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621E" w:rsidRPr="00352D5B" w:rsidRDefault="00A26441" w:rsidP="00120736">
      <w:pPr>
        <w:pStyle w:val="ArticleFormal-Title"/>
      </w:pPr>
      <w:r w:rsidRPr="00352D5B">
        <w:t>PRINCIPAL</w:t>
      </w:r>
      <w:r w:rsidR="00AF1102" w:rsidRPr="00352D5B">
        <w:t>’</w:t>
      </w:r>
      <w:r w:rsidRPr="00352D5B">
        <w:t>S</w:t>
      </w:r>
      <w:r w:rsidR="0097507A" w:rsidRPr="00352D5B">
        <w:t xml:space="preserve"> REPORT</w:t>
      </w:r>
      <w:r w:rsidR="00F122FD" w:rsidRPr="00352D5B">
        <w:t xml:space="preserve"> </w:t>
      </w:r>
    </w:p>
    <w:p w:rsidR="00904144" w:rsidRDefault="00904144" w:rsidP="00EE7B21">
      <w:pPr>
        <w:rPr>
          <w:b/>
          <w:sz w:val="14"/>
          <w:szCs w:val="14"/>
        </w:rPr>
      </w:pPr>
    </w:p>
    <w:p w:rsidR="0032528E" w:rsidRPr="00E43F7F" w:rsidRDefault="0032528E" w:rsidP="0032528E">
      <w:pPr>
        <w:jc w:val="both"/>
        <w:rPr>
          <w:rFonts w:ascii="Arial" w:hAnsi="Arial" w:cs="Arial"/>
          <w:b/>
          <w:sz w:val="20"/>
          <w:szCs w:val="20"/>
        </w:rPr>
      </w:pPr>
      <w:r w:rsidRPr="00E43F7F">
        <w:rPr>
          <w:rFonts w:ascii="Arial" w:hAnsi="Arial" w:cs="Arial"/>
          <w:b/>
          <w:sz w:val="20"/>
          <w:szCs w:val="20"/>
        </w:rPr>
        <w:t>Education Week</w:t>
      </w:r>
    </w:p>
    <w:p w:rsidR="0032528E" w:rsidRPr="00E43F7F" w:rsidRDefault="0032528E" w:rsidP="0032528E">
      <w:pPr>
        <w:jc w:val="both"/>
        <w:rPr>
          <w:rFonts w:ascii="Arial" w:hAnsi="Arial" w:cs="Arial"/>
          <w:sz w:val="20"/>
          <w:szCs w:val="20"/>
        </w:rPr>
      </w:pPr>
      <w:r w:rsidRPr="00E43F7F">
        <w:rPr>
          <w:rFonts w:ascii="Arial" w:hAnsi="Arial" w:cs="Arial"/>
          <w:sz w:val="20"/>
          <w:szCs w:val="20"/>
        </w:rPr>
        <w:t>Happy Education Week everyone! While we are not holding any formal activities at our school this week, this important week in NSW Public Education highlights across all communities the outstanding educational provision that our Primary Schools provide on a weekly basis – every week – every year</w:t>
      </w:r>
      <w:r w:rsidRPr="00E43F7F">
        <w:rPr>
          <w:rFonts w:ascii="Arial" w:hAnsi="Arial" w:cs="Arial"/>
          <w:b/>
          <w:sz w:val="20"/>
          <w:szCs w:val="20"/>
        </w:rPr>
        <w:t xml:space="preserve">. </w:t>
      </w:r>
      <w:r w:rsidRPr="00E43F7F">
        <w:rPr>
          <w:rFonts w:ascii="Arial" w:hAnsi="Arial" w:cs="Arial"/>
          <w:sz w:val="20"/>
          <w:szCs w:val="20"/>
        </w:rPr>
        <w:t>We are very proud of what we strive to and continually achieve for our students and thank</w:t>
      </w:r>
      <w:r w:rsidR="00EA6A7A">
        <w:rPr>
          <w:rFonts w:ascii="Arial" w:hAnsi="Arial" w:cs="Arial"/>
          <w:sz w:val="20"/>
          <w:szCs w:val="20"/>
        </w:rPr>
        <w:t xml:space="preserve"> </w:t>
      </w:r>
      <w:r w:rsidRPr="00E43F7F">
        <w:rPr>
          <w:rFonts w:ascii="Arial" w:hAnsi="Arial" w:cs="Arial"/>
          <w:sz w:val="20"/>
          <w:szCs w:val="20"/>
        </w:rPr>
        <w:t>you for your ongoing support throughout the year. This is a wonderful educational community.</w:t>
      </w:r>
    </w:p>
    <w:p w:rsidR="0032528E" w:rsidRDefault="0032528E" w:rsidP="0032528E">
      <w:pPr>
        <w:jc w:val="both"/>
        <w:rPr>
          <w:rFonts w:ascii="Arial" w:hAnsi="Arial" w:cs="Arial"/>
          <w:b/>
          <w:sz w:val="20"/>
          <w:szCs w:val="20"/>
        </w:rPr>
      </w:pPr>
    </w:p>
    <w:p w:rsidR="0032528E" w:rsidRPr="00E43F7F" w:rsidRDefault="0032528E" w:rsidP="0032528E">
      <w:pPr>
        <w:jc w:val="both"/>
        <w:rPr>
          <w:rFonts w:ascii="Arial" w:hAnsi="Arial" w:cs="Arial"/>
          <w:b/>
          <w:sz w:val="20"/>
          <w:szCs w:val="20"/>
        </w:rPr>
      </w:pPr>
      <w:r w:rsidRPr="00E43F7F">
        <w:rPr>
          <w:rFonts w:ascii="Arial" w:hAnsi="Arial" w:cs="Arial"/>
          <w:b/>
          <w:sz w:val="20"/>
          <w:szCs w:val="20"/>
        </w:rPr>
        <w:t>‘Wear a Beanie for Brain Cancer’ Day – Friday 31st July.</w:t>
      </w:r>
    </w:p>
    <w:p w:rsidR="0032528E" w:rsidRPr="00E43F7F" w:rsidRDefault="0032528E" w:rsidP="0032528E">
      <w:pPr>
        <w:jc w:val="both"/>
        <w:rPr>
          <w:rFonts w:ascii="Arial" w:hAnsi="Arial" w:cs="Arial"/>
          <w:sz w:val="20"/>
          <w:szCs w:val="20"/>
        </w:rPr>
      </w:pPr>
      <w:r w:rsidRPr="00E43F7F">
        <w:rPr>
          <w:rFonts w:ascii="Arial" w:hAnsi="Arial" w:cs="Arial"/>
          <w:sz w:val="20"/>
          <w:szCs w:val="20"/>
        </w:rPr>
        <w:t xml:space="preserve">The Hunter Medical Research Institute (HMRI) is joining up with the Mark Hughes Foundation to organise a fundraiser to support research into brain cancer. Data shows that brain cancer is the leading cause of cancer death in children and adults under 40. The Mark Hughes Foundation is working with many schools in our area, to hold a special day – ‘Wear a Beanie for Brain Cancer Awareness’ - where all students are encouraged to wear a beanie with their school uniforms and bring in a gold coin donation. Our ‘Beanie Day’ will be this Friday 31st July. </w:t>
      </w:r>
    </w:p>
    <w:p w:rsidR="0032528E" w:rsidRPr="00E43F7F" w:rsidRDefault="0032528E" w:rsidP="0032528E">
      <w:pPr>
        <w:jc w:val="both"/>
        <w:rPr>
          <w:rFonts w:ascii="Arial" w:hAnsi="Arial" w:cs="Arial"/>
          <w:sz w:val="20"/>
          <w:szCs w:val="20"/>
        </w:rPr>
      </w:pPr>
      <w:r w:rsidRPr="00E43F7F">
        <w:rPr>
          <w:rFonts w:ascii="Arial" w:hAnsi="Arial" w:cs="Arial"/>
          <w:sz w:val="20"/>
          <w:szCs w:val="20"/>
        </w:rPr>
        <w:t xml:space="preserve">We also have </w:t>
      </w:r>
      <w:r w:rsidRPr="00E43F7F">
        <w:rPr>
          <w:rFonts w:ascii="Arial" w:hAnsi="Arial" w:cs="Arial"/>
          <w:b/>
          <w:sz w:val="20"/>
          <w:szCs w:val="20"/>
          <w:u w:val="single"/>
        </w:rPr>
        <w:t xml:space="preserve">a signed beanie from Mark Hughes himself </w:t>
      </w:r>
      <w:r w:rsidRPr="00E43F7F">
        <w:rPr>
          <w:rFonts w:ascii="Arial" w:hAnsi="Arial" w:cs="Arial"/>
          <w:sz w:val="20"/>
          <w:szCs w:val="20"/>
        </w:rPr>
        <w:t>– so for an extra added bit of fun and in th</w:t>
      </w:r>
      <w:r w:rsidR="009D4A99">
        <w:rPr>
          <w:rFonts w:ascii="Arial" w:hAnsi="Arial" w:cs="Arial"/>
          <w:sz w:val="20"/>
          <w:szCs w:val="20"/>
        </w:rPr>
        <w:t>e best interest of charity fund</w:t>
      </w:r>
      <w:r w:rsidRPr="00E43F7F">
        <w:rPr>
          <w:rFonts w:ascii="Arial" w:hAnsi="Arial" w:cs="Arial"/>
          <w:sz w:val="20"/>
          <w:szCs w:val="20"/>
        </w:rPr>
        <w:t xml:space="preserve">raising – we are going to </w:t>
      </w:r>
      <w:r w:rsidRPr="00E43F7F">
        <w:rPr>
          <w:rFonts w:ascii="Arial" w:hAnsi="Arial" w:cs="Arial"/>
          <w:b/>
          <w:sz w:val="20"/>
          <w:szCs w:val="20"/>
          <w:u w:val="single"/>
        </w:rPr>
        <w:t>auction off</w:t>
      </w:r>
      <w:r w:rsidR="009D4A99">
        <w:rPr>
          <w:rFonts w:ascii="Arial" w:hAnsi="Arial" w:cs="Arial"/>
          <w:sz w:val="20"/>
          <w:szCs w:val="20"/>
        </w:rPr>
        <w:t xml:space="preserve"> the signed</w:t>
      </w:r>
      <w:r w:rsidRPr="00E43F7F">
        <w:rPr>
          <w:rFonts w:ascii="Arial" w:hAnsi="Arial" w:cs="Arial"/>
          <w:sz w:val="20"/>
          <w:szCs w:val="20"/>
        </w:rPr>
        <w:t xml:space="preserve"> beanie on the day to all present at the assembly – Mark Hughes himself will be present. Looking forward to your support on this day – get out those wonderful beanies!!</w:t>
      </w:r>
    </w:p>
    <w:p w:rsidR="0032528E" w:rsidRDefault="0032528E" w:rsidP="0032528E">
      <w:pPr>
        <w:jc w:val="both"/>
        <w:rPr>
          <w:rFonts w:ascii="Arial" w:hAnsi="Arial" w:cs="Arial"/>
          <w:b/>
          <w:sz w:val="20"/>
          <w:szCs w:val="20"/>
        </w:rPr>
      </w:pPr>
    </w:p>
    <w:p w:rsidR="0032528E" w:rsidRPr="00E43F7F" w:rsidRDefault="0032528E" w:rsidP="0032528E">
      <w:pPr>
        <w:jc w:val="both"/>
        <w:rPr>
          <w:rFonts w:ascii="Arial" w:hAnsi="Arial" w:cs="Arial"/>
          <w:b/>
          <w:sz w:val="20"/>
          <w:szCs w:val="20"/>
        </w:rPr>
      </w:pPr>
      <w:r w:rsidRPr="00E43F7F">
        <w:rPr>
          <w:rFonts w:ascii="Arial" w:hAnsi="Arial" w:cs="Arial"/>
          <w:b/>
          <w:sz w:val="20"/>
          <w:szCs w:val="20"/>
        </w:rPr>
        <w:t xml:space="preserve">Kindergarten enrolment survey </w:t>
      </w:r>
    </w:p>
    <w:p w:rsidR="0032528E" w:rsidRPr="00E43F7F" w:rsidRDefault="0032528E" w:rsidP="0032528E">
      <w:pPr>
        <w:jc w:val="both"/>
        <w:rPr>
          <w:rFonts w:ascii="Arial" w:hAnsi="Arial" w:cs="Arial"/>
          <w:sz w:val="20"/>
          <w:szCs w:val="20"/>
        </w:rPr>
      </w:pPr>
      <w:r w:rsidRPr="00E43F7F">
        <w:rPr>
          <w:rFonts w:ascii="Arial" w:hAnsi="Arial" w:cs="Arial"/>
          <w:sz w:val="20"/>
          <w:szCs w:val="20"/>
        </w:rPr>
        <w:t>A Kindergarten enrolment survey was sent out with last week’s newsletter to all families to indicate anticipated Kindergarten enrolments for 2016, 2017 and 2018. It would be appreciated if these can be returned to the school office by Friday 31 July. Thank</w:t>
      </w:r>
      <w:r w:rsidR="00241FB0">
        <w:rPr>
          <w:rFonts w:ascii="Arial" w:hAnsi="Arial" w:cs="Arial"/>
          <w:sz w:val="20"/>
          <w:szCs w:val="20"/>
        </w:rPr>
        <w:t xml:space="preserve"> </w:t>
      </w:r>
      <w:r w:rsidRPr="00E43F7F">
        <w:rPr>
          <w:rFonts w:ascii="Arial" w:hAnsi="Arial" w:cs="Arial"/>
          <w:sz w:val="20"/>
          <w:szCs w:val="20"/>
        </w:rPr>
        <w:t>you.</w:t>
      </w:r>
    </w:p>
    <w:p w:rsidR="0032528E" w:rsidRDefault="0032528E" w:rsidP="0032528E">
      <w:pPr>
        <w:jc w:val="both"/>
        <w:rPr>
          <w:rFonts w:ascii="Arial" w:hAnsi="Arial" w:cs="Arial"/>
          <w:b/>
          <w:sz w:val="20"/>
          <w:szCs w:val="20"/>
        </w:rPr>
      </w:pPr>
    </w:p>
    <w:p w:rsidR="0032528E" w:rsidRPr="00E43F7F" w:rsidRDefault="0032528E" w:rsidP="0032528E">
      <w:pPr>
        <w:jc w:val="both"/>
        <w:rPr>
          <w:rFonts w:ascii="Arial" w:hAnsi="Arial" w:cs="Arial"/>
          <w:b/>
          <w:sz w:val="20"/>
          <w:szCs w:val="20"/>
        </w:rPr>
      </w:pPr>
      <w:proofErr w:type="gramStart"/>
      <w:r w:rsidRPr="00E43F7F">
        <w:rPr>
          <w:rFonts w:ascii="Arial" w:hAnsi="Arial" w:cs="Arial"/>
          <w:b/>
          <w:sz w:val="20"/>
          <w:szCs w:val="20"/>
        </w:rPr>
        <w:t>Before School Supervision.</w:t>
      </w:r>
      <w:proofErr w:type="gramEnd"/>
    </w:p>
    <w:p w:rsidR="0032528E" w:rsidRPr="00E43F7F" w:rsidRDefault="0032528E" w:rsidP="0032528E">
      <w:pPr>
        <w:jc w:val="both"/>
        <w:rPr>
          <w:rFonts w:ascii="Arial" w:hAnsi="Arial" w:cs="Arial"/>
          <w:sz w:val="20"/>
          <w:szCs w:val="20"/>
        </w:rPr>
      </w:pPr>
      <w:r w:rsidRPr="00E43F7F">
        <w:rPr>
          <w:rFonts w:ascii="Arial" w:hAnsi="Arial" w:cs="Arial"/>
          <w:sz w:val="20"/>
          <w:szCs w:val="20"/>
        </w:rPr>
        <w:t xml:space="preserve">I need to remind all parents and carers that there is no formal supervision of students before 8.30am of a morning. It is preferred that students do not arrive at school before this time so that they are completely safe. If this provides difficulty for working parents and families, perhaps arrangements can be made with other families for assistance or enquiries be made to ‘Before School </w:t>
      </w:r>
      <w:r w:rsidRPr="00E43F7F">
        <w:rPr>
          <w:rFonts w:ascii="Arial" w:hAnsi="Arial" w:cs="Arial"/>
          <w:sz w:val="20"/>
          <w:szCs w:val="20"/>
        </w:rPr>
        <w:lastRenderedPageBreak/>
        <w:t>Care’ for that additional supervision. Please contact me if you would like to discuss this issue further – thanks.</w:t>
      </w:r>
    </w:p>
    <w:p w:rsidR="0032528E" w:rsidRDefault="0032528E" w:rsidP="0032528E">
      <w:pPr>
        <w:jc w:val="both"/>
        <w:rPr>
          <w:rFonts w:ascii="Arial" w:hAnsi="Arial" w:cs="Arial"/>
          <w:b/>
          <w:sz w:val="20"/>
          <w:szCs w:val="20"/>
        </w:rPr>
      </w:pPr>
    </w:p>
    <w:p w:rsidR="0032528E" w:rsidRPr="00E43F7F" w:rsidRDefault="0032528E" w:rsidP="0032528E">
      <w:pPr>
        <w:jc w:val="both"/>
        <w:rPr>
          <w:rFonts w:ascii="Arial" w:hAnsi="Arial" w:cs="Arial"/>
          <w:b/>
          <w:sz w:val="20"/>
          <w:szCs w:val="20"/>
        </w:rPr>
      </w:pPr>
      <w:r w:rsidRPr="00E43F7F">
        <w:rPr>
          <w:rFonts w:ascii="Arial" w:hAnsi="Arial" w:cs="Arial"/>
          <w:b/>
          <w:sz w:val="20"/>
          <w:szCs w:val="20"/>
        </w:rPr>
        <w:t>Road Safety</w:t>
      </w:r>
    </w:p>
    <w:p w:rsidR="0032528E" w:rsidRPr="00E43F7F" w:rsidRDefault="0032528E" w:rsidP="0032528E">
      <w:pPr>
        <w:jc w:val="both"/>
        <w:rPr>
          <w:rFonts w:ascii="Arial" w:hAnsi="Arial" w:cs="Arial"/>
          <w:sz w:val="20"/>
          <w:szCs w:val="20"/>
        </w:rPr>
      </w:pPr>
      <w:r w:rsidRPr="00E43F7F">
        <w:rPr>
          <w:rFonts w:ascii="Arial" w:hAnsi="Arial" w:cs="Arial"/>
          <w:sz w:val="20"/>
          <w:szCs w:val="20"/>
        </w:rPr>
        <w:t xml:space="preserve">With several serious traffic incidents occurring around schools in the last few weeks, I thought it would be timely to draw attention to this and raise awareness of the need to observe the 40km/h speed limits around the school environs. Our two crossing supervisors do a wonderful job, before and after school each day – but they often report to me their concerns over drivers who do not slow down around the school streets. Dropping off and picking up children is always a time when the greatest degree of care should take place. </w:t>
      </w:r>
    </w:p>
    <w:p w:rsidR="0032528E" w:rsidRPr="00E43F7F" w:rsidRDefault="0032528E" w:rsidP="0032528E">
      <w:pPr>
        <w:jc w:val="both"/>
        <w:rPr>
          <w:rFonts w:ascii="Arial" w:hAnsi="Arial" w:cs="Arial"/>
          <w:b/>
          <w:sz w:val="20"/>
          <w:szCs w:val="20"/>
        </w:rPr>
      </w:pPr>
      <w:r w:rsidRPr="00E43F7F">
        <w:rPr>
          <w:rFonts w:ascii="Arial" w:hAnsi="Arial" w:cs="Arial"/>
          <w:b/>
          <w:sz w:val="20"/>
          <w:szCs w:val="20"/>
        </w:rPr>
        <w:t>Some timely reminders for parents:</w:t>
      </w:r>
    </w:p>
    <w:p w:rsidR="0032528E" w:rsidRPr="00E43F7F" w:rsidRDefault="0032528E" w:rsidP="0032528E">
      <w:pPr>
        <w:pStyle w:val="ListParagraph"/>
        <w:numPr>
          <w:ilvl w:val="0"/>
          <w:numId w:val="31"/>
        </w:numPr>
        <w:spacing w:after="0" w:line="240" w:lineRule="auto"/>
        <w:jc w:val="both"/>
        <w:rPr>
          <w:rFonts w:ascii="Arial" w:hAnsi="Arial" w:cs="Arial"/>
          <w:sz w:val="20"/>
          <w:szCs w:val="20"/>
        </w:rPr>
      </w:pPr>
      <w:r w:rsidRPr="00E43F7F">
        <w:rPr>
          <w:rFonts w:ascii="Arial" w:hAnsi="Arial" w:cs="Arial"/>
          <w:sz w:val="20"/>
          <w:szCs w:val="20"/>
        </w:rPr>
        <w:t>Children up to eight year old should hold an adult’s hand in the car park, on the footpath and when crossing the road.</w:t>
      </w:r>
    </w:p>
    <w:p w:rsidR="0032528E" w:rsidRPr="00E43F7F" w:rsidRDefault="0032528E" w:rsidP="0032528E">
      <w:pPr>
        <w:pStyle w:val="ListParagraph"/>
        <w:numPr>
          <w:ilvl w:val="0"/>
          <w:numId w:val="31"/>
        </w:numPr>
        <w:spacing w:after="0" w:line="240" w:lineRule="auto"/>
        <w:jc w:val="both"/>
        <w:rPr>
          <w:rFonts w:ascii="Arial" w:hAnsi="Arial" w:cs="Arial"/>
          <w:sz w:val="20"/>
          <w:szCs w:val="20"/>
        </w:rPr>
      </w:pPr>
      <w:r w:rsidRPr="00E43F7F">
        <w:rPr>
          <w:rFonts w:ascii="Arial" w:hAnsi="Arial" w:cs="Arial"/>
          <w:sz w:val="20"/>
          <w:szCs w:val="20"/>
        </w:rPr>
        <w:t>Children aged between eight and 10 should be closely supervised by an adult in the traffic environment, and should hold an adult’s hand when crossing the road.</w:t>
      </w:r>
    </w:p>
    <w:p w:rsidR="0032528E" w:rsidRPr="00E43F7F" w:rsidRDefault="0032528E" w:rsidP="0032528E">
      <w:pPr>
        <w:pStyle w:val="ListParagraph"/>
        <w:numPr>
          <w:ilvl w:val="0"/>
          <w:numId w:val="31"/>
        </w:numPr>
        <w:spacing w:after="0" w:line="240" w:lineRule="auto"/>
        <w:jc w:val="both"/>
        <w:rPr>
          <w:rFonts w:ascii="Arial" w:hAnsi="Arial" w:cs="Arial"/>
          <w:sz w:val="20"/>
          <w:szCs w:val="20"/>
        </w:rPr>
      </w:pPr>
      <w:r w:rsidRPr="00E43F7F">
        <w:rPr>
          <w:rFonts w:ascii="Arial" w:hAnsi="Arial" w:cs="Arial"/>
          <w:sz w:val="20"/>
          <w:szCs w:val="20"/>
        </w:rPr>
        <w:t>Most 40km/h school zones operate on school days from</w:t>
      </w:r>
      <w:r w:rsidR="00700BD8">
        <w:rPr>
          <w:rFonts w:ascii="Arial" w:hAnsi="Arial" w:cs="Arial"/>
          <w:sz w:val="20"/>
          <w:szCs w:val="20"/>
        </w:rPr>
        <w:t xml:space="preserve"> </w:t>
      </w:r>
      <w:r w:rsidRPr="00E43F7F">
        <w:rPr>
          <w:rFonts w:ascii="Arial" w:hAnsi="Arial" w:cs="Arial"/>
          <w:sz w:val="20"/>
          <w:szCs w:val="20"/>
        </w:rPr>
        <w:t>8am to 9.30am and from 2.30pm to 4pm in NSW. In the ACT, school zones operate from 8am to 4pm. Drivers must obey this speed limit even if children cannot be seen.</w:t>
      </w:r>
    </w:p>
    <w:p w:rsidR="0032528E" w:rsidRPr="00E43F7F" w:rsidRDefault="0032528E" w:rsidP="0032528E">
      <w:pPr>
        <w:pStyle w:val="ListParagraph"/>
        <w:numPr>
          <w:ilvl w:val="0"/>
          <w:numId w:val="31"/>
        </w:numPr>
        <w:spacing w:after="0" w:line="240" w:lineRule="auto"/>
        <w:jc w:val="both"/>
        <w:rPr>
          <w:rFonts w:ascii="Arial" w:hAnsi="Arial" w:cs="Arial"/>
          <w:sz w:val="20"/>
          <w:szCs w:val="20"/>
        </w:rPr>
      </w:pPr>
      <w:r w:rsidRPr="00E43F7F">
        <w:rPr>
          <w:rFonts w:ascii="Arial" w:hAnsi="Arial" w:cs="Arial"/>
          <w:sz w:val="20"/>
          <w:szCs w:val="20"/>
        </w:rPr>
        <w:t>You may have noticed dragon’s teeth road markings near your school. These are triangular road markings which will alert drivers that conditions have changed and they are entering a school zone. Drivers must obey the 40km/h speed limit during the two periods.</w:t>
      </w:r>
    </w:p>
    <w:p w:rsidR="0032528E" w:rsidRPr="00E43F7F" w:rsidRDefault="0032528E" w:rsidP="0032528E">
      <w:pPr>
        <w:pStyle w:val="ListParagraph"/>
        <w:spacing w:after="0" w:line="240" w:lineRule="auto"/>
        <w:jc w:val="both"/>
        <w:rPr>
          <w:rFonts w:ascii="Arial" w:hAnsi="Arial" w:cs="Arial"/>
          <w:sz w:val="20"/>
          <w:szCs w:val="20"/>
        </w:rPr>
      </w:pPr>
    </w:p>
    <w:p w:rsidR="0032528E" w:rsidRPr="00E43F7F" w:rsidRDefault="0032528E" w:rsidP="0032528E">
      <w:pPr>
        <w:jc w:val="both"/>
        <w:rPr>
          <w:rFonts w:ascii="Arial" w:hAnsi="Arial" w:cs="Arial"/>
          <w:sz w:val="20"/>
          <w:szCs w:val="20"/>
        </w:rPr>
      </w:pPr>
      <w:r w:rsidRPr="00E43F7F">
        <w:rPr>
          <w:rFonts w:ascii="Arial" w:hAnsi="Arial" w:cs="Arial"/>
          <w:b/>
          <w:sz w:val="20"/>
          <w:szCs w:val="20"/>
        </w:rPr>
        <w:t>Congratulations to Athletics Teams</w:t>
      </w:r>
    </w:p>
    <w:p w:rsidR="0032528E" w:rsidRPr="00E43F7F" w:rsidRDefault="0032528E" w:rsidP="0032528E">
      <w:pPr>
        <w:jc w:val="both"/>
        <w:rPr>
          <w:rFonts w:ascii="Arial" w:hAnsi="Arial" w:cs="Arial"/>
          <w:sz w:val="20"/>
          <w:szCs w:val="20"/>
        </w:rPr>
      </w:pPr>
      <w:r w:rsidRPr="00E43F7F">
        <w:rPr>
          <w:rFonts w:ascii="Arial" w:hAnsi="Arial" w:cs="Arial"/>
          <w:sz w:val="20"/>
          <w:szCs w:val="20"/>
        </w:rPr>
        <w:t>Congratulations to our track and field athletics teams who represented our school last Friday and again today at Glendale Athletics Centre. At the time of sending out this newsletter we do not have final results but still wish to congratulate all students on their wonderful sportsmanship and participation in these events. We had a very strong team represent our school again this year.</w:t>
      </w:r>
    </w:p>
    <w:p w:rsidR="0032528E" w:rsidRDefault="0032528E" w:rsidP="00EE7B21">
      <w:pPr>
        <w:rPr>
          <w:b/>
          <w:sz w:val="14"/>
          <w:szCs w:val="14"/>
        </w:rPr>
      </w:pPr>
    </w:p>
    <w:p w:rsidR="003B4D3B" w:rsidRDefault="003B4D3B" w:rsidP="00EE7B21">
      <w:pPr>
        <w:rPr>
          <w:b/>
          <w:sz w:val="14"/>
          <w:szCs w:val="14"/>
        </w:rPr>
      </w:pPr>
    </w:p>
    <w:p w:rsidR="0032528E" w:rsidRDefault="0032528E" w:rsidP="00EE7B21">
      <w:pPr>
        <w:rPr>
          <w:b/>
          <w:sz w:val="14"/>
          <w:szCs w:val="14"/>
        </w:rPr>
      </w:pPr>
    </w:p>
    <w:p w:rsidR="0032528E" w:rsidRPr="0035552E" w:rsidRDefault="0032528E" w:rsidP="00EE7B21">
      <w:pPr>
        <w:rPr>
          <w:b/>
          <w:sz w:val="14"/>
          <w:szCs w:val="14"/>
        </w:rPr>
      </w:pPr>
    </w:p>
    <w:p w:rsidR="000979D5" w:rsidRDefault="004F3F60" w:rsidP="00904144">
      <w:pPr>
        <w:jc w:val="both"/>
        <w:rPr>
          <w:rFonts w:ascii="Arial" w:hAnsi="Arial" w:cs="Arial"/>
          <w:sz w:val="20"/>
          <w:szCs w:val="20"/>
        </w:rPr>
      </w:pPr>
      <w:r w:rsidRPr="00904144">
        <w:rPr>
          <w:rFonts w:ascii="Arial" w:hAnsi="Arial" w:cs="Arial"/>
          <w:sz w:val="20"/>
          <w:szCs w:val="20"/>
        </w:rPr>
        <w:t>W</w:t>
      </w:r>
      <w:r w:rsidR="00611F19" w:rsidRPr="00904144">
        <w:rPr>
          <w:rFonts w:ascii="Arial" w:hAnsi="Arial" w:cs="Arial"/>
          <w:sz w:val="20"/>
          <w:szCs w:val="20"/>
        </w:rPr>
        <w:t xml:space="preserve">endy Cheek, </w:t>
      </w:r>
    </w:p>
    <w:p w:rsidR="00611F19" w:rsidRPr="00904144" w:rsidRDefault="00611F19" w:rsidP="00904144">
      <w:pPr>
        <w:jc w:val="both"/>
        <w:rPr>
          <w:rFonts w:ascii="Arial" w:hAnsi="Arial" w:cs="Arial"/>
          <w:sz w:val="20"/>
          <w:szCs w:val="20"/>
        </w:rPr>
      </w:pPr>
      <w:r w:rsidRPr="00904144">
        <w:rPr>
          <w:rFonts w:ascii="Arial" w:hAnsi="Arial" w:cs="Arial"/>
          <w:sz w:val="20"/>
          <w:szCs w:val="20"/>
        </w:rPr>
        <w:t>Principal</w:t>
      </w:r>
    </w:p>
    <w:p w:rsidR="00BF7991" w:rsidRDefault="00BF7991" w:rsidP="00DB3B25">
      <w:pPr>
        <w:pStyle w:val="NoSpacing"/>
        <w:rPr>
          <w:b/>
          <w:color w:val="595959" w:themeColor="text1" w:themeTint="A6"/>
          <w:sz w:val="28"/>
          <w:szCs w:val="28"/>
        </w:rPr>
      </w:pPr>
    </w:p>
    <w:p w:rsidR="00BF7991" w:rsidRDefault="00BF7991" w:rsidP="00DB3B25">
      <w:pPr>
        <w:pStyle w:val="NoSpacing"/>
        <w:rPr>
          <w:b/>
          <w:color w:val="595959" w:themeColor="text1" w:themeTint="A6"/>
          <w:sz w:val="28"/>
          <w:szCs w:val="28"/>
        </w:rPr>
      </w:pPr>
    </w:p>
    <w:p w:rsidR="00DB3B25" w:rsidRDefault="00DB3B25" w:rsidP="00DB3B25">
      <w:pPr>
        <w:pStyle w:val="NoSpacing"/>
        <w:rPr>
          <w:b/>
          <w:color w:val="595959" w:themeColor="text1" w:themeTint="A6"/>
          <w:sz w:val="28"/>
          <w:szCs w:val="28"/>
        </w:rPr>
      </w:pPr>
      <w:r>
        <w:rPr>
          <w:b/>
          <w:color w:val="595959" w:themeColor="text1" w:themeTint="A6"/>
          <w:sz w:val="28"/>
          <w:szCs w:val="28"/>
        </w:rPr>
        <w:lastRenderedPageBreak/>
        <w:t>CALENDAR - TERM 3 – 2015</w:t>
      </w:r>
    </w:p>
    <w:p w:rsidR="00C92A0D" w:rsidRPr="00CF0E4B" w:rsidRDefault="00C92A0D" w:rsidP="00C92A0D">
      <w:pPr>
        <w:pStyle w:val="Calendar-WeekName"/>
      </w:pPr>
      <w:proofErr w:type="gramStart"/>
      <w:r>
        <w:t>Week  3</w:t>
      </w:r>
      <w:proofErr w:type="gramEnd"/>
      <w:r>
        <w:tab/>
        <w:t>Event</w:t>
      </w:r>
    </w:p>
    <w:p w:rsidR="00367F9C" w:rsidRDefault="00367F9C" w:rsidP="00C92A0D">
      <w:pPr>
        <w:pStyle w:val="Calendar-BodyText"/>
        <w:ind w:left="2160" w:hanging="2160"/>
      </w:pPr>
      <w:r>
        <w:t>Wednesday, July 29</w:t>
      </w:r>
      <w:r>
        <w:tab/>
        <w:t>K -2 Meal Deal Day</w:t>
      </w:r>
      <w:r w:rsidR="00277FE7">
        <w:t xml:space="preserve"> – No other lunch orders this day.</w:t>
      </w:r>
    </w:p>
    <w:p w:rsidR="00367F9C" w:rsidRDefault="00367F9C" w:rsidP="00C92A0D">
      <w:pPr>
        <w:pStyle w:val="Calendar-BodyText"/>
        <w:ind w:left="2160" w:hanging="2160"/>
      </w:pPr>
      <w:r>
        <w:t>Thursday, July 30</w:t>
      </w:r>
      <w:r>
        <w:tab/>
        <w:t>Year 3-6 Meal Deal Day</w:t>
      </w:r>
      <w:r w:rsidR="00277FE7">
        <w:t xml:space="preserve"> – No other lunch orders this day.</w:t>
      </w:r>
    </w:p>
    <w:p w:rsidR="00F57872" w:rsidRDefault="00F57872" w:rsidP="00C92A0D">
      <w:pPr>
        <w:pStyle w:val="Calendar-BodyText"/>
        <w:ind w:left="2160" w:hanging="2160"/>
      </w:pPr>
      <w:r>
        <w:t>Thursday, July 30</w:t>
      </w:r>
      <w:r>
        <w:tab/>
        <w:t>Year 2 Gymnastics</w:t>
      </w:r>
    </w:p>
    <w:p w:rsidR="00F93D11" w:rsidRDefault="00F93D11" w:rsidP="00C92A0D">
      <w:pPr>
        <w:pStyle w:val="Calendar-BodyText"/>
        <w:ind w:left="2160" w:hanging="2160"/>
      </w:pPr>
      <w:r>
        <w:t>Friday, July 31</w:t>
      </w:r>
      <w:r>
        <w:tab/>
      </w:r>
      <w:proofErr w:type="gramStart"/>
      <w:r w:rsidR="007A4104">
        <w:t>Wear</w:t>
      </w:r>
      <w:proofErr w:type="gramEnd"/>
      <w:r w:rsidR="007A4104">
        <w:t xml:space="preserve"> a beanie for ‘Brain Cancer Day’ – Gold coin donation</w:t>
      </w:r>
    </w:p>
    <w:p w:rsidR="005C7544" w:rsidRDefault="005C7544" w:rsidP="00C92A0D">
      <w:pPr>
        <w:pStyle w:val="Calendar-BodyText"/>
        <w:ind w:left="2160" w:hanging="2160"/>
      </w:pPr>
      <w:r>
        <w:t>Friday, July 31</w:t>
      </w:r>
      <w:r>
        <w:tab/>
        <w:t>Stage 3 Public Speaking finals 9</w:t>
      </w:r>
      <w:proofErr w:type="gramStart"/>
      <w:r>
        <w:t>am</w:t>
      </w:r>
      <w:proofErr w:type="gramEnd"/>
      <w:r>
        <w:t xml:space="preserve"> in Old Hall</w:t>
      </w:r>
    </w:p>
    <w:p w:rsidR="00CB6A37" w:rsidRDefault="00CB6A37" w:rsidP="00C92A0D">
      <w:pPr>
        <w:pStyle w:val="Calendar-BodyText"/>
        <w:ind w:left="2160" w:hanging="2160"/>
      </w:pPr>
      <w:r>
        <w:t>Friday, July 31</w:t>
      </w:r>
      <w:r>
        <w:tab/>
        <w:t>Stage 1 Public Speaking 10am in New Hall</w:t>
      </w:r>
    </w:p>
    <w:p w:rsidR="00276C6C" w:rsidRPr="00CF0E4B" w:rsidRDefault="00276C6C" w:rsidP="00276C6C">
      <w:pPr>
        <w:pStyle w:val="Calendar-WeekName"/>
      </w:pPr>
      <w:proofErr w:type="gramStart"/>
      <w:r>
        <w:t>Week  4</w:t>
      </w:r>
      <w:proofErr w:type="gramEnd"/>
      <w:r>
        <w:tab/>
        <w:t>Event</w:t>
      </w:r>
    </w:p>
    <w:p w:rsidR="007B0882" w:rsidRDefault="007B0882" w:rsidP="00276C6C">
      <w:pPr>
        <w:pStyle w:val="Calendar-BodyText"/>
        <w:ind w:left="2160" w:hanging="2160"/>
      </w:pPr>
      <w:r>
        <w:t>Monday, August 3</w:t>
      </w:r>
      <w:r>
        <w:tab/>
        <w:t>Stage 2 Public Speaking 2pm in New Hall</w:t>
      </w:r>
    </w:p>
    <w:p w:rsidR="00276C6C" w:rsidRDefault="00476C23" w:rsidP="00276C6C">
      <w:pPr>
        <w:pStyle w:val="Calendar-BodyText"/>
        <w:ind w:left="2160" w:hanging="2160"/>
      </w:pPr>
      <w:r>
        <w:t>Tuesday, August 4</w:t>
      </w:r>
      <w:r>
        <w:tab/>
        <w:t>Year 5 – Sydney Excursion</w:t>
      </w:r>
    </w:p>
    <w:p w:rsidR="00F57872" w:rsidRDefault="00F57872" w:rsidP="00276C6C">
      <w:pPr>
        <w:pStyle w:val="Calendar-BodyText"/>
        <w:ind w:left="2160" w:hanging="2160"/>
      </w:pPr>
      <w:r>
        <w:t>Thursday, August 6</w:t>
      </w:r>
      <w:r>
        <w:tab/>
        <w:t>Year 2 Gymnastics</w:t>
      </w:r>
    </w:p>
    <w:p w:rsidR="002918B8" w:rsidRDefault="002918B8" w:rsidP="00276C6C">
      <w:pPr>
        <w:pStyle w:val="Calendar-BodyText"/>
        <w:ind w:left="2160" w:hanging="2160"/>
      </w:pPr>
      <w:r>
        <w:t>Friday, August 7</w:t>
      </w:r>
      <w:r>
        <w:tab/>
        <w:t>P &amp; C Meeting – 1.30pm</w:t>
      </w:r>
    </w:p>
    <w:p w:rsidR="009E13D9" w:rsidRPr="00CF0E4B" w:rsidRDefault="009E13D9" w:rsidP="009E13D9">
      <w:pPr>
        <w:pStyle w:val="Calendar-WeekName"/>
      </w:pPr>
      <w:proofErr w:type="gramStart"/>
      <w:r>
        <w:t>Week  7</w:t>
      </w:r>
      <w:proofErr w:type="gramEnd"/>
      <w:r>
        <w:tab/>
        <w:t>Event</w:t>
      </w:r>
    </w:p>
    <w:p w:rsidR="009E13D9" w:rsidRDefault="009E13D9" w:rsidP="009E13D9">
      <w:pPr>
        <w:pStyle w:val="Calendar-BodyText"/>
        <w:ind w:left="2160" w:hanging="2160"/>
      </w:pPr>
      <w:r>
        <w:t>Monday, August 24</w:t>
      </w:r>
      <w:r>
        <w:tab/>
        <w:t>Kinder 2016 Parent Information Session – 6pm – New hall</w:t>
      </w:r>
    </w:p>
    <w:p w:rsidR="00254DF5" w:rsidRDefault="00254DF5" w:rsidP="00DB09E4">
      <w:pPr>
        <w:rPr>
          <w:rFonts w:ascii="Arial" w:hAnsi="Arial" w:cs="Arial"/>
          <w:b/>
          <w:sz w:val="28"/>
          <w:szCs w:val="28"/>
        </w:rPr>
      </w:pPr>
    </w:p>
    <w:p w:rsidR="00060B5B" w:rsidRDefault="00353533" w:rsidP="00DB09E4">
      <w:pPr>
        <w:rPr>
          <w:rFonts w:ascii="Arial" w:hAnsi="Arial" w:cs="Arial"/>
          <w:b/>
          <w:sz w:val="28"/>
          <w:szCs w:val="28"/>
        </w:rPr>
      </w:pPr>
      <w:r>
        <w:rPr>
          <w:rFonts w:ascii="Arial" w:hAnsi="Arial" w:cs="Arial"/>
          <w:b/>
          <w:noProof/>
          <w:sz w:val="28"/>
          <w:szCs w:val="28"/>
        </w:rPr>
        <mc:AlternateContent>
          <mc:Choice Requires="wps">
            <w:drawing>
              <wp:anchor distT="0" distB="0" distL="114300" distR="114300" simplePos="0" relativeHeight="251723776" behindDoc="0" locked="0" layoutInCell="1" allowOverlap="1" wp14:anchorId="1DDCCFC3" wp14:editId="3B1B3904">
                <wp:simplePos x="0" y="0"/>
                <wp:positionH relativeFrom="column">
                  <wp:posOffset>-65405</wp:posOffset>
                </wp:positionH>
                <wp:positionV relativeFrom="paragraph">
                  <wp:posOffset>53975</wp:posOffset>
                </wp:positionV>
                <wp:extent cx="3133725" cy="1533525"/>
                <wp:effectExtent l="19050" t="19050" r="28575" b="28575"/>
                <wp:wrapNone/>
                <wp:docPr id="19" name="Text Box 19"/>
                <wp:cNvGraphicFramePr/>
                <a:graphic xmlns:a="http://schemas.openxmlformats.org/drawingml/2006/main">
                  <a:graphicData uri="http://schemas.microsoft.com/office/word/2010/wordprocessingShape">
                    <wps:wsp>
                      <wps:cNvSpPr txBox="1"/>
                      <wps:spPr>
                        <a:xfrm>
                          <a:off x="0" y="0"/>
                          <a:ext cx="3133725" cy="1533525"/>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D4207" w:rsidRDefault="007B7CD1" w:rsidP="007B7CD1">
                            <w:pPr>
                              <w:jc w:val="center"/>
                              <w:rPr>
                                <w:rFonts w:ascii="Arial" w:hAnsi="Arial" w:cs="Arial"/>
                                <w:b/>
                              </w:rPr>
                            </w:pPr>
                            <w:r w:rsidRPr="007B7CD1">
                              <w:rPr>
                                <w:rFonts w:ascii="Arial" w:hAnsi="Arial" w:cs="Arial"/>
                                <w:b/>
                              </w:rPr>
                              <w:t>PAYMENTS AT THE OFFICE</w:t>
                            </w:r>
                          </w:p>
                          <w:p w:rsidR="007B7CD1" w:rsidRPr="000E6030" w:rsidRDefault="000E6030" w:rsidP="007B7CD1">
                            <w:pPr>
                              <w:jc w:val="center"/>
                              <w:rPr>
                                <w:rFonts w:ascii="Arial" w:hAnsi="Arial" w:cs="Arial"/>
                                <w:b/>
                                <w:sz w:val="20"/>
                                <w:szCs w:val="20"/>
                              </w:rPr>
                            </w:pPr>
                            <w:r w:rsidRPr="000E6030">
                              <w:rPr>
                                <w:rFonts w:ascii="Arial" w:hAnsi="Arial" w:cs="Arial"/>
                                <w:b/>
                                <w:sz w:val="20"/>
                                <w:szCs w:val="20"/>
                              </w:rPr>
                              <w:t>Office Hours:  8.30am to 3.15pm</w:t>
                            </w:r>
                          </w:p>
                          <w:p w:rsidR="000E6030" w:rsidRDefault="000E6030" w:rsidP="007B7CD1">
                            <w:pPr>
                              <w:jc w:val="center"/>
                              <w:rPr>
                                <w:rFonts w:ascii="Arial" w:hAnsi="Arial" w:cs="Arial"/>
                                <w:sz w:val="20"/>
                                <w:szCs w:val="20"/>
                              </w:rPr>
                            </w:pPr>
                          </w:p>
                          <w:p w:rsidR="006D4F9F" w:rsidRDefault="007B7CD1" w:rsidP="007B7CD1">
                            <w:pPr>
                              <w:jc w:val="center"/>
                              <w:rPr>
                                <w:rFonts w:ascii="Arial" w:hAnsi="Arial" w:cs="Arial"/>
                                <w:sz w:val="20"/>
                                <w:szCs w:val="20"/>
                              </w:rPr>
                            </w:pPr>
                            <w:r>
                              <w:rPr>
                                <w:rFonts w:ascii="Arial" w:hAnsi="Arial" w:cs="Arial"/>
                                <w:sz w:val="20"/>
                                <w:szCs w:val="20"/>
                              </w:rPr>
                              <w:t xml:space="preserve">When paying by cash for events at the school office we ask you have the </w:t>
                            </w:r>
                            <w:r w:rsidR="0068033E">
                              <w:rPr>
                                <w:rFonts w:ascii="Arial" w:hAnsi="Arial" w:cs="Arial"/>
                                <w:sz w:val="20"/>
                                <w:szCs w:val="20"/>
                                <w:u w:val="single"/>
                              </w:rPr>
                              <w:t>c</w:t>
                            </w:r>
                            <w:r w:rsidRPr="007B7CD1">
                              <w:rPr>
                                <w:rFonts w:ascii="Arial" w:hAnsi="Arial" w:cs="Arial"/>
                                <w:sz w:val="20"/>
                                <w:szCs w:val="20"/>
                                <w:u w:val="single"/>
                              </w:rPr>
                              <w:t>orrect money</w:t>
                            </w:r>
                            <w:r>
                              <w:rPr>
                                <w:rFonts w:ascii="Arial" w:hAnsi="Arial" w:cs="Arial"/>
                                <w:sz w:val="20"/>
                                <w:szCs w:val="20"/>
                              </w:rPr>
                              <w:t xml:space="preserve"> – we bank every day and </w:t>
                            </w:r>
                            <w:r w:rsidRPr="007B7CD1">
                              <w:rPr>
                                <w:rFonts w:ascii="Arial" w:hAnsi="Arial" w:cs="Arial"/>
                                <w:sz w:val="20"/>
                                <w:szCs w:val="20"/>
                                <w:u w:val="single"/>
                              </w:rPr>
                              <w:t>do not have change</w:t>
                            </w:r>
                            <w:r>
                              <w:rPr>
                                <w:rFonts w:ascii="Arial" w:hAnsi="Arial" w:cs="Arial"/>
                                <w:sz w:val="20"/>
                                <w:szCs w:val="20"/>
                              </w:rPr>
                              <w:t>.</w:t>
                            </w:r>
                            <w:r w:rsidR="006D4F9F">
                              <w:rPr>
                                <w:rFonts w:ascii="Arial" w:hAnsi="Arial" w:cs="Arial"/>
                                <w:sz w:val="20"/>
                                <w:szCs w:val="20"/>
                              </w:rPr>
                              <w:t xml:space="preserve"> We also ask if you are making a payment of an afternoon if you can do so by 3pm. </w:t>
                            </w:r>
                          </w:p>
                          <w:p w:rsidR="007B7CD1" w:rsidRPr="007B7CD1" w:rsidRDefault="006D4F9F" w:rsidP="007B7CD1">
                            <w:pPr>
                              <w:jc w:val="center"/>
                              <w:rPr>
                                <w:rFonts w:ascii="Arial" w:hAnsi="Arial" w:cs="Arial"/>
                                <w:sz w:val="20"/>
                                <w:szCs w:val="20"/>
                              </w:rPr>
                            </w:pPr>
                            <w:r>
                              <w:rPr>
                                <w:rFonts w:ascii="Arial" w:hAnsi="Arial" w:cs="Arial"/>
                                <w:sz w:val="20"/>
                                <w:szCs w:val="20"/>
                              </w:rPr>
                              <w:t xml:space="preserve"> Thank you for your co-operation.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9" o:spid="_x0000_s1026" type="#_x0000_t202" style="position:absolute;margin-left:-5.15pt;margin-top:4.25pt;width:246.75pt;height:120.75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" fillcolor="white [3201]" strokeweight="2.25pt">
                <v:textbox>
                  <w:txbxContent>
                    <w:p w:rsidR="002D4207" w:rsidRDefault="007B7CD1" w:rsidP="007B7CD1">
                      <w:pPr>
                        <w:jc w:val="center"/>
                        <w:rPr>
                          <w:rFonts w:ascii="Arial" w:hAnsi="Arial" w:cs="Arial"/>
                          <w:b/>
                        </w:rPr>
                      </w:pPr>
                      <w:r w:rsidRPr="007B7CD1">
                        <w:rPr>
                          <w:rFonts w:ascii="Arial" w:hAnsi="Arial" w:cs="Arial"/>
                          <w:b/>
                        </w:rPr>
                        <w:t>PAYMENTS AT THE OFFICE</w:t>
                      </w:r>
                    </w:p>
                    <w:p w:rsidR="007B7CD1" w:rsidRPr="000E6030" w:rsidRDefault="000E6030" w:rsidP="007B7CD1">
                      <w:pPr>
                        <w:jc w:val="center"/>
                        <w:rPr>
                          <w:rFonts w:ascii="Arial" w:hAnsi="Arial" w:cs="Arial"/>
                          <w:b/>
                          <w:sz w:val="20"/>
                          <w:szCs w:val="20"/>
                        </w:rPr>
                      </w:pPr>
                      <w:r w:rsidRPr="000E6030">
                        <w:rPr>
                          <w:rFonts w:ascii="Arial" w:hAnsi="Arial" w:cs="Arial"/>
                          <w:b/>
                          <w:sz w:val="20"/>
                          <w:szCs w:val="20"/>
                        </w:rPr>
                        <w:t>Office Hours:  8.30am to 3.15pm</w:t>
                      </w:r>
                    </w:p>
                    <w:p w:rsidR="000E6030" w:rsidRDefault="000E6030" w:rsidP="007B7CD1">
                      <w:pPr>
                        <w:jc w:val="center"/>
                        <w:rPr>
                          <w:rFonts w:ascii="Arial" w:hAnsi="Arial" w:cs="Arial"/>
                          <w:sz w:val="20"/>
                          <w:szCs w:val="20"/>
                        </w:rPr>
                      </w:pPr>
                    </w:p>
                    <w:p w:rsidR="006D4F9F" w:rsidRDefault="007B7CD1" w:rsidP="007B7CD1">
                      <w:pPr>
                        <w:jc w:val="center"/>
                        <w:rPr>
                          <w:rFonts w:ascii="Arial" w:hAnsi="Arial" w:cs="Arial"/>
                          <w:sz w:val="20"/>
                          <w:szCs w:val="20"/>
                        </w:rPr>
                      </w:pPr>
                      <w:r>
                        <w:rPr>
                          <w:rFonts w:ascii="Arial" w:hAnsi="Arial" w:cs="Arial"/>
                          <w:sz w:val="20"/>
                          <w:szCs w:val="20"/>
                        </w:rPr>
                        <w:t xml:space="preserve">When paying by cash for events at the school office we ask you have the </w:t>
                      </w:r>
                      <w:r w:rsidR="0068033E">
                        <w:rPr>
                          <w:rFonts w:ascii="Arial" w:hAnsi="Arial" w:cs="Arial"/>
                          <w:sz w:val="20"/>
                          <w:szCs w:val="20"/>
                          <w:u w:val="single"/>
                        </w:rPr>
                        <w:t>c</w:t>
                      </w:r>
                      <w:r w:rsidRPr="007B7CD1">
                        <w:rPr>
                          <w:rFonts w:ascii="Arial" w:hAnsi="Arial" w:cs="Arial"/>
                          <w:sz w:val="20"/>
                          <w:szCs w:val="20"/>
                          <w:u w:val="single"/>
                        </w:rPr>
                        <w:t>orrect money</w:t>
                      </w:r>
                      <w:r>
                        <w:rPr>
                          <w:rFonts w:ascii="Arial" w:hAnsi="Arial" w:cs="Arial"/>
                          <w:sz w:val="20"/>
                          <w:szCs w:val="20"/>
                        </w:rPr>
                        <w:t xml:space="preserve"> – we bank every day and </w:t>
                      </w:r>
                      <w:r w:rsidRPr="007B7CD1">
                        <w:rPr>
                          <w:rFonts w:ascii="Arial" w:hAnsi="Arial" w:cs="Arial"/>
                          <w:sz w:val="20"/>
                          <w:szCs w:val="20"/>
                          <w:u w:val="single"/>
                        </w:rPr>
                        <w:t>do not have change</w:t>
                      </w:r>
                      <w:r>
                        <w:rPr>
                          <w:rFonts w:ascii="Arial" w:hAnsi="Arial" w:cs="Arial"/>
                          <w:sz w:val="20"/>
                          <w:szCs w:val="20"/>
                        </w:rPr>
                        <w:t>.</w:t>
                      </w:r>
                      <w:r w:rsidR="006D4F9F">
                        <w:rPr>
                          <w:rFonts w:ascii="Arial" w:hAnsi="Arial" w:cs="Arial"/>
                          <w:sz w:val="20"/>
                          <w:szCs w:val="20"/>
                        </w:rPr>
                        <w:t xml:space="preserve"> We also ask if you are making a payment of an afternoon if you can do so by 3pm. </w:t>
                      </w:r>
                    </w:p>
                    <w:p w:rsidR="007B7CD1" w:rsidRPr="007B7CD1" w:rsidRDefault="006D4F9F" w:rsidP="007B7CD1">
                      <w:pPr>
                        <w:jc w:val="center"/>
                        <w:rPr>
                          <w:rFonts w:ascii="Arial" w:hAnsi="Arial" w:cs="Arial"/>
                          <w:sz w:val="20"/>
                          <w:szCs w:val="20"/>
                        </w:rPr>
                      </w:pPr>
                      <w:r>
                        <w:rPr>
                          <w:rFonts w:ascii="Arial" w:hAnsi="Arial" w:cs="Arial"/>
                          <w:sz w:val="20"/>
                          <w:szCs w:val="20"/>
                        </w:rPr>
                        <w:t xml:space="preserve"> Thank you for your co-operation.</w:t>
                      </w:r>
                    </w:p>
                  </w:txbxContent>
                </v:textbox>
              </v:shape>
            </w:pict>
          </mc:Fallback>
        </mc:AlternateContent>
      </w:r>
    </w:p>
    <w:p w:rsidR="00060B5B" w:rsidRDefault="00060B5B" w:rsidP="00DB09E4">
      <w:pPr>
        <w:rPr>
          <w:rFonts w:ascii="Arial" w:hAnsi="Arial" w:cs="Arial"/>
          <w:b/>
          <w:sz w:val="28"/>
          <w:szCs w:val="28"/>
        </w:rPr>
      </w:pPr>
    </w:p>
    <w:p w:rsidR="00060B5B" w:rsidRDefault="00060B5B" w:rsidP="00DB09E4">
      <w:pPr>
        <w:rPr>
          <w:rFonts w:ascii="Arial" w:hAnsi="Arial" w:cs="Arial"/>
          <w:b/>
          <w:sz w:val="28"/>
          <w:szCs w:val="28"/>
        </w:rPr>
      </w:pPr>
    </w:p>
    <w:p w:rsidR="00060B5B" w:rsidRDefault="00060B5B" w:rsidP="00DB09E4">
      <w:pPr>
        <w:rPr>
          <w:rFonts w:ascii="Arial" w:hAnsi="Arial" w:cs="Arial"/>
          <w:b/>
          <w:sz w:val="28"/>
          <w:szCs w:val="28"/>
        </w:rPr>
      </w:pPr>
    </w:p>
    <w:p w:rsidR="0039005B" w:rsidRDefault="0039005B" w:rsidP="00DB09E4">
      <w:pPr>
        <w:rPr>
          <w:rFonts w:ascii="Arial" w:hAnsi="Arial" w:cs="Arial"/>
          <w:b/>
          <w:sz w:val="28"/>
          <w:szCs w:val="28"/>
        </w:rPr>
      </w:pPr>
    </w:p>
    <w:p w:rsidR="0039005B" w:rsidRDefault="0039005B" w:rsidP="00DB09E4">
      <w:pPr>
        <w:rPr>
          <w:rFonts w:ascii="Arial" w:hAnsi="Arial" w:cs="Arial"/>
          <w:b/>
          <w:sz w:val="28"/>
          <w:szCs w:val="28"/>
        </w:rPr>
      </w:pPr>
    </w:p>
    <w:p w:rsidR="0039005B" w:rsidRDefault="0039005B" w:rsidP="00DB09E4">
      <w:pPr>
        <w:rPr>
          <w:rFonts w:ascii="Arial" w:hAnsi="Arial" w:cs="Arial"/>
          <w:b/>
          <w:sz w:val="28"/>
          <w:szCs w:val="28"/>
        </w:rPr>
      </w:pPr>
    </w:p>
    <w:p w:rsidR="004B4519" w:rsidRDefault="004B4519" w:rsidP="004B4519">
      <w:pPr>
        <w:rPr>
          <w:rFonts w:ascii="Arial" w:hAnsi="Arial" w:cs="Arial"/>
          <w:b/>
          <w:noProof/>
          <w:color w:val="000000"/>
        </w:rPr>
      </w:pPr>
    </w:p>
    <w:p w:rsidR="00CB56E2" w:rsidRDefault="00CB56E2" w:rsidP="004B4519">
      <w:pPr>
        <w:rPr>
          <w:rFonts w:ascii="Arial" w:hAnsi="Arial" w:cs="Arial"/>
          <w:b/>
          <w:noProof/>
          <w:color w:val="000000"/>
        </w:rPr>
      </w:pPr>
    </w:p>
    <w:p w:rsidR="00CB56E2" w:rsidRDefault="00CB56E2" w:rsidP="004B4519">
      <w:pPr>
        <w:rPr>
          <w:rFonts w:ascii="Arial" w:hAnsi="Arial" w:cs="Arial"/>
          <w:b/>
          <w:noProof/>
          <w:color w:val="000000"/>
        </w:rPr>
      </w:pPr>
    </w:p>
    <w:p w:rsidR="004B4519" w:rsidRDefault="004B4519" w:rsidP="004B4519">
      <w:pPr>
        <w:rPr>
          <w:rFonts w:ascii="Arial" w:hAnsi="Arial" w:cs="Arial"/>
          <w:b/>
          <w:noProof/>
          <w:color w:val="000000"/>
        </w:rPr>
      </w:pPr>
      <w:r>
        <w:rPr>
          <w:rFonts w:ascii="Arial" w:hAnsi="Arial" w:cs="Arial"/>
          <w:b/>
          <w:noProof/>
          <w:color w:val="000000"/>
        </w:rPr>
        <w:t>CANTEEN NEWS</w:t>
      </w:r>
    </w:p>
    <w:p w:rsidR="004B4519" w:rsidRDefault="004B4519" w:rsidP="004B4519">
      <w:pPr>
        <w:jc w:val="both"/>
        <w:rPr>
          <w:rFonts w:ascii="Arial" w:hAnsi="Arial" w:cs="Arial"/>
          <w:noProof/>
          <w:color w:val="000000"/>
          <w:sz w:val="20"/>
          <w:szCs w:val="20"/>
        </w:rPr>
      </w:pPr>
      <w:r>
        <w:rPr>
          <w:rFonts w:ascii="Arial" w:hAnsi="Arial" w:cs="Arial"/>
          <w:noProof/>
          <w:color w:val="000000"/>
          <w:sz w:val="20"/>
          <w:szCs w:val="20"/>
        </w:rPr>
        <w:t xml:space="preserve">Winter Meal Deal days are this week! Orders have closed last Friday.  </w:t>
      </w:r>
    </w:p>
    <w:p w:rsidR="004B4519" w:rsidRDefault="004B4519" w:rsidP="004B4519">
      <w:pPr>
        <w:jc w:val="both"/>
        <w:rPr>
          <w:rFonts w:ascii="Arial" w:hAnsi="Arial" w:cs="Arial"/>
          <w:b/>
          <w:noProof/>
          <w:color w:val="000000"/>
          <w:sz w:val="20"/>
          <w:szCs w:val="20"/>
        </w:rPr>
      </w:pPr>
    </w:p>
    <w:p w:rsidR="004B4519" w:rsidRPr="001108CC" w:rsidRDefault="004B4519" w:rsidP="004B4519">
      <w:pPr>
        <w:jc w:val="both"/>
        <w:rPr>
          <w:rFonts w:ascii="Arial" w:hAnsi="Arial" w:cs="Arial"/>
          <w:b/>
          <w:noProof/>
          <w:color w:val="000000"/>
          <w:sz w:val="20"/>
          <w:szCs w:val="20"/>
        </w:rPr>
      </w:pPr>
      <w:r w:rsidRPr="001108CC">
        <w:rPr>
          <w:rFonts w:ascii="Arial" w:hAnsi="Arial" w:cs="Arial"/>
          <w:b/>
          <w:noProof/>
          <w:color w:val="000000"/>
          <w:sz w:val="20"/>
          <w:szCs w:val="20"/>
        </w:rPr>
        <w:t>PLEASE NOTE</w:t>
      </w:r>
      <w:r>
        <w:rPr>
          <w:rFonts w:ascii="Arial" w:hAnsi="Arial" w:cs="Arial"/>
          <w:b/>
          <w:noProof/>
          <w:color w:val="000000"/>
          <w:sz w:val="20"/>
          <w:szCs w:val="20"/>
        </w:rPr>
        <w:t>:</w:t>
      </w:r>
      <w:r w:rsidRPr="001108CC">
        <w:rPr>
          <w:rFonts w:ascii="Arial" w:hAnsi="Arial" w:cs="Arial"/>
          <w:b/>
          <w:noProof/>
          <w:color w:val="000000"/>
          <w:sz w:val="20"/>
          <w:szCs w:val="20"/>
        </w:rPr>
        <w:t xml:space="preserve"> UNLESS YOU HAVE ORDERED A ‘MEAL DEAL’  THERE WILL BE NO OTHER LUNCH ORDERS</w:t>
      </w:r>
      <w:r>
        <w:rPr>
          <w:rFonts w:ascii="Arial" w:hAnsi="Arial" w:cs="Arial"/>
          <w:b/>
          <w:noProof/>
          <w:color w:val="000000"/>
          <w:sz w:val="20"/>
          <w:szCs w:val="20"/>
        </w:rPr>
        <w:t xml:space="preserve"> TOMORROW OR THURSDAY</w:t>
      </w:r>
      <w:r w:rsidRPr="001108CC">
        <w:rPr>
          <w:rFonts w:ascii="Arial" w:hAnsi="Arial" w:cs="Arial"/>
          <w:b/>
          <w:noProof/>
          <w:color w:val="000000"/>
          <w:sz w:val="20"/>
          <w:szCs w:val="20"/>
        </w:rPr>
        <w:t>.</w:t>
      </w:r>
    </w:p>
    <w:p w:rsidR="004B4519" w:rsidRDefault="004B4519" w:rsidP="004B4519">
      <w:pPr>
        <w:jc w:val="both"/>
        <w:rPr>
          <w:rFonts w:ascii="Arial" w:hAnsi="Arial" w:cs="Arial"/>
          <w:noProof/>
          <w:color w:val="000000"/>
          <w:sz w:val="20"/>
          <w:szCs w:val="20"/>
        </w:rPr>
      </w:pPr>
    </w:p>
    <w:p w:rsidR="004B4519" w:rsidRPr="00527598" w:rsidRDefault="004B4519" w:rsidP="004B4519">
      <w:pPr>
        <w:jc w:val="both"/>
        <w:rPr>
          <w:rFonts w:ascii="Arial" w:hAnsi="Arial" w:cs="Arial"/>
          <w:b/>
          <w:noProof/>
          <w:color w:val="000000"/>
          <w:sz w:val="20"/>
          <w:szCs w:val="20"/>
        </w:rPr>
      </w:pPr>
      <w:r w:rsidRPr="00527598">
        <w:rPr>
          <w:rFonts w:ascii="Arial" w:hAnsi="Arial" w:cs="Arial"/>
          <w:b/>
          <w:noProof/>
          <w:color w:val="000000"/>
          <w:sz w:val="20"/>
          <w:szCs w:val="20"/>
        </w:rPr>
        <w:t>Wednesday 29</w:t>
      </w:r>
      <w:r w:rsidRPr="00527598">
        <w:rPr>
          <w:rFonts w:ascii="Arial" w:hAnsi="Arial" w:cs="Arial"/>
          <w:b/>
          <w:noProof/>
          <w:color w:val="000000"/>
          <w:sz w:val="20"/>
          <w:szCs w:val="20"/>
          <w:vertAlign w:val="superscript"/>
        </w:rPr>
        <w:t>th</w:t>
      </w:r>
      <w:r w:rsidRPr="00527598">
        <w:rPr>
          <w:rFonts w:ascii="Arial" w:hAnsi="Arial" w:cs="Arial"/>
          <w:b/>
          <w:noProof/>
          <w:color w:val="000000"/>
          <w:sz w:val="20"/>
          <w:szCs w:val="20"/>
        </w:rPr>
        <w:t xml:space="preserve"> July – (K-2</w:t>
      </w:r>
      <w:r>
        <w:rPr>
          <w:rFonts w:ascii="Arial" w:hAnsi="Arial" w:cs="Arial"/>
          <w:b/>
          <w:noProof/>
          <w:color w:val="000000"/>
          <w:sz w:val="20"/>
          <w:szCs w:val="20"/>
        </w:rPr>
        <w:t>)</w:t>
      </w:r>
    </w:p>
    <w:p w:rsidR="004B4519" w:rsidRPr="00527598" w:rsidRDefault="004B4519" w:rsidP="004B4519">
      <w:pPr>
        <w:jc w:val="both"/>
        <w:rPr>
          <w:rFonts w:ascii="Arial" w:hAnsi="Arial" w:cs="Arial"/>
          <w:b/>
          <w:noProof/>
          <w:color w:val="000000"/>
          <w:sz w:val="20"/>
          <w:szCs w:val="20"/>
        </w:rPr>
      </w:pPr>
      <w:r w:rsidRPr="00527598">
        <w:rPr>
          <w:rFonts w:ascii="Arial" w:hAnsi="Arial" w:cs="Arial"/>
          <w:b/>
          <w:noProof/>
          <w:color w:val="000000"/>
          <w:sz w:val="20"/>
          <w:szCs w:val="20"/>
        </w:rPr>
        <w:t>Thursday 30</w:t>
      </w:r>
      <w:r w:rsidRPr="00527598">
        <w:rPr>
          <w:rFonts w:ascii="Arial" w:hAnsi="Arial" w:cs="Arial"/>
          <w:b/>
          <w:noProof/>
          <w:color w:val="000000"/>
          <w:sz w:val="20"/>
          <w:szCs w:val="20"/>
          <w:vertAlign w:val="superscript"/>
        </w:rPr>
        <w:t>th</w:t>
      </w:r>
      <w:r w:rsidRPr="00527598">
        <w:rPr>
          <w:rFonts w:ascii="Arial" w:hAnsi="Arial" w:cs="Arial"/>
          <w:b/>
          <w:noProof/>
          <w:color w:val="000000"/>
          <w:sz w:val="20"/>
          <w:szCs w:val="20"/>
        </w:rPr>
        <w:t xml:space="preserve"> July – (Year 3-6) </w:t>
      </w:r>
      <w:r>
        <w:rPr>
          <w:rFonts w:ascii="Arial" w:hAnsi="Arial" w:cs="Arial"/>
          <w:b/>
          <w:noProof/>
          <w:color w:val="000000"/>
          <w:sz w:val="20"/>
          <w:szCs w:val="20"/>
        </w:rPr>
        <w:t xml:space="preserve"> </w:t>
      </w:r>
    </w:p>
    <w:p w:rsidR="00353533" w:rsidRDefault="00353533" w:rsidP="00DB09E4">
      <w:pPr>
        <w:rPr>
          <w:rFonts w:ascii="Arial" w:hAnsi="Arial" w:cs="Arial"/>
          <w:b/>
          <w:sz w:val="28"/>
          <w:szCs w:val="28"/>
        </w:rPr>
      </w:pPr>
    </w:p>
    <w:p w:rsidR="00DB09E4" w:rsidRPr="00563195" w:rsidRDefault="00DB09E4" w:rsidP="00DB09E4">
      <w:pPr>
        <w:rPr>
          <w:rFonts w:ascii="Arial" w:hAnsi="Arial" w:cs="Arial"/>
          <w:b/>
          <w:sz w:val="28"/>
          <w:szCs w:val="28"/>
        </w:rPr>
      </w:pPr>
      <w:r w:rsidRPr="00563195">
        <w:rPr>
          <w:rFonts w:ascii="Arial" w:hAnsi="Arial" w:cs="Arial"/>
          <w:b/>
          <w:sz w:val="28"/>
          <w:szCs w:val="28"/>
        </w:rPr>
        <w:lastRenderedPageBreak/>
        <w:t>SPECIAL MENTION AWARDS</w:t>
      </w:r>
    </w:p>
    <w:p w:rsidR="00DB09E4" w:rsidRPr="00563195" w:rsidRDefault="00DB09E4" w:rsidP="00DB09E4">
      <w:pPr>
        <w:jc w:val="both"/>
        <w:rPr>
          <w:rFonts w:ascii="Arial" w:hAnsi="Arial" w:cs="Arial"/>
          <w:b/>
          <w:sz w:val="2"/>
        </w:rPr>
      </w:pPr>
    </w:p>
    <w:p w:rsidR="00974F4D" w:rsidRDefault="0039005B" w:rsidP="00974F4D">
      <w:pPr>
        <w:tabs>
          <w:tab w:val="left" w:pos="1620"/>
        </w:tabs>
        <w:jc w:val="both"/>
        <w:rPr>
          <w:rFonts w:ascii="Arial" w:hAnsi="Arial" w:cs="Arial"/>
          <w:b/>
          <w:sz w:val="20"/>
          <w:szCs w:val="20"/>
        </w:rPr>
      </w:pPr>
      <w:r>
        <w:rPr>
          <w:rFonts w:ascii="Arial" w:hAnsi="Arial" w:cs="Arial"/>
          <w:b/>
          <w:sz w:val="20"/>
          <w:szCs w:val="20"/>
        </w:rPr>
        <w:t xml:space="preserve">TERM </w:t>
      </w:r>
      <w:proofErr w:type="gramStart"/>
      <w:r>
        <w:rPr>
          <w:rFonts w:ascii="Arial" w:hAnsi="Arial" w:cs="Arial"/>
          <w:b/>
          <w:sz w:val="20"/>
          <w:szCs w:val="20"/>
        </w:rPr>
        <w:t>3  WEEK</w:t>
      </w:r>
      <w:proofErr w:type="gramEnd"/>
      <w:r>
        <w:rPr>
          <w:rFonts w:ascii="Arial" w:hAnsi="Arial" w:cs="Arial"/>
          <w:b/>
          <w:sz w:val="20"/>
          <w:szCs w:val="20"/>
        </w:rPr>
        <w:t xml:space="preserve"> 2</w:t>
      </w:r>
    </w:p>
    <w:p w:rsidR="0039005B" w:rsidRDefault="0039005B" w:rsidP="00DB09E4">
      <w:pPr>
        <w:tabs>
          <w:tab w:val="left" w:pos="1620"/>
        </w:tabs>
        <w:jc w:val="both"/>
        <w:rPr>
          <w:rFonts w:ascii="Arial" w:hAnsi="Arial" w:cs="Arial"/>
          <w:b/>
          <w:sz w:val="20"/>
          <w:szCs w:val="20"/>
        </w:rPr>
      </w:pPr>
    </w:p>
    <w:p w:rsidR="00DB09E4" w:rsidRPr="001B2040" w:rsidRDefault="00DB09E4" w:rsidP="00DB09E4">
      <w:pPr>
        <w:tabs>
          <w:tab w:val="left" w:pos="1620"/>
        </w:tabs>
        <w:jc w:val="both"/>
        <w:rPr>
          <w:rFonts w:ascii="Arial" w:hAnsi="Arial" w:cs="Arial"/>
          <w:b/>
          <w:sz w:val="20"/>
          <w:szCs w:val="20"/>
        </w:rPr>
      </w:pPr>
      <w:r w:rsidRPr="001B2040">
        <w:rPr>
          <w:rFonts w:ascii="Arial" w:hAnsi="Arial" w:cs="Arial"/>
          <w:b/>
          <w:sz w:val="20"/>
          <w:szCs w:val="20"/>
        </w:rPr>
        <w:t>YEARS 3, 4, 5 &amp; 6 ASSEMBLY</w:t>
      </w:r>
    </w:p>
    <w:tbl>
      <w:tblPr>
        <w:tblW w:w="5330" w:type="dxa"/>
        <w:tblBorders>
          <w:bottom w:val="single" w:sz="8" w:space="0" w:color="808080"/>
          <w:insideH w:val="single" w:sz="8" w:space="0" w:color="808080"/>
        </w:tblBorders>
        <w:tblLayout w:type="fixed"/>
        <w:tblCellMar>
          <w:top w:w="85" w:type="dxa"/>
          <w:left w:w="85" w:type="dxa"/>
          <w:bottom w:w="85" w:type="dxa"/>
          <w:right w:w="85" w:type="dxa"/>
        </w:tblCellMar>
        <w:tblLook w:val="01E0" w:firstRow="1" w:lastRow="1" w:firstColumn="1" w:lastColumn="1" w:noHBand="0" w:noVBand="0"/>
      </w:tblPr>
      <w:tblGrid>
        <w:gridCol w:w="936"/>
        <w:gridCol w:w="2410"/>
        <w:gridCol w:w="1984"/>
      </w:tblGrid>
      <w:tr w:rsidR="00995697"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995697" w:rsidRDefault="00995697" w:rsidP="00193F2E">
            <w:pPr>
              <w:jc w:val="both"/>
              <w:rPr>
                <w:rFonts w:ascii="Arial" w:hAnsi="Arial"/>
                <w:b/>
                <w:sz w:val="18"/>
              </w:rPr>
            </w:pPr>
            <w:r>
              <w:rPr>
                <w:rFonts w:ascii="Arial" w:hAnsi="Arial"/>
                <w:b/>
                <w:sz w:val="18"/>
              </w:rPr>
              <w:t>3W</w:t>
            </w:r>
          </w:p>
        </w:tc>
        <w:tc>
          <w:tcPr>
            <w:tcW w:w="2410" w:type="dxa"/>
            <w:tcBorders>
              <w:top w:val="single" w:sz="8" w:space="0" w:color="808080"/>
              <w:left w:val="single" w:sz="4" w:space="0" w:color="auto"/>
              <w:bottom w:val="single" w:sz="8" w:space="0" w:color="808080"/>
              <w:right w:val="single" w:sz="4" w:space="0" w:color="auto"/>
            </w:tcBorders>
            <w:vAlign w:val="center"/>
          </w:tcPr>
          <w:p w:rsidR="008C42B9" w:rsidRDefault="00C0733B" w:rsidP="00193F2E">
            <w:pPr>
              <w:jc w:val="both"/>
              <w:rPr>
                <w:rFonts w:ascii="Arial" w:hAnsi="Arial"/>
                <w:sz w:val="18"/>
              </w:rPr>
            </w:pPr>
            <w:r>
              <w:rPr>
                <w:rFonts w:ascii="Arial" w:hAnsi="Arial"/>
                <w:sz w:val="18"/>
              </w:rPr>
              <w:t>Sophie H</w:t>
            </w:r>
          </w:p>
        </w:tc>
        <w:tc>
          <w:tcPr>
            <w:tcW w:w="1984" w:type="dxa"/>
            <w:tcBorders>
              <w:top w:val="single" w:sz="8" w:space="0" w:color="808080"/>
              <w:left w:val="single" w:sz="4" w:space="0" w:color="auto"/>
              <w:bottom w:val="single" w:sz="8" w:space="0" w:color="808080"/>
              <w:right w:val="single" w:sz="4" w:space="0" w:color="auto"/>
            </w:tcBorders>
            <w:vAlign w:val="center"/>
          </w:tcPr>
          <w:p w:rsidR="008C42B9" w:rsidRDefault="00C0733B" w:rsidP="00193F2E">
            <w:pPr>
              <w:jc w:val="both"/>
              <w:rPr>
                <w:rFonts w:ascii="Arial" w:hAnsi="Arial"/>
                <w:sz w:val="18"/>
              </w:rPr>
            </w:pPr>
            <w:r>
              <w:rPr>
                <w:rFonts w:ascii="Arial" w:hAnsi="Arial"/>
                <w:sz w:val="18"/>
              </w:rPr>
              <w:t>Vincent M</w:t>
            </w:r>
          </w:p>
        </w:tc>
      </w:tr>
      <w:tr w:rsidR="00DB09E4"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DB09E4" w:rsidRPr="001B2040" w:rsidRDefault="00C81115" w:rsidP="00193F2E">
            <w:pPr>
              <w:jc w:val="both"/>
              <w:rPr>
                <w:rFonts w:ascii="Arial" w:hAnsi="Arial"/>
                <w:b/>
                <w:sz w:val="18"/>
              </w:rPr>
            </w:pPr>
            <w:r>
              <w:rPr>
                <w:rFonts w:ascii="Arial" w:hAnsi="Arial"/>
                <w:b/>
                <w:sz w:val="18"/>
              </w:rPr>
              <w:t>3MC</w:t>
            </w:r>
          </w:p>
        </w:tc>
        <w:tc>
          <w:tcPr>
            <w:tcW w:w="2410" w:type="dxa"/>
            <w:tcBorders>
              <w:top w:val="single" w:sz="8" w:space="0" w:color="808080"/>
              <w:left w:val="single" w:sz="4" w:space="0" w:color="auto"/>
              <w:bottom w:val="single" w:sz="8" w:space="0" w:color="808080"/>
              <w:right w:val="single" w:sz="4" w:space="0" w:color="auto"/>
            </w:tcBorders>
            <w:vAlign w:val="center"/>
          </w:tcPr>
          <w:p w:rsidR="00311742" w:rsidRDefault="00C0733B" w:rsidP="00193F2E">
            <w:pPr>
              <w:jc w:val="both"/>
              <w:rPr>
                <w:rFonts w:ascii="Arial" w:hAnsi="Arial"/>
                <w:sz w:val="18"/>
              </w:rPr>
            </w:pPr>
            <w:r>
              <w:rPr>
                <w:rFonts w:ascii="Arial" w:hAnsi="Arial"/>
                <w:sz w:val="18"/>
              </w:rPr>
              <w:t>Isaac L</w:t>
            </w:r>
          </w:p>
          <w:p w:rsidR="009B29D8" w:rsidRPr="001B2040" w:rsidRDefault="00C0733B" w:rsidP="00193F2E">
            <w:pPr>
              <w:jc w:val="both"/>
              <w:rPr>
                <w:rFonts w:ascii="Arial" w:hAnsi="Arial"/>
                <w:sz w:val="18"/>
              </w:rPr>
            </w:pPr>
            <w:r>
              <w:rPr>
                <w:rFonts w:ascii="Arial" w:hAnsi="Arial"/>
                <w:sz w:val="18"/>
              </w:rPr>
              <w:t>Lucy C</w:t>
            </w:r>
          </w:p>
        </w:tc>
        <w:tc>
          <w:tcPr>
            <w:tcW w:w="1984" w:type="dxa"/>
            <w:tcBorders>
              <w:top w:val="single" w:sz="8" w:space="0" w:color="808080"/>
              <w:left w:val="single" w:sz="4" w:space="0" w:color="auto"/>
              <w:bottom w:val="single" w:sz="8" w:space="0" w:color="808080"/>
              <w:right w:val="single" w:sz="4" w:space="0" w:color="auto"/>
            </w:tcBorders>
            <w:vAlign w:val="center"/>
          </w:tcPr>
          <w:p w:rsidR="00311742" w:rsidRPr="001B2040" w:rsidRDefault="00C0733B" w:rsidP="00193F2E">
            <w:pPr>
              <w:jc w:val="both"/>
              <w:rPr>
                <w:rFonts w:ascii="Arial" w:hAnsi="Arial"/>
                <w:sz w:val="18"/>
              </w:rPr>
            </w:pPr>
            <w:r>
              <w:rPr>
                <w:rFonts w:ascii="Arial" w:hAnsi="Arial"/>
                <w:sz w:val="18"/>
              </w:rPr>
              <w:t>Jemima S</w:t>
            </w:r>
          </w:p>
        </w:tc>
      </w:tr>
      <w:tr w:rsidR="00DB09E4"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DB09E4" w:rsidRPr="001B2040" w:rsidRDefault="00C81115" w:rsidP="00193F2E">
            <w:pPr>
              <w:jc w:val="both"/>
              <w:rPr>
                <w:rFonts w:ascii="Arial" w:hAnsi="Arial"/>
                <w:b/>
                <w:sz w:val="18"/>
              </w:rPr>
            </w:pPr>
            <w:r>
              <w:rPr>
                <w:rFonts w:ascii="Arial" w:hAnsi="Arial"/>
                <w:b/>
                <w:sz w:val="18"/>
              </w:rPr>
              <w:t>3H</w:t>
            </w:r>
          </w:p>
        </w:tc>
        <w:tc>
          <w:tcPr>
            <w:tcW w:w="2410" w:type="dxa"/>
            <w:tcBorders>
              <w:top w:val="single" w:sz="8" w:space="0" w:color="808080"/>
              <w:left w:val="single" w:sz="4" w:space="0" w:color="auto"/>
              <w:bottom w:val="single" w:sz="8" w:space="0" w:color="808080"/>
              <w:right w:val="single" w:sz="4" w:space="0" w:color="auto"/>
            </w:tcBorders>
            <w:vAlign w:val="center"/>
          </w:tcPr>
          <w:p w:rsidR="00751413" w:rsidRDefault="00C0733B" w:rsidP="004335D6">
            <w:pPr>
              <w:jc w:val="both"/>
              <w:rPr>
                <w:rFonts w:ascii="Arial" w:hAnsi="Arial"/>
                <w:sz w:val="18"/>
              </w:rPr>
            </w:pPr>
            <w:r>
              <w:rPr>
                <w:rFonts w:ascii="Arial" w:hAnsi="Arial"/>
                <w:sz w:val="18"/>
              </w:rPr>
              <w:t>Jada N</w:t>
            </w:r>
          </w:p>
          <w:p w:rsidR="009B29D8" w:rsidRPr="001B2040" w:rsidRDefault="00C0733B" w:rsidP="004335D6">
            <w:pPr>
              <w:jc w:val="both"/>
              <w:rPr>
                <w:rFonts w:ascii="Arial" w:hAnsi="Arial"/>
                <w:sz w:val="18"/>
              </w:rPr>
            </w:pPr>
            <w:r>
              <w:rPr>
                <w:rFonts w:ascii="Arial" w:hAnsi="Arial"/>
                <w:sz w:val="18"/>
              </w:rPr>
              <w:t>Ciara F</w:t>
            </w:r>
          </w:p>
        </w:tc>
        <w:tc>
          <w:tcPr>
            <w:tcW w:w="1984" w:type="dxa"/>
            <w:tcBorders>
              <w:top w:val="single" w:sz="8" w:space="0" w:color="808080"/>
              <w:left w:val="single" w:sz="4" w:space="0" w:color="auto"/>
              <w:bottom w:val="single" w:sz="8" w:space="0" w:color="808080"/>
              <w:right w:val="single" w:sz="4" w:space="0" w:color="auto"/>
            </w:tcBorders>
            <w:vAlign w:val="center"/>
          </w:tcPr>
          <w:p w:rsidR="000A6AB7" w:rsidRDefault="00C0733B" w:rsidP="00193F2E">
            <w:pPr>
              <w:jc w:val="both"/>
              <w:rPr>
                <w:rFonts w:ascii="Arial" w:hAnsi="Arial"/>
                <w:sz w:val="18"/>
              </w:rPr>
            </w:pPr>
            <w:r>
              <w:rPr>
                <w:rFonts w:ascii="Arial" w:hAnsi="Arial"/>
                <w:sz w:val="18"/>
              </w:rPr>
              <w:t>Niamh H</w:t>
            </w:r>
          </w:p>
          <w:p w:rsidR="009B29D8" w:rsidRPr="001B2040" w:rsidRDefault="00C0733B" w:rsidP="00193F2E">
            <w:pPr>
              <w:jc w:val="both"/>
              <w:rPr>
                <w:rFonts w:ascii="Arial" w:hAnsi="Arial"/>
                <w:sz w:val="18"/>
              </w:rPr>
            </w:pPr>
            <w:r>
              <w:rPr>
                <w:rFonts w:ascii="Arial" w:hAnsi="Arial"/>
                <w:sz w:val="18"/>
              </w:rPr>
              <w:t>Alexis D</w:t>
            </w:r>
          </w:p>
        </w:tc>
      </w:tr>
      <w:tr w:rsidR="00DB09E4"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DB09E4" w:rsidRPr="001B2040" w:rsidRDefault="00DB09E4" w:rsidP="00193F2E">
            <w:pPr>
              <w:jc w:val="both"/>
              <w:rPr>
                <w:rFonts w:ascii="Arial" w:hAnsi="Arial"/>
                <w:b/>
                <w:sz w:val="18"/>
              </w:rPr>
            </w:pPr>
            <w:r>
              <w:rPr>
                <w:rFonts w:ascii="Arial" w:hAnsi="Arial"/>
                <w:b/>
                <w:sz w:val="18"/>
              </w:rPr>
              <w:t>3K</w:t>
            </w:r>
          </w:p>
        </w:tc>
        <w:tc>
          <w:tcPr>
            <w:tcW w:w="2410" w:type="dxa"/>
            <w:tcBorders>
              <w:top w:val="single" w:sz="8" w:space="0" w:color="808080"/>
              <w:left w:val="single" w:sz="4" w:space="0" w:color="auto"/>
              <w:bottom w:val="single" w:sz="8" w:space="0" w:color="808080"/>
              <w:right w:val="single" w:sz="4" w:space="0" w:color="auto"/>
            </w:tcBorders>
            <w:vAlign w:val="center"/>
          </w:tcPr>
          <w:p w:rsidR="00751413" w:rsidRDefault="00C0733B" w:rsidP="00193F2E">
            <w:pPr>
              <w:jc w:val="both"/>
              <w:rPr>
                <w:rFonts w:ascii="Arial" w:hAnsi="Arial"/>
                <w:sz w:val="18"/>
              </w:rPr>
            </w:pPr>
            <w:r>
              <w:rPr>
                <w:rFonts w:ascii="Arial" w:hAnsi="Arial"/>
                <w:sz w:val="18"/>
              </w:rPr>
              <w:t>Trisha S</w:t>
            </w:r>
          </w:p>
          <w:p w:rsidR="00B50911" w:rsidRPr="001B2040" w:rsidRDefault="00C0733B" w:rsidP="00193F2E">
            <w:pPr>
              <w:jc w:val="both"/>
              <w:rPr>
                <w:rFonts w:ascii="Arial" w:hAnsi="Arial"/>
                <w:sz w:val="18"/>
              </w:rPr>
            </w:pPr>
            <w:r>
              <w:rPr>
                <w:rFonts w:ascii="Arial" w:hAnsi="Arial"/>
                <w:sz w:val="18"/>
              </w:rPr>
              <w:t>Kate M</w:t>
            </w:r>
          </w:p>
        </w:tc>
        <w:tc>
          <w:tcPr>
            <w:tcW w:w="1984" w:type="dxa"/>
            <w:tcBorders>
              <w:top w:val="single" w:sz="8" w:space="0" w:color="808080"/>
              <w:left w:val="single" w:sz="4" w:space="0" w:color="auto"/>
              <w:bottom w:val="single" w:sz="8" w:space="0" w:color="808080"/>
              <w:right w:val="single" w:sz="4" w:space="0" w:color="auto"/>
            </w:tcBorders>
            <w:vAlign w:val="center"/>
          </w:tcPr>
          <w:p w:rsidR="00DB09E4" w:rsidRPr="001B2040" w:rsidRDefault="00C0733B" w:rsidP="00193F2E">
            <w:pPr>
              <w:jc w:val="both"/>
              <w:rPr>
                <w:rFonts w:ascii="Arial" w:hAnsi="Arial"/>
                <w:sz w:val="18"/>
              </w:rPr>
            </w:pPr>
            <w:r>
              <w:rPr>
                <w:rFonts w:ascii="Arial" w:hAnsi="Arial"/>
                <w:sz w:val="18"/>
              </w:rPr>
              <w:t>Timothy P</w:t>
            </w:r>
          </w:p>
        </w:tc>
      </w:tr>
      <w:tr w:rsidR="00EA4D2C"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EA4D2C" w:rsidRDefault="00EA4D2C" w:rsidP="00193F2E">
            <w:pPr>
              <w:jc w:val="both"/>
              <w:rPr>
                <w:rFonts w:ascii="Arial" w:hAnsi="Arial"/>
                <w:b/>
                <w:sz w:val="18"/>
              </w:rPr>
            </w:pPr>
            <w:r>
              <w:rPr>
                <w:rFonts w:ascii="Arial" w:hAnsi="Arial"/>
                <w:b/>
                <w:sz w:val="18"/>
              </w:rPr>
              <w:t>4A</w:t>
            </w:r>
          </w:p>
        </w:tc>
        <w:tc>
          <w:tcPr>
            <w:tcW w:w="2410" w:type="dxa"/>
            <w:tcBorders>
              <w:top w:val="single" w:sz="8" w:space="0" w:color="808080"/>
              <w:left w:val="single" w:sz="4" w:space="0" w:color="auto"/>
              <w:bottom w:val="single" w:sz="8" w:space="0" w:color="808080"/>
              <w:right w:val="single" w:sz="4" w:space="0" w:color="auto"/>
            </w:tcBorders>
            <w:vAlign w:val="center"/>
          </w:tcPr>
          <w:p w:rsidR="00751413" w:rsidRDefault="00C0733B" w:rsidP="004335D6">
            <w:pPr>
              <w:jc w:val="both"/>
              <w:rPr>
                <w:rFonts w:ascii="Arial" w:hAnsi="Arial"/>
                <w:sz w:val="18"/>
              </w:rPr>
            </w:pPr>
            <w:r>
              <w:rPr>
                <w:rFonts w:ascii="Arial" w:hAnsi="Arial"/>
                <w:sz w:val="18"/>
              </w:rPr>
              <w:t>Hugo W</w:t>
            </w:r>
          </w:p>
          <w:p w:rsidR="0014318E" w:rsidRDefault="00C0733B" w:rsidP="004335D6">
            <w:pPr>
              <w:jc w:val="both"/>
              <w:rPr>
                <w:rFonts w:ascii="Arial" w:hAnsi="Arial"/>
                <w:sz w:val="18"/>
              </w:rPr>
            </w:pPr>
            <w:proofErr w:type="spellStart"/>
            <w:r>
              <w:rPr>
                <w:rFonts w:ascii="Arial" w:hAnsi="Arial"/>
                <w:sz w:val="18"/>
              </w:rPr>
              <w:t>Visal</w:t>
            </w:r>
            <w:proofErr w:type="spellEnd"/>
            <w:r>
              <w:rPr>
                <w:rFonts w:ascii="Arial" w:hAnsi="Arial"/>
                <w:sz w:val="18"/>
              </w:rPr>
              <w:t xml:space="preserve"> K</w:t>
            </w:r>
          </w:p>
        </w:tc>
        <w:tc>
          <w:tcPr>
            <w:tcW w:w="1984" w:type="dxa"/>
            <w:tcBorders>
              <w:top w:val="single" w:sz="8" w:space="0" w:color="808080"/>
              <w:left w:val="single" w:sz="4" w:space="0" w:color="auto"/>
              <w:bottom w:val="single" w:sz="8" w:space="0" w:color="808080"/>
              <w:right w:val="single" w:sz="4" w:space="0" w:color="auto"/>
            </w:tcBorders>
            <w:vAlign w:val="center"/>
          </w:tcPr>
          <w:p w:rsidR="0055482D" w:rsidRDefault="00C0733B" w:rsidP="00193F2E">
            <w:pPr>
              <w:jc w:val="both"/>
              <w:rPr>
                <w:rFonts w:ascii="Arial" w:hAnsi="Arial"/>
                <w:sz w:val="18"/>
              </w:rPr>
            </w:pPr>
            <w:r>
              <w:rPr>
                <w:rFonts w:ascii="Arial" w:hAnsi="Arial"/>
                <w:sz w:val="18"/>
              </w:rPr>
              <w:t>Angus W</w:t>
            </w:r>
          </w:p>
        </w:tc>
      </w:tr>
      <w:tr w:rsidR="00DB09E4"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DB09E4" w:rsidRPr="001B2040" w:rsidRDefault="00DB09E4" w:rsidP="00193F2E">
            <w:pPr>
              <w:jc w:val="both"/>
              <w:rPr>
                <w:rFonts w:ascii="Arial" w:hAnsi="Arial"/>
                <w:b/>
                <w:sz w:val="18"/>
              </w:rPr>
            </w:pPr>
            <w:r>
              <w:rPr>
                <w:rFonts w:ascii="Arial" w:hAnsi="Arial"/>
                <w:b/>
                <w:sz w:val="18"/>
              </w:rPr>
              <w:t>4L</w:t>
            </w:r>
          </w:p>
        </w:tc>
        <w:tc>
          <w:tcPr>
            <w:tcW w:w="2410" w:type="dxa"/>
            <w:tcBorders>
              <w:top w:val="single" w:sz="8" w:space="0" w:color="808080"/>
              <w:left w:val="single" w:sz="4" w:space="0" w:color="auto"/>
              <w:bottom w:val="single" w:sz="8" w:space="0" w:color="808080"/>
              <w:right w:val="single" w:sz="4" w:space="0" w:color="auto"/>
            </w:tcBorders>
            <w:vAlign w:val="center"/>
          </w:tcPr>
          <w:p w:rsidR="00751413" w:rsidRDefault="00C0733B" w:rsidP="004335D6">
            <w:pPr>
              <w:jc w:val="both"/>
              <w:rPr>
                <w:rFonts w:ascii="Arial" w:hAnsi="Arial"/>
                <w:sz w:val="18"/>
              </w:rPr>
            </w:pPr>
            <w:r>
              <w:rPr>
                <w:rFonts w:ascii="Arial" w:hAnsi="Arial"/>
                <w:sz w:val="18"/>
              </w:rPr>
              <w:t>Connor F</w:t>
            </w:r>
          </w:p>
          <w:p w:rsidR="002776BE" w:rsidRPr="001B2040" w:rsidRDefault="00C0733B" w:rsidP="004335D6">
            <w:pPr>
              <w:jc w:val="both"/>
              <w:rPr>
                <w:rFonts w:ascii="Arial" w:hAnsi="Arial"/>
                <w:sz w:val="18"/>
              </w:rPr>
            </w:pPr>
            <w:r>
              <w:rPr>
                <w:rFonts w:ascii="Arial" w:hAnsi="Arial"/>
                <w:sz w:val="18"/>
              </w:rPr>
              <w:t>Maya S</w:t>
            </w:r>
          </w:p>
        </w:tc>
        <w:tc>
          <w:tcPr>
            <w:tcW w:w="1984" w:type="dxa"/>
            <w:tcBorders>
              <w:top w:val="single" w:sz="8" w:space="0" w:color="808080"/>
              <w:left w:val="single" w:sz="4" w:space="0" w:color="auto"/>
              <w:bottom w:val="single" w:sz="8" w:space="0" w:color="808080"/>
              <w:right w:val="single" w:sz="4" w:space="0" w:color="auto"/>
            </w:tcBorders>
            <w:vAlign w:val="center"/>
          </w:tcPr>
          <w:p w:rsidR="00445A51" w:rsidRPr="001B2040" w:rsidRDefault="00C0733B" w:rsidP="00193F2E">
            <w:pPr>
              <w:jc w:val="both"/>
              <w:rPr>
                <w:rFonts w:ascii="Arial" w:hAnsi="Arial"/>
                <w:sz w:val="18"/>
              </w:rPr>
            </w:pPr>
            <w:r>
              <w:rPr>
                <w:rFonts w:ascii="Arial" w:hAnsi="Arial"/>
                <w:sz w:val="18"/>
              </w:rPr>
              <w:t>Alex P</w:t>
            </w:r>
          </w:p>
        </w:tc>
      </w:tr>
      <w:tr w:rsidR="00DB09E4"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DB09E4" w:rsidRPr="001B2040" w:rsidRDefault="00DB09E4" w:rsidP="00193F2E">
            <w:pPr>
              <w:jc w:val="both"/>
              <w:rPr>
                <w:rFonts w:ascii="Arial" w:hAnsi="Arial"/>
                <w:b/>
                <w:sz w:val="18"/>
              </w:rPr>
            </w:pPr>
            <w:r>
              <w:rPr>
                <w:rFonts w:ascii="Arial" w:hAnsi="Arial"/>
                <w:b/>
                <w:sz w:val="18"/>
              </w:rPr>
              <w:t>4F</w:t>
            </w:r>
            <w:r w:rsidRPr="001B2040">
              <w:rPr>
                <w:rFonts w:ascii="Arial" w:hAnsi="Arial"/>
                <w:b/>
                <w:sz w:val="18"/>
              </w:rPr>
              <w:t xml:space="preserve">  </w:t>
            </w:r>
          </w:p>
        </w:tc>
        <w:tc>
          <w:tcPr>
            <w:tcW w:w="2410" w:type="dxa"/>
            <w:tcBorders>
              <w:top w:val="single" w:sz="8" w:space="0" w:color="808080"/>
              <w:left w:val="single" w:sz="4" w:space="0" w:color="auto"/>
              <w:bottom w:val="single" w:sz="8" w:space="0" w:color="808080"/>
              <w:right w:val="single" w:sz="4" w:space="0" w:color="auto"/>
            </w:tcBorders>
            <w:vAlign w:val="center"/>
          </w:tcPr>
          <w:p w:rsidR="006A260E" w:rsidRDefault="00C0733B" w:rsidP="00193F2E">
            <w:pPr>
              <w:jc w:val="both"/>
              <w:rPr>
                <w:rFonts w:ascii="Arial" w:hAnsi="Arial"/>
                <w:sz w:val="18"/>
              </w:rPr>
            </w:pPr>
            <w:r>
              <w:rPr>
                <w:rFonts w:ascii="Arial" w:hAnsi="Arial"/>
                <w:sz w:val="18"/>
              </w:rPr>
              <w:t>Jada D</w:t>
            </w:r>
          </w:p>
          <w:p w:rsidR="00DD6356" w:rsidRPr="001B2040" w:rsidRDefault="00C0733B" w:rsidP="00193F2E">
            <w:pPr>
              <w:jc w:val="both"/>
              <w:rPr>
                <w:rFonts w:ascii="Arial" w:hAnsi="Arial"/>
                <w:sz w:val="18"/>
              </w:rPr>
            </w:pPr>
            <w:r>
              <w:rPr>
                <w:rFonts w:ascii="Arial" w:hAnsi="Arial"/>
                <w:sz w:val="18"/>
              </w:rPr>
              <w:t>Rory H</w:t>
            </w:r>
          </w:p>
        </w:tc>
        <w:tc>
          <w:tcPr>
            <w:tcW w:w="1984" w:type="dxa"/>
            <w:tcBorders>
              <w:top w:val="single" w:sz="8" w:space="0" w:color="808080"/>
              <w:left w:val="single" w:sz="4" w:space="0" w:color="auto"/>
              <w:bottom w:val="single" w:sz="8" w:space="0" w:color="808080"/>
              <w:right w:val="single" w:sz="4" w:space="0" w:color="auto"/>
            </w:tcBorders>
            <w:vAlign w:val="center"/>
          </w:tcPr>
          <w:p w:rsidR="00A055AF" w:rsidRPr="001B2040" w:rsidRDefault="00B91FA6" w:rsidP="00193F2E">
            <w:pPr>
              <w:jc w:val="both"/>
              <w:rPr>
                <w:rFonts w:ascii="Arial" w:hAnsi="Arial"/>
                <w:sz w:val="18"/>
              </w:rPr>
            </w:pPr>
            <w:r>
              <w:rPr>
                <w:rFonts w:ascii="Arial" w:hAnsi="Arial"/>
                <w:sz w:val="18"/>
              </w:rPr>
              <w:t xml:space="preserve">Nate </w:t>
            </w:r>
            <w:r w:rsidR="00C0733B">
              <w:rPr>
                <w:rFonts w:ascii="Arial" w:hAnsi="Arial"/>
                <w:sz w:val="18"/>
              </w:rPr>
              <w:t>R</w:t>
            </w:r>
          </w:p>
        </w:tc>
      </w:tr>
      <w:tr w:rsidR="00DB09E4"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DB09E4" w:rsidRPr="001B2040" w:rsidRDefault="00DB09E4" w:rsidP="00193F2E">
            <w:pPr>
              <w:jc w:val="both"/>
              <w:rPr>
                <w:rFonts w:ascii="Arial" w:hAnsi="Arial"/>
                <w:b/>
                <w:sz w:val="18"/>
              </w:rPr>
            </w:pPr>
            <w:r>
              <w:rPr>
                <w:rFonts w:ascii="Arial" w:hAnsi="Arial"/>
                <w:b/>
                <w:sz w:val="18"/>
              </w:rPr>
              <w:t>5T</w:t>
            </w:r>
          </w:p>
        </w:tc>
        <w:tc>
          <w:tcPr>
            <w:tcW w:w="2410" w:type="dxa"/>
            <w:tcBorders>
              <w:top w:val="single" w:sz="8" w:space="0" w:color="808080"/>
              <w:left w:val="single" w:sz="4" w:space="0" w:color="auto"/>
              <w:bottom w:val="single" w:sz="8" w:space="0" w:color="808080"/>
              <w:right w:val="single" w:sz="4" w:space="0" w:color="auto"/>
            </w:tcBorders>
            <w:vAlign w:val="center"/>
          </w:tcPr>
          <w:p w:rsidR="006A260E" w:rsidRDefault="00C0733B" w:rsidP="00193F2E">
            <w:pPr>
              <w:jc w:val="both"/>
              <w:rPr>
                <w:rFonts w:ascii="Arial" w:hAnsi="Arial"/>
                <w:sz w:val="18"/>
              </w:rPr>
            </w:pPr>
            <w:r>
              <w:rPr>
                <w:rFonts w:ascii="Arial" w:hAnsi="Arial"/>
                <w:sz w:val="18"/>
              </w:rPr>
              <w:t>David B</w:t>
            </w:r>
          </w:p>
          <w:p w:rsidR="0084660D" w:rsidRPr="001B2040" w:rsidRDefault="00C0733B" w:rsidP="00193F2E">
            <w:pPr>
              <w:jc w:val="both"/>
              <w:rPr>
                <w:rFonts w:ascii="Arial" w:hAnsi="Arial"/>
                <w:sz w:val="18"/>
              </w:rPr>
            </w:pPr>
            <w:r>
              <w:rPr>
                <w:rFonts w:ascii="Arial" w:hAnsi="Arial"/>
                <w:sz w:val="18"/>
              </w:rPr>
              <w:t>James H</w:t>
            </w:r>
          </w:p>
        </w:tc>
        <w:tc>
          <w:tcPr>
            <w:tcW w:w="1984" w:type="dxa"/>
            <w:tcBorders>
              <w:top w:val="single" w:sz="8" w:space="0" w:color="808080"/>
              <w:left w:val="single" w:sz="4" w:space="0" w:color="auto"/>
              <w:bottom w:val="single" w:sz="8" w:space="0" w:color="808080"/>
              <w:right w:val="single" w:sz="4" w:space="0" w:color="auto"/>
            </w:tcBorders>
            <w:vAlign w:val="center"/>
          </w:tcPr>
          <w:p w:rsidR="004771DD" w:rsidRPr="001B2040" w:rsidRDefault="00C0733B" w:rsidP="00193F2E">
            <w:pPr>
              <w:jc w:val="both"/>
              <w:rPr>
                <w:rFonts w:ascii="Arial" w:hAnsi="Arial"/>
                <w:sz w:val="18"/>
              </w:rPr>
            </w:pPr>
            <w:r>
              <w:rPr>
                <w:rFonts w:ascii="Arial" w:hAnsi="Arial"/>
                <w:sz w:val="18"/>
              </w:rPr>
              <w:t>Julia K</w:t>
            </w:r>
          </w:p>
        </w:tc>
      </w:tr>
      <w:tr w:rsidR="00F64819"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F64819" w:rsidRDefault="00F64819" w:rsidP="00193F2E">
            <w:pPr>
              <w:jc w:val="both"/>
              <w:rPr>
                <w:rFonts w:ascii="Arial" w:hAnsi="Arial"/>
                <w:b/>
                <w:sz w:val="18"/>
              </w:rPr>
            </w:pPr>
            <w:r>
              <w:rPr>
                <w:rFonts w:ascii="Arial" w:hAnsi="Arial"/>
                <w:b/>
                <w:sz w:val="18"/>
              </w:rPr>
              <w:t>5S</w:t>
            </w:r>
          </w:p>
        </w:tc>
        <w:tc>
          <w:tcPr>
            <w:tcW w:w="2410" w:type="dxa"/>
            <w:tcBorders>
              <w:top w:val="single" w:sz="8" w:space="0" w:color="808080"/>
              <w:left w:val="single" w:sz="4" w:space="0" w:color="auto"/>
              <w:bottom w:val="single" w:sz="8" w:space="0" w:color="808080"/>
              <w:right w:val="single" w:sz="4" w:space="0" w:color="auto"/>
            </w:tcBorders>
            <w:vAlign w:val="center"/>
          </w:tcPr>
          <w:p w:rsidR="00CB5566" w:rsidRDefault="00C0733B" w:rsidP="00193F2E">
            <w:pPr>
              <w:jc w:val="both"/>
              <w:rPr>
                <w:rFonts w:ascii="Arial" w:hAnsi="Arial"/>
                <w:sz w:val="18"/>
              </w:rPr>
            </w:pPr>
            <w:r>
              <w:rPr>
                <w:rFonts w:ascii="Arial" w:hAnsi="Arial"/>
                <w:sz w:val="18"/>
              </w:rPr>
              <w:t>Emma L</w:t>
            </w:r>
          </w:p>
        </w:tc>
        <w:tc>
          <w:tcPr>
            <w:tcW w:w="1984" w:type="dxa"/>
            <w:tcBorders>
              <w:top w:val="single" w:sz="8" w:space="0" w:color="808080"/>
              <w:left w:val="single" w:sz="4" w:space="0" w:color="auto"/>
              <w:bottom w:val="single" w:sz="8" w:space="0" w:color="808080"/>
              <w:right w:val="single" w:sz="4" w:space="0" w:color="auto"/>
            </w:tcBorders>
            <w:vAlign w:val="center"/>
          </w:tcPr>
          <w:p w:rsidR="00B0586B" w:rsidRDefault="00C0733B" w:rsidP="00193F2E">
            <w:pPr>
              <w:jc w:val="both"/>
              <w:rPr>
                <w:rFonts w:ascii="Arial" w:hAnsi="Arial"/>
                <w:sz w:val="18"/>
              </w:rPr>
            </w:pPr>
            <w:r>
              <w:rPr>
                <w:rFonts w:ascii="Arial" w:hAnsi="Arial"/>
                <w:sz w:val="18"/>
              </w:rPr>
              <w:t>Joe P</w:t>
            </w:r>
          </w:p>
        </w:tc>
      </w:tr>
      <w:tr w:rsidR="00DB09E4"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DB09E4" w:rsidRPr="001B2040" w:rsidRDefault="00DB09E4" w:rsidP="00193F2E">
            <w:pPr>
              <w:jc w:val="both"/>
              <w:rPr>
                <w:rFonts w:ascii="Arial" w:hAnsi="Arial"/>
                <w:b/>
                <w:sz w:val="18"/>
              </w:rPr>
            </w:pPr>
            <w:r w:rsidRPr="001B2040">
              <w:rPr>
                <w:rFonts w:ascii="Arial" w:hAnsi="Arial"/>
                <w:b/>
                <w:sz w:val="18"/>
              </w:rPr>
              <w:t>5/6B</w:t>
            </w:r>
          </w:p>
        </w:tc>
        <w:tc>
          <w:tcPr>
            <w:tcW w:w="2410" w:type="dxa"/>
            <w:tcBorders>
              <w:top w:val="single" w:sz="8" w:space="0" w:color="808080"/>
              <w:left w:val="single" w:sz="4" w:space="0" w:color="auto"/>
              <w:bottom w:val="single" w:sz="8" w:space="0" w:color="808080"/>
              <w:right w:val="single" w:sz="4" w:space="0" w:color="auto"/>
            </w:tcBorders>
            <w:vAlign w:val="center"/>
          </w:tcPr>
          <w:p w:rsidR="004A138C" w:rsidRDefault="00C0733B" w:rsidP="00193F2E">
            <w:pPr>
              <w:jc w:val="both"/>
              <w:rPr>
                <w:rFonts w:ascii="Arial" w:hAnsi="Arial"/>
                <w:sz w:val="18"/>
              </w:rPr>
            </w:pPr>
            <w:r>
              <w:rPr>
                <w:rFonts w:ascii="Arial" w:hAnsi="Arial"/>
                <w:sz w:val="18"/>
              </w:rPr>
              <w:t>Ella A</w:t>
            </w:r>
          </w:p>
          <w:p w:rsidR="00111454" w:rsidRPr="001B2040" w:rsidRDefault="00C0733B" w:rsidP="00193F2E">
            <w:pPr>
              <w:jc w:val="both"/>
              <w:rPr>
                <w:rFonts w:ascii="Arial" w:hAnsi="Arial"/>
                <w:sz w:val="18"/>
              </w:rPr>
            </w:pPr>
            <w:r>
              <w:rPr>
                <w:rFonts w:ascii="Arial" w:hAnsi="Arial"/>
                <w:sz w:val="18"/>
              </w:rPr>
              <w:t>Evie T</w:t>
            </w:r>
          </w:p>
        </w:tc>
        <w:tc>
          <w:tcPr>
            <w:tcW w:w="1984" w:type="dxa"/>
            <w:tcBorders>
              <w:top w:val="single" w:sz="8" w:space="0" w:color="808080"/>
              <w:left w:val="single" w:sz="4" w:space="0" w:color="auto"/>
              <w:bottom w:val="single" w:sz="8" w:space="0" w:color="808080"/>
              <w:right w:val="single" w:sz="4" w:space="0" w:color="auto"/>
            </w:tcBorders>
            <w:vAlign w:val="center"/>
          </w:tcPr>
          <w:p w:rsidR="004A138C" w:rsidRPr="001B2040" w:rsidRDefault="00C0733B" w:rsidP="00193F2E">
            <w:pPr>
              <w:jc w:val="both"/>
              <w:rPr>
                <w:rFonts w:ascii="Arial" w:hAnsi="Arial"/>
                <w:sz w:val="18"/>
              </w:rPr>
            </w:pPr>
            <w:r>
              <w:rPr>
                <w:rFonts w:ascii="Arial" w:hAnsi="Arial"/>
                <w:sz w:val="18"/>
              </w:rPr>
              <w:t>Connor M</w:t>
            </w:r>
          </w:p>
        </w:tc>
      </w:tr>
      <w:tr w:rsidR="008D228B"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8D228B" w:rsidRPr="001B2040" w:rsidRDefault="008D228B" w:rsidP="00193F2E">
            <w:pPr>
              <w:jc w:val="both"/>
              <w:rPr>
                <w:rFonts w:ascii="Arial" w:hAnsi="Arial"/>
                <w:b/>
                <w:sz w:val="18"/>
              </w:rPr>
            </w:pPr>
            <w:r>
              <w:rPr>
                <w:rFonts w:ascii="Arial" w:hAnsi="Arial"/>
                <w:b/>
                <w:sz w:val="18"/>
              </w:rPr>
              <w:t>6C</w:t>
            </w:r>
          </w:p>
        </w:tc>
        <w:tc>
          <w:tcPr>
            <w:tcW w:w="2410" w:type="dxa"/>
            <w:tcBorders>
              <w:top w:val="single" w:sz="8" w:space="0" w:color="808080"/>
              <w:left w:val="single" w:sz="4" w:space="0" w:color="auto"/>
              <w:bottom w:val="single" w:sz="8" w:space="0" w:color="808080"/>
              <w:right w:val="single" w:sz="4" w:space="0" w:color="auto"/>
            </w:tcBorders>
            <w:vAlign w:val="center"/>
          </w:tcPr>
          <w:p w:rsidR="00A17C04" w:rsidRDefault="00C0733B" w:rsidP="00193F2E">
            <w:pPr>
              <w:jc w:val="both"/>
              <w:rPr>
                <w:rFonts w:ascii="Arial" w:hAnsi="Arial"/>
                <w:sz w:val="18"/>
              </w:rPr>
            </w:pPr>
            <w:r>
              <w:rPr>
                <w:rFonts w:ascii="Arial" w:hAnsi="Arial"/>
                <w:sz w:val="18"/>
              </w:rPr>
              <w:t>Jackson B</w:t>
            </w:r>
          </w:p>
          <w:p w:rsidR="0046446B" w:rsidRDefault="00C0733B" w:rsidP="00193F2E">
            <w:pPr>
              <w:jc w:val="both"/>
              <w:rPr>
                <w:rFonts w:ascii="Arial" w:hAnsi="Arial"/>
                <w:sz w:val="18"/>
              </w:rPr>
            </w:pPr>
            <w:r>
              <w:rPr>
                <w:rFonts w:ascii="Arial" w:hAnsi="Arial"/>
                <w:sz w:val="18"/>
              </w:rPr>
              <w:t>Sunny W</w:t>
            </w:r>
          </w:p>
        </w:tc>
        <w:tc>
          <w:tcPr>
            <w:tcW w:w="1984" w:type="dxa"/>
            <w:tcBorders>
              <w:top w:val="single" w:sz="8" w:space="0" w:color="808080"/>
              <w:left w:val="single" w:sz="4" w:space="0" w:color="auto"/>
              <w:bottom w:val="single" w:sz="8" w:space="0" w:color="808080"/>
              <w:right w:val="single" w:sz="4" w:space="0" w:color="auto"/>
            </w:tcBorders>
            <w:vAlign w:val="center"/>
          </w:tcPr>
          <w:p w:rsidR="009F20F9" w:rsidRDefault="00C0733B" w:rsidP="00193F2E">
            <w:pPr>
              <w:jc w:val="both"/>
              <w:rPr>
                <w:rFonts w:ascii="Arial" w:hAnsi="Arial"/>
                <w:sz w:val="18"/>
              </w:rPr>
            </w:pPr>
            <w:r>
              <w:rPr>
                <w:rFonts w:ascii="Arial" w:hAnsi="Arial"/>
                <w:sz w:val="18"/>
              </w:rPr>
              <w:t>Ayesha L</w:t>
            </w:r>
          </w:p>
        </w:tc>
      </w:tr>
      <w:tr w:rsidR="00895106" w:rsidRPr="001B2040" w:rsidTr="005D0B97">
        <w:tc>
          <w:tcPr>
            <w:tcW w:w="936" w:type="dxa"/>
            <w:tcBorders>
              <w:top w:val="single" w:sz="8" w:space="0" w:color="808080"/>
              <w:left w:val="single" w:sz="4" w:space="0" w:color="auto"/>
              <w:bottom w:val="single" w:sz="8" w:space="0" w:color="808080"/>
              <w:right w:val="single" w:sz="4" w:space="0" w:color="auto"/>
            </w:tcBorders>
            <w:vAlign w:val="center"/>
          </w:tcPr>
          <w:p w:rsidR="00DC41B6" w:rsidRDefault="00EA28C4" w:rsidP="00193F2E">
            <w:pPr>
              <w:jc w:val="both"/>
              <w:rPr>
                <w:rFonts w:ascii="Arial" w:hAnsi="Arial"/>
                <w:b/>
                <w:sz w:val="18"/>
              </w:rPr>
            </w:pPr>
            <w:r>
              <w:rPr>
                <w:rFonts w:ascii="Arial" w:hAnsi="Arial"/>
                <w:b/>
                <w:sz w:val="18"/>
              </w:rPr>
              <w:t>6S</w:t>
            </w:r>
          </w:p>
        </w:tc>
        <w:tc>
          <w:tcPr>
            <w:tcW w:w="2410" w:type="dxa"/>
            <w:tcBorders>
              <w:top w:val="single" w:sz="8" w:space="0" w:color="808080"/>
              <w:left w:val="single" w:sz="4" w:space="0" w:color="auto"/>
              <w:bottom w:val="single" w:sz="8" w:space="0" w:color="808080"/>
              <w:right w:val="single" w:sz="4" w:space="0" w:color="auto"/>
            </w:tcBorders>
            <w:vAlign w:val="center"/>
          </w:tcPr>
          <w:p w:rsidR="00EA28C4" w:rsidRDefault="00C0733B" w:rsidP="00193F2E">
            <w:pPr>
              <w:jc w:val="both"/>
              <w:rPr>
                <w:rFonts w:ascii="Arial" w:hAnsi="Arial"/>
                <w:sz w:val="18"/>
              </w:rPr>
            </w:pPr>
            <w:r>
              <w:rPr>
                <w:rFonts w:ascii="Arial" w:hAnsi="Arial"/>
                <w:sz w:val="18"/>
              </w:rPr>
              <w:t>Molly H</w:t>
            </w:r>
          </w:p>
          <w:p w:rsidR="0046446B" w:rsidRDefault="00C0733B" w:rsidP="00193F2E">
            <w:pPr>
              <w:jc w:val="both"/>
              <w:rPr>
                <w:rFonts w:ascii="Arial" w:hAnsi="Arial"/>
                <w:sz w:val="18"/>
              </w:rPr>
            </w:pPr>
            <w:r>
              <w:rPr>
                <w:rFonts w:ascii="Arial" w:hAnsi="Arial"/>
                <w:sz w:val="18"/>
              </w:rPr>
              <w:t>Nathan F</w:t>
            </w:r>
          </w:p>
        </w:tc>
        <w:tc>
          <w:tcPr>
            <w:tcW w:w="1984" w:type="dxa"/>
            <w:tcBorders>
              <w:top w:val="single" w:sz="8" w:space="0" w:color="808080"/>
              <w:left w:val="single" w:sz="4" w:space="0" w:color="auto"/>
              <w:bottom w:val="single" w:sz="8" w:space="0" w:color="808080"/>
              <w:right w:val="single" w:sz="4" w:space="0" w:color="auto"/>
            </w:tcBorders>
            <w:vAlign w:val="center"/>
          </w:tcPr>
          <w:p w:rsidR="0097088C" w:rsidRDefault="00C0733B" w:rsidP="00193F2E">
            <w:pPr>
              <w:jc w:val="both"/>
              <w:rPr>
                <w:rFonts w:ascii="Arial" w:hAnsi="Arial"/>
                <w:sz w:val="18"/>
              </w:rPr>
            </w:pPr>
            <w:r>
              <w:rPr>
                <w:rFonts w:ascii="Arial" w:hAnsi="Arial"/>
                <w:sz w:val="18"/>
              </w:rPr>
              <w:t>Lara Z</w:t>
            </w:r>
          </w:p>
        </w:tc>
      </w:tr>
    </w:tbl>
    <w:p w:rsidR="005D489B" w:rsidRDefault="005D489B" w:rsidP="003F1252">
      <w:pPr>
        <w:rPr>
          <w:rFonts w:ascii="Arial" w:hAnsi="Arial" w:cs="Arial"/>
          <w:b/>
          <w:sz w:val="20"/>
          <w:szCs w:val="20"/>
        </w:rPr>
      </w:pPr>
    </w:p>
    <w:p w:rsidR="00E229B8" w:rsidRPr="006A6A9A" w:rsidRDefault="00E229B8" w:rsidP="00E229B8">
      <w:pPr>
        <w:rPr>
          <w:rFonts w:ascii="Arial" w:hAnsi="Arial" w:cs="Arial"/>
          <w:b/>
          <w:sz w:val="20"/>
          <w:szCs w:val="20"/>
        </w:rPr>
      </w:pPr>
      <w:r w:rsidRPr="006A6A9A">
        <w:rPr>
          <w:rFonts w:ascii="Arial" w:hAnsi="Arial" w:cs="Arial"/>
          <w:b/>
          <w:sz w:val="20"/>
          <w:szCs w:val="20"/>
        </w:rPr>
        <w:t>Assembly times:</w:t>
      </w:r>
    </w:p>
    <w:p w:rsidR="003F000B" w:rsidRPr="006A6A9A" w:rsidRDefault="003F000B" w:rsidP="003F000B">
      <w:pPr>
        <w:rPr>
          <w:rFonts w:ascii="Arial" w:hAnsi="Arial" w:cs="Arial"/>
          <w:b/>
          <w:sz w:val="20"/>
          <w:szCs w:val="20"/>
        </w:rPr>
      </w:pPr>
      <w:r>
        <w:rPr>
          <w:rFonts w:ascii="Arial" w:hAnsi="Arial" w:cs="Arial"/>
          <w:b/>
          <w:sz w:val="20"/>
          <w:szCs w:val="20"/>
        </w:rPr>
        <w:t>Kinder to Year</w:t>
      </w:r>
      <w:r w:rsidRPr="006A6A9A">
        <w:rPr>
          <w:rFonts w:ascii="Arial" w:hAnsi="Arial" w:cs="Arial"/>
          <w:b/>
          <w:sz w:val="20"/>
          <w:szCs w:val="20"/>
        </w:rPr>
        <w:t xml:space="preserve"> 2 – Wed (New Hall) 2pm</w:t>
      </w:r>
      <w:r>
        <w:rPr>
          <w:rFonts w:ascii="Arial" w:hAnsi="Arial" w:cs="Arial"/>
          <w:b/>
          <w:sz w:val="20"/>
          <w:szCs w:val="20"/>
        </w:rPr>
        <w:t xml:space="preserve"> (Odd weeks)</w:t>
      </w:r>
    </w:p>
    <w:p w:rsidR="003F000B" w:rsidRPr="006A6A9A" w:rsidRDefault="003F000B" w:rsidP="003F000B">
      <w:pPr>
        <w:rPr>
          <w:rFonts w:ascii="Arial" w:hAnsi="Arial" w:cs="Arial"/>
          <w:b/>
          <w:sz w:val="20"/>
          <w:szCs w:val="20"/>
        </w:rPr>
      </w:pPr>
      <w:r w:rsidRPr="006A6A9A">
        <w:rPr>
          <w:rFonts w:ascii="Arial" w:hAnsi="Arial" w:cs="Arial"/>
          <w:b/>
          <w:sz w:val="20"/>
          <w:szCs w:val="20"/>
        </w:rPr>
        <w:t>Y</w:t>
      </w:r>
      <w:r>
        <w:rPr>
          <w:rFonts w:ascii="Arial" w:hAnsi="Arial" w:cs="Arial"/>
          <w:b/>
          <w:sz w:val="20"/>
          <w:szCs w:val="20"/>
        </w:rPr>
        <w:t xml:space="preserve">ear 3 to 6 – Friday (New Hall) </w:t>
      </w:r>
      <w:r w:rsidRPr="006A6A9A">
        <w:rPr>
          <w:rFonts w:ascii="Arial" w:hAnsi="Arial" w:cs="Arial"/>
          <w:b/>
          <w:sz w:val="20"/>
          <w:szCs w:val="20"/>
        </w:rPr>
        <w:t>11.20</w:t>
      </w:r>
      <w:proofErr w:type="gramStart"/>
      <w:r w:rsidRPr="006A6A9A">
        <w:rPr>
          <w:rFonts w:ascii="Arial" w:hAnsi="Arial" w:cs="Arial"/>
          <w:b/>
          <w:sz w:val="20"/>
          <w:szCs w:val="20"/>
        </w:rPr>
        <w:t>am</w:t>
      </w:r>
      <w:proofErr w:type="gramEnd"/>
      <w:r>
        <w:rPr>
          <w:rFonts w:ascii="Arial" w:hAnsi="Arial" w:cs="Arial"/>
          <w:b/>
          <w:sz w:val="20"/>
          <w:szCs w:val="20"/>
        </w:rPr>
        <w:t xml:space="preserve"> (Every week)</w:t>
      </w:r>
    </w:p>
    <w:p w:rsidR="005D489B" w:rsidRDefault="00E0475A" w:rsidP="003F1252">
      <w:pPr>
        <w:rPr>
          <w:rFonts w:ascii="Arial" w:hAnsi="Arial" w:cs="Arial"/>
          <w:b/>
          <w:sz w:val="20"/>
          <w:szCs w:val="20"/>
        </w:rPr>
      </w:pPr>
      <w:r>
        <w:rPr>
          <w:rFonts w:ascii="Arial" w:hAnsi="Arial" w:cs="Arial"/>
          <w:b/>
          <w:noProof/>
          <w:color w:val="000000"/>
        </w:rPr>
        <mc:AlternateContent>
          <mc:Choice Requires="wps">
            <w:drawing>
              <wp:anchor distT="0" distB="0" distL="114300" distR="114300" simplePos="0" relativeHeight="251682816" behindDoc="0" locked="0" layoutInCell="1" allowOverlap="1" wp14:anchorId="1A63A7A7" wp14:editId="7C2362E4">
                <wp:simplePos x="0" y="0"/>
                <wp:positionH relativeFrom="column">
                  <wp:posOffset>100965</wp:posOffset>
                </wp:positionH>
                <wp:positionV relativeFrom="paragraph">
                  <wp:posOffset>101599</wp:posOffset>
                </wp:positionV>
                <wp:extent cx="3228975" cy="1933575"/>
                <wp:effectExtent l="19050" t="19050" r="28575" b="28575"/>
                <wp:wrapNone/>
                <wp:docPr id="25" name="Text Box 25"/>
                <wp:cNvGraphicFramePr/>
                <a:graphic xmlns:a="http://schemas.openxmlformats.org/drawingml/2006/main">
                  <a:graphicData uri="http://schemas.microsoft.com/office/word/2010/wordprocessingShape">
                    <wps:wsp>
                      <wps:cNvSpPr txBox="1"/>
                      <wps:spPr>
                        <a:xfrm>
                          <a:off x="0" y="0"/>
                          <a:ext cx="3228975" cy="1933575"/>
                        </a:xfrm>
                        <a:prstGeom prst="rect">
                          <a:avLst/>
                        </a:prstGeom>
                        <a:solidFill>
                          <a:schemeClr val="lt1"/>
                        </a:solidFill>
                        <a:ln w="3810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E5A76" w:rsidRDefault="007D089E" w:rsidP="007D089E">
                            <w:pPr>
                              <w:jc w:val="center"/>
                              <w:rPr>
                                <w:rFonts w:ascii="Arial" w:hAnsi="Arial" w:cs="Arial"/>
                                <w:b/>
                              </w:rPr>
                            </w:pPr>
                            <w:r w:rsidRPr="007D089E">
                              <w:rPr>
                                <w:rFonts w:ascii="Arial" w:hAnsi="Arial" w:cs="Arial"/>
                                <w:b/>
                              </w:rPr>
                              <w:t>RECENT NOTES HOME</w:t>
                            </w:r>
                          </w:p>
                          <w:p w:rsidR="00E0475A" w:rsidRDefault="00E0475A" w:rsidP="007D089E">
                            <w:pPr>
                              <w:jc w:val="center"/>
                              <w:rPr>
                                <w:rFonts w:ascii="Arial" w:hAnsi="Arial" w:cs="Arial"/>
                                <w:b/>
                              </w:rPr>
                            </w:pPr>
                          </w:p>
                          <w:p w:rsidR="005637C5" w:rsidRDefault="005637C5" w:rsidP="007D089E">
                            <w:pPr>
                              <w:pStyle w:val="ListParagraph"/>
                              <w:numPr>
                                <w:ilvl w:val="0"/>
                                <w:numId w:val="27"/>
                              </w:numPr>
                              <w:rPr>
                                <w:rFonts w:ascii="Arial" w:hAnsi="Arial" w:cs="Arial"/>
                                <w:b/>
                              </w:rPr>
                            </w:pPr>
                            <w:r>
                              <w:rPr>
                                <w:rFonts w:ascii="Arial" w:hAnsi="Arial" w:cs="Arial"/>
                                <w:b/>
                              </w:rPr>
                              <w:t>Year 5 Sydney Excursion - $28</w:t>
                            </w:r>
                            <w:r w:rsidR="003D2986">
                              <w:rPr>
                                <w:rFonts w:ascii="Arial" w:hAnsi="Arial" w:cs="Arial"/>
                                <w:b/>
                              </w:rPr>
                              <w:t xml:space="preserve">    </w:t>
                            </w:r>
                            <w:r w:rsidR="00E0475A">
                              <w:rPr>
                                <w:rFonts w:ascii="Arial" w:hAnsi="Arial" w:cs="Arial"/>
                                <w:b/>
                              </w:rPr>
                              <w:t xml:space="preserve">    </w:t>
                            </w:r>
                            <w:r w:rsidR="003D2986">
                              <w:rPr>
                                <w:rFonts w:ascii="Arial" w:hAnsi="Arial" w:cs="Arial"/>
                                <w:b/>
                              </w:rPr>
                              <w:t xml:space="preserve"> (Blue note)</w:t>
                            </w:r>
                          </w:p>
                          <w:p w:rsidR="004B4519" w:rsidRDefault="004B4519" w:rsidP="007D089E">
                            <w:pPr>
                              <w:pStyle w:val="ListParagraph"/>
                              <w:numPr>
                                <w:ilvl w:val="0"/>
                                <w:numId w:val="27"/>
                              </w:numPr>
                              <w:rPr>
                                <w:rFonts w:ascii="Arial" w:hAnsi="Arial" w:cs="Arial"/>
                                <w:b/>
                              </w:rPr>
                            </w:pPr>
                            <w:r>
                              <w:rPr>
                                <w:rFonts w:ascii="Arial" w:hAnsi="Arial" w:cs="Arial"/>
                                <w:b/>
                              </w:rPr>
                              <w:t>Kindergarten Excursion - $25 (Pink note)</w:t>
                            </w:r>
                          </w:p>
                          <w:p w:rsidR="00E0475A" w:rsidRDefault="00E0475A" w:rsidP="007D089E">
                            <w:pPr>
                              <w:pStyle w:val="ListParagraph"/>
                              <w:numPr>
                                <w:ilvl w:val="0"/>
                                <w:numId w:val="27"/>
                              </w:numPr>
                              <w:rPr>
                                <w:rFonts w:ascii="Arial" w:hAnsi="Arial" w:cs="Arial"/>
                                <w:b/>
                              </w:rPr>
                            </w:pPr>
                            <w:r>
                              <w:rPr>
                                <w:rFonts w:ascii="Arial" w:hAnsi="Arial" w:cs="Arial"/>
                                <w:b/>
                              </w:rPr>
                              <w:t>Kindergarten Enrolment Survey</w:t>
                            </w:r>
                          </w:p>
                          <w:p w:rsidR="00AE53F8" w:rsidRDefault="00AE53F8" w:rsidP="007D089E">
                            <w:pPr>
                              <w:pStyle w:val="ListParagraph"/>
                              <w:numPr>
                                <w:ilvl w:val="0"/>
                                <w:numId w:val="27"/>
                              </w:numPr>
                              <w:rPr>
                                <w:rFonts w:ascii="Arial" w:hAnsi="Arial" w:cs="Arial"/>
                                <w:b/>
                              </w:rPr>
                            </w:pPr>
                            <w:r>
                              <w:rPr>
                                <w:rFonts w:ascii="Arial" w:hAnsi="Arial" w:cs="Arial"/>
                                <w:b/>
                              </w:rPr>
                              <w:t>Year 6 Canberra note – Balance of money due (Yellow note)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27" type="#_x0000_t202" style="position:absolute;margin-left:7.95pt;margin-top:8pt;width:254.25pt;height:152.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" fillcolor="white [3201]" strokeweight="3pt">
                <v:textbox>
                  <w:txbxContent>
                    <w:p w:rsidR="003E5A76" w:rsidRDefault="007D089E" w:rsidP="007D089E">
                      <w:pPr>
                        <w:jc w:val="center"/>
                        <w:rPr>
                          <w:rFonts w:ascii="Arial" w:hAnsi="Arial" w:cs="Arial"/>
                          <w:b/>
                        </w:rPr>
                      </w:pPr>
                      <w:r w:rsidRPr="007D089E">
                        <w:rPr>
                          <w:rFonts w:ascii="Arial" w:hAnsi="Arial" w:cs="Arial"/>
                          <w:b/>
                        </w:rPr>
                        <w:t>RECENT NOTES HOME</w:t>
                      </w:r>
                    </w:p>
                    <w:p w:rsidR="00E0475A" w:rsidRDefault="00E0475A" w:rsidP="007D089E">
                      <w:pPr>
                        <w:jc w:val="center"/>
                        <w:rPr>
                          <w:rFonts w:ascii="Arial" w:hAnsi="Arial" w:cs="Arial"/>
                          <w:b/>
                        </w:rPr>
                      </w:pPr>
                    </w:p>
                    <w:p w:rsidR="005637C5" w:rsidRDefault="005637C5" w:rsidP="007D089E">
                      <w:pPr>
                        <w:pStyle w:val="ListParagraph"/>
                        <w:numPr>
                          <w:ilvl w:val="0"/>
                          <w:numId w:val="27"/>
                        </w:numPr>
                        <w:rPr>
                          <w:rFonts w:ascii="Arial" w:hAnsi="Arial" w:cs="Arial"/>
                          <w:b/>
                        </w:rPr>
                      </w:pPr>
                      <w:r>
                        <w:rPr>
                          <w:rFonts w:ascii="Arial" w:hAnsi="Arial" w:cs="Arial"/>
                          <w:b/>
                        </w:rPr>
                        <w:t>Year 5 Sydney Excursion - $28</w:t>
                      </w:r>
                      <w:r w:rsidR="003D2986">
                        <w:rPr>
                          <w:rFonts w:ascii="Arial" w:hAnsi="Arial" w:cs="Arial"/>
                          <w:b/>
                        </w:rPr>
                        <w:t xml:space="preserve">    </w:t>
                      </w:r>
                      <w:r w:rsidR="00E0475A">
                        <w:rPr>
                          <w:rFonts w:ascii="Arial" w:hAnsi="Arial" w:cs="Arial"/>
                          <w:b/>
                        </w:rPr>
                        <w:t xml:space="preserve">    </w:t>
                      </w:r>
                      <w:r w:rsidR="003D2986">
                        <w:rPr>
                          <w:rFonts w:ascii="Arial" w:hAnsi="Arial" w:cs="Arial"/>
                          <w:b/>
                        </w:rPr>
                        <w:t xml:space="preserve"> (Blue note)</w:t>
                      </w:r>
                    </w:p>
                    <w:p w:rsidR="004B4519" w:rsidRDefault="004B4519" w:rsidP="007D089E">
                      <w:pPr>
                        <w:pStyle w:val="ListParagraph"/>
                        <w:numPr>
                          <w:ilvl w:val="0"/>
                          <w:numId w:val="27"/>
                        </w:numPr>
                        <w:rPr>
                          <w:rFonts w:ascii="Arial" w:hAnsi="Arial" w:cs="Arial"/>
                          <w:b/>
                        </w:rPr>
                      </w:pPr>
                      <w:r>
                        <w:rPr>
                          <w:rFonts w:ascii="Arial" w:hAnsi="Arial" w:cs="Arial"/>
                          <w:b/>
                        </w:rPr>
                        <w:t>Kindergarten Excursion - $25 (Pink note)</w:t>
                      </w:r>
                    </w:p>
                    <w:p w:rsidR="00E0475A" w:rsidRDefault="00E0475A" w:rsidP="007D089E">
                      <w:pPr>
                        <w:pStyle w:val="ListParagraph"/>
                        <w:numPr>
                          <w:ilvl w:val="0"/>
                          <w:numId w:val="27"/>
                        </w:numPr>
                        <w:rPr>
                          <w:rFonts w:ascii="Arial" w:hAnsi="Arial" w:cs="Arial"/>
                          <w:b/>
                        </w:rPr>
                      </w:pPr>
                      <w:r>
                        <w:rPr>
                          <w:rFonts w:ascii="Arial" w:hAnsi="Arial" w:cs="Arial"/>
                          <w:b/>
                        </w:rPr>
                        <w:t>Kindergarten Enrolment Survey</w:t>
                      </w:r>
                    </w:p>
                    <w:p w:rsidR="00AE53F8" w:rsidRDefault="00AE53F8" w:rsidP="007D089E">
                      <w:pPr>
                        <w:pStyle w:val="ListParagraph"/>
                        <w:numPr>
                          <w:ilvl w:val="0"/>
                          <w:numId w:val="27"/>
                        </w:numPr>
                        <w:rPr>
                          <w:rFonts w:ascii="Arial" w:hAnsi="Arial" w:cs="Arial"/>
                          <w:b/>
                        </w:rPr>
                      </w:pPr>
                      <w:r>
                        <w:rPr>
                          <w:rFonts w:ascii="Arial" w:hAnsi="Arial" w:cs="Arial"/>
                          <w:b/>
                        </w:rPr>
                        <w:t>Year 6 Canberra note – Balance of money due (Yellow note)</w:t>
                      </w:r>
                    </w:p>
                  </w:txbxContent>
                </v:textbox>
              </v:shape>
            </w:pict>
          </mc:Fallback>
        </mc:AlternateContent>
      </w: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5D489B" w:rsidRDefault="005D489B" w:rsidP="003F1252">
      <w:pPr>
        <w:rPr>
          <w:rFonts w:ascii="Arial" w:hAnsi="Arial" w:cs="Arial"/>
          <w:b/>
          <w:sz w:val="20"/>
          <w:szCs w:val="20"/>
        </w:rPr>
      </w:pPr>
    </w:p>
    <w:p w:rsidR="004B4519" w:rsidRDefault="004B4519" w:rsidP="009D39D8">
      <w:pPr>
        <w:jc w:val="both"/>
        <w:rPr>
          <w:rFonts w:ascii="Arial" w:hAnsi="Arial" w:cs="Arial"/>
          <w:b/>
        </w:rPr>
      </w:pPr>
    </w:p>
    <w:p w:rsidR="004B4519" w:rsidRDefault="004B4519" w:rsidP="009D39D8">
      <w:pPr>
        <w:jc w:val="both"/>
        <w:rPr>
          <w:rFonts w:ascii="Arial" w:hAnsi="Arial" w:cs="Arial"/>
          <w:b/>
        </w:rPr>
      </w:pPr>
    </w:p>
    <w:p w:rsidR="00353533" w:rsidRDefault="00353533" w:rsidP="009D39D8">
      <w:pPr>
        <w:jc w:val="both"/>
        <w:rPr>
          <w:rFonts w:ascii="Arial" w:hAnsi="Arial" w:cs="Arial"/>
          <w:b/>
        </w:rPr>
      </w:pPr>
      <w:r>
        <w:rPr>
          <w:rFonts w:ascii="Arial" w:hAnsi="Arial" w:cs="Arial"/>
          <w:b/>
          <w:noProof/>
          <w:color w:val="000000"/>
        </w:rPr>
        <mc:AlternateContent>
          <mc:Choice Requires="wps">
            <w:drawing>
              <wp:anchor distT="0" distB="0" distL="114300" distR="114300" simplePos="0" relativeHeight="251734016" behindDoc="0" locked="0" layoutInCell="1" allowOverlap="1" wp14:anchorId="09875641" wp14:editId="2804AE44">
                <wp:simplePos x="0" y="0"/>
                <wp:positionH relativeFrom="column">
                  <wp:posOffset>100965</wp:posOffset>
                </wp:positionH>
                <wp:positionV relativeFrom="paragraph">
                  <wp:posOffset>-1270</wp:posOffset>
                </wp:positionV>
                <wp:extent cx="3133725" cy="1009650"/>
                <wp:effectExtent l="19050" t="19050" r="28575" b="19050"/>
                <wp:wrapNone/>
                <wp:docPr id="27" name="Text Box 27"/>
                <wp:cNvGraphicFramePr/>
                <a:graphic xmlns:a="http://schemas.openxmlformats.org/drawingml/2006/main">
                  <a:graphicData uri="http://schemas.microsoft.com/office/word/2010/wordprocessingShape">
                    <wps:wsp>
                      <wps:cNvSpPr txBox="1"/>
                      <wps:spPr>
                        <a:xfrm>
                          <a:off x="0" y="0"/>
                          <a:ext cx="3133725" cy="1009650"/>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E5856" w:rsidRDefault="00FE5856" w:rsidP="00FE5856">
                            <w:pPr>
                              <w:jc w:val="center"/>
                              <w:rPr>
                                <w:rFonts w:ascii="Arial" w:hAnsi="Arial" w:cs="Arial"/>
                                <w:b/>
                                <w:sz w:val="22"/>
                                <w:szCs w:val="22"/>
                              </w:rPr>
                            </w:pPr>
                            <w:r w:rsidRPr="00FE5856">
                              <w:rPr>
                                <w:rFonts w:ascii="Arial" w:hAnsi="Arial" w:cs="Arial"/>
                                <w:b/>
                                <w:sz w:val="22"/>
                                <w:szCs w:val="22"/>
                              </w:rPr>
                              <w:t>STUDENT LEAVE OVER 5 SCHOOL DAYS</w:t>
                            </w:r>
                          </w:p>
                          <w:p w:rsidR="00FE5856" w:rsidRPr="00FE5856" w:rsidRDefault="00FE5856" w:rsidP="00FE5856">
                            <w:pPr>
                              <w:jc w:val="center"/>
                              <w:rPr>
                                <w:rFonts w:ascii="Arial" w:hAnsi="Arial" w:cs="Arial"/>
                                <w:sz w:val="20"/>
                                <w:szCs w:val="20"/>
                              </w:rPr>
                            </w:pPr>
                            <w:r>
                              <w:rPr>
                                <w:rFonts w:ascii="Arial" w:hAnsi="Arial" w:cs="Arial"/>
                                <w:sz w:val="20"/>
                                <w:szCs w:val="20"/>
                              </w:rPr>
                              <w:t>If your child will be away from school for over 5 school days you must complete an ‘Extended Leave Form’ which will be approved by the Principal.  These forms are available from the school office.  Thank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7" o:spid="_x0000_s1028" type="#_x0000_t202" style="position:absolute;left:0;text-align:left;margin-left:7.95pt;margin-top:-.1pt;width:246.75pt;height:79.5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" fillcolor="white [3201]" strokeweight="2.25pt">
                <v:textbox>
                  <w:txbxContent>
                    <w:p w:rsidR="00FE5856" w:rsidRDefault="00FE5856" w:rsidP="00FE5856">
                      <w:pPr>
                        <w:jc w:val="center"/>
                        <w:rPr>
                          <w:rFonts w:ascii="Arial" w:hAnsi="Arial" w:cs="Arial"/>
                          <w:b/>
                          <w:sz w:val="22"/>
                          <w:szCs w:val="22"/>
                        </w:rPr>
                      </w:pPr>
                      <w:r w:rsidRPr="00FE5856">
                        <w:rPr>
                          <w:rFonts w:ascii="Arial" w:hAnsi="Arial" w:cs="Arial"/>
                          <w:b/>
                          <w:sz w:val="22"/>
                          <w:szCs w:val="22"/>
                        </w:rPr>
                        <w:t>STUDENT LEAVE OVER 5 SCHOOL DAYS</w:t>
                      </w:r>
                    </w:p>
                    <w:p w:rsidR="00FE5856" w:rsidRPr="00FE5856" w:rsidRDefault="00FE5856" w:rsidP="00FE5856">
                      <w:pPr>
                        <w:jc w:val="center"/>
                        <w:rPr>
                          <w:rFonts w:ascii="Arial" w:hAnsi="Arial" w:cs="Arial"/>
                          <w:sz w:val="20"/>
                          <w:szCs w:val="20"/>
                        </w:rPr>
                      </w:pPr>
                      <w:r>
                        <w:rPr>
                          <w:rFonts w:ascii="Arial" w:hAnsi="Arial" w:cs="Arial"/>
                          <w:sz w:val="20"/>
                          <w:szCs w:val="20"/>
                        </w:rPr>
                        <w:t>If your child will be away from school for over 5 school days you must complete an ‘Extended Leave Form’ which will be approved by the Principal.  These forms are available from the school office.  Thank you.</w:t>
                      </w:r>
                    </w:p>
                  </w:txbxContent>
                </v:textbox>
              </v:shape>
            </w:pict>
          </mc:Fallback>
        </mc:AlternateContent>
      </w:r>
    </w:p>
    <w:p w:rsidR="00353533" w:rsidRDefault="00353533" w:rsidP="009D39D8">
      <w:pPr>
        <w:jc w:val="both"/>
        <w:rPr>
          <w:rFonts w:ascii="Arial" w:hAnsi="Arial" w:cs="Arial"/>
          <w:b/>
        </w:rPr>
      </w:pPr>
    </w:p>
    <w:p w:rsidR="00353533" w:rsidRDefault="00353533" w:rsidP="009D39D8">
      <w:pPr>
        <w:jc w:val="both"/>
        <w:rPr>
          <w:rFonts w:ascii="Arial" w:hAnsi="Arial" w:cs="Arial"/>
          <w:b/>
        </w:rPr>
      </w:pPr>
    </w:p>
    <w:p w:rsidR="00353533" w:rsidRDefault="00353533" w:rsidP="009D39D8">
      <w:pPr>
        <w:jc w:val="both"/>
        <w:rPr>
          <w:rFonts w:ascii="Arial" w:hAnsi="Arial" w:cs="Arial"/>
          <w:b/>
        </w:rPr>
      </w:pPr>
    </w:p>
    <w:p w:rsidR="00353533" w:rsidRDefault="00353533" w:rsidP="009D39D8">
      <w:pPr>
        <w:jc w:val="both"/>
        <w:rPr>
          <w:rFonts w:ascii="Arial" w:hAnsi="Arial" w:cs="Arial"/>
          <w:b/>
        </w:rPr>
      </w:pPr>
    </w:p>
    <w:p w:rsidR="00353533" w:rsidRDefault="00353533" w:rsidP="009D39D8">
      <w:pPr>
        <w:jc w:val="both"/>
        <w:rPr>
          <w:rFonts w:ascii="Arial" w:hAnsi="Arial" w:cs="Arial"/>
          <w:b/>
        </w:rPr>
      </w:pPr>
    </w:p>
    <w:p w:rsidR="00353533" w:rsidRDefault="00353533" w:rsidP="009D39D8">
      <w:pPr>
        <w:jc w:val="both"/>
        <w:rPr>
          <w:rFonts w:ascii="Arial" w:hAnsi="Arial" w:cs="Arial"/>
          <w:b/>
        </w:rPr>
      </w:pPr>
    </w:p>
    <w:p w:rsidR="009D39D8" w:rsidRPr="009D39D8" w:rsidRDefault="009D39D8" w:rsidP="009D39D8">
      <w:pPr>
        <w:jc w:val="both"/>
        <w:rPr>
          <w:rFonts w:ascii="Arial" w:hAnsi="Arial" w:cs="Arial"/>
          <w:b/>
        </w:rPr>
      </w:pPr>
      <w:r w:rsidRPr="009D39D8">
        <w:rPr>
          <w:rFonts w:ascii="Arial" w:hAnsi="Arial" w:cs="Arial"/>
          <w:b/>
        </w:rPr>
        <w:lastRenderedPageBreak/>
        <w:t>PSSA RUGBY LEAGUE</w:t>
      </w:r>
    </w:p>
    <w:p w:rsidR="009D39D8" w:rsidRPr="009D39D8" w:rsidRDefault="009D39D8" w:rsidP="009D39D8">
      <w:pPr>
        <w:jc w:val="both"/>
        <w:rPr>
          <w:rFonts w:ascii="Arial" w:hAnsi="Arial" w:cs="Arial"/>
          <w:sz w:val="20"/>
          <w:szCs w:val="20"/>
        </w:rPr>
      </w:pPr>
      <w:r w:rsidRPr="009D39D8">
        <w:rPr>
          <w:rFonts w:ascii="Arial" w:hAnsi="Arial" w:cs="Arial"/>
          <w:sz w:val="20"/>
          <w:szCs w:val="20"/>
        </w:rPr>
        <w:t xml:space="preserve">The Rugby League boys played two games </w:t>
      </w:r>
      <w:r w:rsidR="00B5097E">
        <w:rPr>
          <w:rFonts w:ascii="Arial" w:hAnsi="Arial" w:cs="Arial"/>
          <w:sz w:val="20"/>
          <w:szCs w:val="20"/>
        </w:rPr>
        <w:t xml:space="preserve">on </w:t>
      </w:r>
      <w:r w:rsidRPr="009D39D8">
        <w:rPr>
          <w:rFonts w:ascii="Arial" w:hAnsi="Arial" w:cs="Arial"/>
          <w:sz w:val="20"/>
          <w:szCs w:val="20"/>
        </w:rPr>
        <w:t xml:space="preserve">Wednesday </w:t>
      </w:r>
      <w:r w:rsidR="00B5097E">
        <w:rPr>
          <w:rFonts w:ascii="Arial" w:hAnsi="Arial" w:cs="Arial"/>
          <w:sz w:val="20"/>
          <w:szCs w:val="20"/>
        </w:rPr>
        <w:t>15</w:t>
      </w:r>
      <w:r w:rsidR="00B5097E" w:rsidRPr="00B5097E">
        <w:rPr>
          <w:rFonts w:ascii="Arial" w:hAnsi="Arial" w:cs="Arial"/>
          <w:sz w:val="20"/>
          <w:szCs w:val="20"/>
          <w:vertAlign w:val="superscript"/>
        </w:rPr>
        <w:t>th</w:t>
      </w:r>
      <w:r w:rsidR="00B5097E">
        <w:rPr>
          <w:rFonts w:ascii="Arial" w:hAnsi="Arial" w:cs="Arial"/>
          <w:sz w:val="20"/>
          <w:szCs w:val="20"/>
        </w:rPr>
        <w:t xml:space="preserve"> July at Learmonth Park. The fi</w:t>
      </w:r>
      <w:r w:rsidRPr="009D39D8">
        <w:rPr>
          <w:rFonts w:ascii="Arial" w:hAnsi="Arial" w:cs="Arial"/>
          <w:sz w:val="20"/>
          <w:szCs w:val="20"/>
        </w:rPr>
        <w:t>rst game was against St</w:t>
      </w:r>
      <w:r w:rsidR="00B5097E">
        <w:rPr>
          <w:rFonts w:ascii="Arial" w:hAnsi="Arial" w:cs="Arial"/>
          <w:sz w:val="20"/>
          <w:szCs w:val="20"/>
        </w:rPr>
        <w:t>ockton Public School which was ‘Round 3’</w:t>
      </w:r>
      <w:r w:rsidRPr="009D39D8">
        <w:rPr>
          <w:rFonts w:ascii="Arial" w:hAnsi="Arial" w:cs="Arial"/>
          <w:sz w:val="20"/>
          <w:szCs w:val="20"/>
        </w:rPr>
        <w:t xml:space="preserve"> of the Knockout Competition. The boys had a hard game but ended up with a convincing win. The score was 36 to nil.</w:t>
      </w:r>
    </w:p>
    <w:p w:rsidR="009D39D8" w:rsidRPr="009D39D8" w:rsidRDefault="009D39D8" w:rsidP="009D39D8">
      <w:pPr>
        <w:jc w:val="both"/>
        <w:rPr>
          <w:rFonts w:ascii="Arial" w:hAnsi="Arial" w:cs="Arial"/>
          <w:sz w:val="20"/>
          <w:szCs w:val="20"/>
        </w:rPr>
      </w:pPr>
      <w:r w:rsidRPr="009D39D8">
        <w:rPr>
          <w:rFonts w:ascii="Arial" w:hAnsi="Arial" w:cs="Arial"/>
          <w:sz w:val="20"/>
          <w:szCs w:val="20"/>
        </w:rPr>
        <w:t xml:space="preserve">The next game was </w:t>
      </w:r>
      <w:r w:rsidR="00B5097E">
        <w:rPr>
          <w:rFonts w:ascii="Arial" w:hAnsi="Arial" w:cs="Arial"/>
          <w:sz w:val="20"/>
          <w:szCs w:val="20"/>
        </w:rPr>
        <w:t>‘Round 4’</w:t>
      </w:r>
      <w:r w:rsidRPr="009D39D8">
        <w:rPr>
          <w:rFonts w:ascii="Arial" w:hAnsi="Arial" w:cs="Arial"/>
          <w:sz w:val="20"/>
          <w:szCs w:val="20"/>
        </w:rPr>
        <w:t xml:space="preserve"> against Metford Public School. This was a bit more challenging but with support from the crowd, the boys powered through and ended up with a winning score of 30 to 20.</w:t>
      </w:r>
    </w:p>
    <w:p w:rsidR="009D39D8" w:rsidRPr="009D39D8" w:rsidRDefault="009D39D8" w:rsidP="009D39D8">
      <w:pPr>
        <w:jc w:val="both"/>
        <w:rPr>
          <w:rFonts w:ascii="Arial" w:hAnsi="Arial" w:cs="Arial"/>
          <w:sz w:val="20"/>
          <w:szCs w:val="20"/>
        </w:rPr>
      </w:pPr>
      <w:r w:rsidRPr="009D39D8">
        <w:rPr>
          <w:rFonts w:ascii="Arial" w:hAnsi="Arial" w:cs="Arial"/>
          <w:sz w:val="20"/>
          <w:szCs w:val="20"/>
        </w:rPr>
        <w:t xml:space="preserve">Great job boys </w:t>
      </w:r>
      <w:r w:rsidR="00B5097E">
        <w:rPr>
          <w:rFonts w:ascii="Arial" w:hAnsi="Arial" w:cs="Arial"/>
          <w:sz w:val="20"/>
          <w:szCs w:val="20"/>
        </w:rPr>
        <w:t>and good luck in the next round</w:t>
      </w:r>
      <w:r w:rsidRPr="009D39D8">
        <w:rPr>
          <w:rFonts w:ascii="Arial" w:hAnsi="Arial" w:cs="Arial"/>
          <w:sz w:val="20"/>
          <w:szCs w:val="20"/>
        </w:rPr>
        <w:t>!</w:t>
      </w:r>
    </w:p>
    <w:p w:rsidR="009D39D8" w:rsidRPr="009D39D8" w:rsidRDefault="009D39D8" w:rsidP="009D39D8">
      <w:pPr>
        <w:jc w:val="both"/>
        <w:rPr>
          <w:rFonts w:ascii="Arial" w:hAnsi="Arial" w:cs="Arial"/>
          <w:sz w:val="20"/>
          <w:szCs w:val="20"/>
        </w:rPr>
      </w:pPr>
      <w:r w:rsidRPr="009D39D8">
        <w:rPr>
          <w:rFonts w:ascii="Arial" w:hAnsi="Arial" w:cs="Arial"/>
          <w:sz w:val="20"/>
          <w:szCs w:val="20"/>
        </w:rPr>
        <w:t xml:space="preserve">The </w:t>
      </w:r>
      <w:r w:rsidR="00B5097E">
        <w:rPr>
          <w:rFonts w:ascii="Arial" w:hAnsi="Arial" w:cs="Arial"/>
          <w:sz w:val="20"/>
          <w:szCs w:val="20"/>
        </w:rPr>
        <w:t>‘R</w:t>
      </w:r>
      <w:r w:rsidRPr="009D39D8">
        <w:rPr>
          <w:rFonts w:ascii="Arial" w:hAnsi="Arial" w:cs="Arial"/>
          <w:sz w:val="20"/>
          <w:szCs w:val="20"/>
        </w:rPr>
        <w:t>ound 5</w:t>
      </w:r>
      <w:r w:rsidR="00B5097E">
        <w:rPr>
          <w:rFonts w:ascii="Arial" w:hAnsi="Arial" w:cs="Arial"/>
          <w:sz w:val="20"/>
          <w:szCs w:val="20"/>
        </w:rPr>
        <w:t>’</w:t>
      </w:r>
      <w:r w:rsidRPr="009D39D8">
        <w:rPr>
          <w:rFonts w:ascii="Arial" w:hAnsi="Arial" w:cs="Arial"/>
          <w:sz w:val="20"/>
          <w:szCs w:val="20"/>
        </w:rPr>
        <w:t xml:space="preserve"> game wi</w:t>
      </w:r>
      <w:r w:rsidR="00B5097E">
        <w:rPr>
          <w:rFonts w:ascii="Arial" w:hAnsi="Arial" w:cs="Arial"/>
          <w:sz w:val="20"/>
          <w:szCs w:val="20"/>
        </w:rPr>
        <w:t>l</w:t>
      </w:r>
      <w:r w:rsidRPr="009D39D8">
        <w:rPr>
          <w:rFonts w:ascii="Arial" w:hAnsi="Arial" w:cs="Arial"/>
          <w:sz w:val="20"/>
          <w:szCs w:val="20"/>
        </w:rPr>
        <w:t>l be against Edgeworth Public School.</w:t>
      </w:r>
    </w:p>
    <w:p w:rsidR="009D39D8" w:rsidRDefault="00B5097E" w:rsidP="009D39D8">
      <w:pPr>
        <w:jc w:val="both"/>
        <w:rPr>
          <w:rFonts w:ascii="Arial" w:hAnsi="Arial" w:cs="Arial"/>
          <w:sz w:val="20"/>
          <w:szCs w:val="20"/>
        </w:rPr>
      </w:pPr>
      <w:r>
        <w:rPr>
          <w:rFonts w:ascii="Arial" w:hAnsi="Arial" w:cs="Arial"/>
          <w:sz w:val="20"/>
          <w:szCs w:val="20"/>
        </w:rPr>
        <w:t xml:space="preserve">By:  </w:t>
      </w:r>
      <w:r w:rsidR="00335421">
        <w:rPr>
          <w:rFonts w:ascii="Arial" w:hAnsi="Arial" w:cs="Arial"/>
          <w:sz w:val="20"/>
          <w:szCs w:val="20"/>
        </w:rPr>
        <w:t>Max F</w:t>
      </w:r>
      <w:bookmarkStart w:id="0" w:name="_GoBack"/>
      <w:bookmarkEnd w:id="0"/>
      <w:r w:rsidR="009D39D8" w:rsidRPr="009D39D8">
        <w:rPr>
          <w:rFonts w:ascii="Arial" w:hAnsi="Arial" w:cs="Arial"/>
          <w:sz w:val="20"/>
          <w:szCs w:val="20"/>
        </w:rPr>
        <w:t xml:space="preserve"> - from the sideline with a broken arm - </w:t>
      </w:r>
      <w:proofErr w:type="spellStart"/>
      <w:r w:rsidR="009D39D8" w:rsidRPr="009D39D8">
        <w:rPr>
          <w:rFonts w:ascii="Arial" w:hAnsi="Arial" w:cs="Arial"/>
          <w:sz w:val="20"/>
          <w:szCs w:val="20"/>
        </w:rPr>
        <w:t>Grrr</w:t>
      </w:r>
      <w:proofErr w:type="spellEnd"/>
      <w:r w:rsidR="009D39D8" w:rsidRPr="009D39D8">
        <w:rPr>
          <w:rFonts w:ascii="Arial" w:hAnsi="Arial" w:cs="Arial"/>
          <w:sz w:val="20"/>
          <w:szCs w:val="20"/>
        </w:rPr>
        <w:t>.</w:t>
      </w:r>
    </w:p>
    <w:p w:rsidR="003D6A7F" w:rsidRDefault="003D6A7F" w:rsidP="009D39D8">
      <w:pPr>
        <w:jc w:val="both"/>
        <w:rPr>
          <w:rFonts w:ascii="Arial" w:hAnsi="Arial" w:cs="Arial"/>
          <w:sz w:val="20"/>
          <w:szCs w:val="20"/>
        </w:rPr>
      </w:pPr>
    </w:p>
    <w:p w:rsidR="003D6A7F" w:rsidRDefault="007C642A" w:rsidP="009D39D8">
      <w:pPr>
        <w:jc w:val="both"/>
        <w:rPr>
          <w:rFonts w:ascii="Arial" w:hAnsi="Arial" w:cs="Arial"/>
          <w:b/>
        </w:rPr>
      </w:pPr>
      <w:r>
        <w:rPr>
          <w:rFonts w:ascii="Arial" w:hAnsi="Arial" w:cs="Arial"/>
          <w:b/>
        </w:rPr>
        <w:t>PSSA CRICKET REPORT</w:t>
      </w:r>
    </w:p>
    <w:p w:rsidR="007C642A" w:rsidRDefault="00DD22F7" w:rsidP="009D39D8">
      <w:pPr>
        <w:jc w:val="both"/>
        <w:rPr>
          <w:rFonts w:ascii="Arial" w:hAnsi="Arial" w:cs="Arial"/>
          <w:sz w:val="20"/>
          <w:szCs w:val="20"/>
        </w:rPr>
      </w:pPr>
      <w:r>
        <w:rPr>
          <w:rFonts w:ascii="Arial" w:hAnsi="Arial" w:cs="Arial"/>
          <w:sz w:val="20"/>
          <w:szCs w:val="20"/>
        </w:rPr>
        <w:t xml:space="preserve">Yesterday the PSSA Boys’ cricket team headed to Smith Park to play the third round against New Lambton Public School.  The Junction won the toss and chose to bat.  </w:t>
      </w:r>
      <w:proofErr w:type="gramStart"/>
      <w:r>
        <w:rPr>
          <w:rFonts w:ascii="Arial" w:hAnsi="Arial" w:cs="Arial"/>
          <w:sz w:val="20"/>
          <w:szCs w:val="20"/>
        </w:rPr>
        <w:t>Cooper  and</w:t>
      </w:r>
      <w:proofErr w:type="gramEnd"/>
      <w:r>
        <w:rPr>
          <w:rFonts w:ascii="Arial" w:hAnsi="Arial" w:cs="Arial"/>
          <w:sz w:val="20"/>
          <w:szCs w:val="20"/>
        </w:rPr>
        <w:t xml:space="preserve"> Taj  got us off to a good start with Taj dismissed soon after.  </w:t>
      </w:r>
      <w:proofErr w:type="gramStart"/>
      <w:r>
        <w:rPr>
          <w:rFonts w:ascii="Arial" w:hAnsi="Arial" w:cs="Arial"/>
          <w:sz w:val="20"/>
          <w:szCs w:val="20"/>
        </w:rPr>
        <w:t>Jake  came</w:t>
      </w:r>
      <w:proofErr w:type="gramEnd"/>
      <w:r>
        <w:rPr>
          <w:rFonts w:ascii="Arial" w:hAnsi="Arial" w:cs="Arial"/>
          <w:sz w:val="20"/>
          <w:szCs w:val="20"/>
        </w:rPr>
        <w:t xml:space="preserve"> in first drop and then began a great partnership with Cooper.  We lost a few wickets playing hard to get quick runs at the end. Our team scored a total of 119 runs.  Our team came out to bowl with Orlando getting us off to a great start, getting two wickets in the first over.  A few more of their wickets fell and at the end of the 25 overs we restricted their runs to 46.  We bowled lots of dot balls which never gave them a chance to get started.  The Junction won the game quite easily with Orlando taking out Man of the Match with his bowling and great batting.  The team was </w:t>
      </w:r>
      <w:proofErr w:type="gramStart"/>
      <w:r>
        <w:rPr>
          <w:rFonts w:ascii="Arial" w:hAnsi="Arial" w:cs="Arial"/>
          <w:sz w:val="20"/>
          <w:szCs w:val="20"/>
        </w:rPr>
        <w:t>very</w:t>
      </w:r>
      <w:proofErr w:type="gramEnd"/>
      <w:r>
        <w:rPr>
          <w:rFonts w:ascii="Arial" w:hAnsi="Arial" w:cs="Arial"/>
          <w:sz w:val="20"/>
          <w:szCs w:val="20"/>
        </w:rPr>
        <w:t xml:space="preserve"> disciplined and played every ball like it was the first.  At the end of the match the teacher from New Lambton Public School praised our sportsmanship and the nature in which we play</w:t>
      </w:r>
      <w:r w:rsidR="00E7234F">
        <w:rPr>
          <w:rFonts w:ascii="Arial" w:hAnsi="Arial" w:cs="Arial"/>
          <w:sz w:val="20"/>
          <w:szCs w:val="20"/>
        </w:rPr>
        <w:t>ed the game.  By Cooper S</w:t>
      </w:r>
    </w:p>
    <w:p w:rsidR="00BA15BF" w:rsidRDefault="00BA15BF" w:rsidP="009D39D8">
      <w:pPr>
        <w:jc w:val="both"/>
        <w:rPr>
          <w:rFonts w:ascii="Arial" w:hAnsi="Arial" w:cs="Arial"/>
          <w:sz w:val="20"/>
          <w:szCs w:val="20"/>
        </w:rPr>
      </w:pPr>
    </w:p>
    <w:p w:rsidR="00BA15BF" w:rsidRDefault="00A433DB" w:rsidP="009D39D8">
      <w:pPr>
        <w:jc w:val="both"/>
        <w:rPr>
          <w:rFonts w:ascii="Arial" w:hAnsi="Arial" w:cs="Arial"/>
          <w:b/>
        </w:rPr>
      </w:pPr>
      <w:r>
        <w:rPr>
          <w:rFonts w:ascii="Arial" w:hAnsi="Arial" w:cs="Arial"/>
          <w:b/>
        </w:rPr>
        <w:t>ZONE ATHLETICS – TRACK EVENTS</w:t>
      </w:r>
    </w:p>
    <w:p w:rsidR="00A433DB" w:rsidRPr="00A433DB" w:rsidRDefault="00B97C8A" w:rsidP="009D39D8">
      <w:pPr>
        <w:jc w:val="both"/>
        <w:rPr>
          <w:rFonts w:ascii="Arial" w:hAnsi="Arial" w:cs="Arial"/>
          <w:sz w:val="20"/>
          <w:szCs w:val="20"/>
        </w:rPr>
      </w:pPr>
      <w:r>
        <w:rPr>
          <w:rFonts w:ascii="Arial" w:hAnsi="Arial" w:cs="Arial"/>
          <w:sz w:val="20"/>
          <w:szCs w:val="20"/>
        </w:rPr>
        <w:t xml:space="preserve">Last Friday we were fortunate enough to be blessed with beautiful weather for the Zone Athletics Track Events. We had 30 students from our school who qualified for the day.  All students performed extremely well, with many students making the finals in the 100m, 200m and relay events.  Notes will be sent out to those students who will progress to Regionals after the completion of the Field events today.  Thank you to all parents who came along to spectate and our students who behaved perfectly on the day.  Congratulations to all students who competed in the carnival.  </w:t>
      </w:r>
      <w:proofErr w:type="spellStart"/>
      <w:r>
        <w:rPr>
          <w:rFonts w:ascii="Arial" w:hAnsi="Arial" w:cs="Arial"/>
          <w:sz w:val="20"/>
          <w:szCs w:val="20"/>
        </w:rPr>
        <w:t>Lindsy</w:t>
      </w:r>
      <w:proofErr w:type="spellEnd"/>
      <w:r>
        <w:rPr>
          <w:rFonts w:ascii="Arial" w:hAnsi="Arial" w:cs="Arial"/>
          <w:sz w:val="20"/>
          <w:szCs w:val="20"/>
        </w:rPr>
        <w:t xml:space="preserve"> Miller</w:t>
      </w:r>
    </w:p>
    <w:p w:rsidR="00BA15BF" w:rsidRDefault="00BA15BF" w:rsidP="009D39D8">
      <w:pPr>
        <w:jc w:val="both"/>
        <w:rPr>
          <w:rFonts w:ascii="Arial" w:hAnsi="Arial" w:cs="Arial"/>
          <w:sz w:val="20"/>
          <w:szCs w:val="20"/>
        </w:rPr>
      </w:pPr>
    </w:p>
    <w:p w:rsidR="00EC49F2" w:rsidRPr="00EC49F2" w:rsidRDefault="00EC49F2" w:rsidP="00EC49F2">
      <w:pPr>
        <w:jc w:val="both"/>
        <w:rPr>
          <w:rFonts w:ascii="Arial" w:hAnsi="Arial" w:cs="Arial"/>
          <w:b/>
        </w:rPr>
      </w:pPr>
      <w:r w:rsidRPr="00EC49F2">
        <w:rPr>
          <w:rFonts w:ascii="Arial" w:hAnsi="Arial" w:cs="Arial"/>
          <w:b/>
        </w:rPr>
        <w:t>PREMIER’S READING CHALLENGE</w:t>
      </w:r>
    </w:p>
    <w:p w:rsidR="00EC49F2" w:rsidRPr="00D055DB" w:rsidRDefault="00EC49F2" w:rsidP="00EC49F2">
      <w:pPr>
        <w:jc w:val="both"/>
        <w:rPr>
          <w:rFonts w:ascii="Arial" w:hAnsi="Arial" w:cs="Arial"/>
          <w:sz w:val="20"/>
          <w:szCs w:val="20"/>
        </w:rPr>
      </w:pPr>
      <w:r w:rsidRPr="00D055DB">
        <w:rPr>
          <w:rFonts w:ascii="Arial" w:hAnsi="Arial" w:cs="Arial"/>
          <w:sz w:val="20"/>
          <w:szCs w:val="20"/>
        </w:rPr>
        <w:t>Congratulations to the following primary student</w:t>
      </w:r>
      <w:r w:rsidR="00D47074">
        <w:rPr>
          <w:rFonts w:ascii="Arial" w:hAnsi="Arial" w:cs="Arial"/>
          <w:sz w:val="20"/>
          <w:szCs w:val="20"/>
        </w:rPr>
        <w:t>s</w:t>
      </w:r>
      <w:r w:rsidRPr="00D055DB">
        <w:rPr>
          <w:rFonts w:ascii="Arial" w:hAnsi="Arial" w:cs="Arial"/>
          <w:sz w:val="20"/>
          <w:szCs w:val="20"/>
        </w:rPr>
        <w:t xml:space="preserve"> who have completed their PRC:</w:t>
      </w:r>
    </w:p>
    <w:p w:rsidR="00A62671" w:rsidRDefault="00A62671" w:rsidP="00EC49F2">
      <w:pPr>
        <w:jc w:val="both"/>
        <w:rPr>
          <w:rFonts w:ascii="Arial" w:hAnsi="Arial" w:cs="Arial"/>
          <w:sz w:val="20"/>
          <w:szCs w:val="20"/>
        </w:rPr>
      </w:pPr>
      <w:r>
        <w:rPr>
          <w:rFonts w:ascii="Arial" w:hAnsi="Arial" w:cs="Arial"/>
          <w:sz w:val="20"/>
          <w:szCs w:val="20"/>
        </w:rPr>
        <w:t>Oscar F, Daisy B, Eloise K, Finnian G</w:t>
      </w:r>
      <w:r w:rsidR="00005353">
        <w:rPr>
          <w:rFonts w:ascii="Arial" w:hAnsi="Arial" w:cs="Arial"/>
          <w:sz w:val="20"/>
          <w:szCs w:val="20"/>
        </w:rPr>
        <w:t xml:space="preserve">, </w:t>
      </w:r>
      <w:r>
        <w:rPr>
          <w:rFonts w:ascii="Arial" w:hAnsi="Arial" w:cs="Arial"/>
          <w:sz w:val="20"/>
          <w:szCs w:val="20"/>
        </w:rPr>
        <w:t>Alyssa W</w:t>
      </w:r>
      <w:r w:rsidR="00EA7C46">
        <w:rPr>
          <w:rFonts w:ascii="Arial" w:hAnsi="Arial" w:cs="Arial"/>
          <w:sz w:val="20"/>
          <w:szCs w:val="20"/>
        </w:rPr>
        <w:t xml:space="preserve">, </w:t>
      </w:r>
    </w:p>
    <w:p w:rsidR="00EC49F2" w:rsidRPr="00D055DB" w:rsidRDefault="00A62671" w:rsidP="00EC49F2">
      <w:pPr>
        <w:jc w:val="both"/>
        <w:rPr>
          <w:rFonts w:ascii="Arial" w:hAnsi="Arial" w:cs="Arial"/>
          <w:sz w:val="20"/>
          <w:szCs w:val="20"/>
        </w:rPr>
      </w:pPr>
      <w:proofErr w:type="gramStart"/>
      <w:r>
        <w:rPr>
          <w:rFonts w:ascii="Arial" w:hAnsi="Arial" w:cs="Arial"/>
          <w:sz w:val="20"/>
          <w:szCs w:val="20"/>
        </w:rPr>
        <w:t xml:space="preserve">Charlie T, </w:t>
      </w:r>
      <w:proofErr w:type="spellStart"/>
      <w:r>
        <w:rPr>
          <w:rFonts w:ascii="Arial" w:hAnsi="Arial" w:cs="Arial"/>
          <w:sz w:val="20"/>
          <w:szCs w:val="20"/>
        </w:rPr>
        <w:t>Kobi</w:t>
      </w:r>
      <w:proofErr w:type="spellEnd"/>
      <w:r>
        <w:rPr>
          <w:rFonts w:ascii="Arial" w:hAnsi="Arial" w:cs="Arial"/>
          <w:sz w:val="20"/>
          <w:szCs w:val="20"/>
        </w:rPr>
        <w:t xml:space="preserve"> L</w:t>
      </w:r>
      <w:r w:rsidR="00EC49F2" w:rsidRPr="00D055DB">
        <w:rPr>
          <w:rFonts w:ascii="Arial" w:hAnsi="Arial" w:cs="Arial"/>
          <w:sz w:val="20"/>
          <w:szCs w:val="20"/>
        </w:rPr>
        <w:t>, &amp;</w:t>
      </w:r>
      <w:r>
        <w:rPr>
          <w:rFonts w:ascii="Arial" w:hAnsi="Arial" w:cs="Arial"/>
          <w:sz w:val="20"/>
          <w:szCs w:val="20"/>
        </w:rPr>
        <w:t xml:space="preserve"> Saxon C</w:t>
      </w:r>
      <w:r w:rsidR="00EA7C46">
        <w:rPr>
          <w:rFonts w:ascii="Arial" w:hAnsi="Arial" w:cs="Arial"/>
          <w:sz w:val="20"/>
          <w:szCs w:val="20"/>
        </w:rPr>
        <w:t>.</w:t>
      </w:r>
      <w:proofErr w:type="gramEnd"/>
      <w:r w:rsidR="00EC49F2" w:rsidRPr="00D055DB">
        <w:rPr>
          <w:rFonts w:ascii="Arial" w:hAnsi="Arial" w:cs="Arial"/>
          <w:sz w:val="20"/>
          <w:szCs w:val="20"/>
        </w:rPr>
        <w:t xml:space="preserve"> </w:t>
      </w:r>
    </w:p>
    <w:p w:rsidR="00EC49F2" w:rsidRPr="00D055DB" w:rsidRDefault="00875B54" w:rsidP="00EC49F2">
      <w:pPr>
        <w:jc w:val="both"/>
        <w:rPr>
          <w:rFonts w:ascii="Arial" w:hAnsi="Arial" w:cs="Arial"/>
          <w:sz w:val="20"/>
          <w:szCs w:val="20"/>
        </w:rPr>
      </w:pPr>
      <w:r>
        <w:rPr>
          <w:rFonts w:ascii="Arial" w:hAnsi="Arial" w:cs="Arial"/>
          <w:sz w:val="20"/>
          <w:szCs w:val="20"/>
        </w:rPr>
        <w:t>A number of Year 3-6</w:t>
      </w:r>
      <w:r w:rsidR="00EC49F2" w:rsidRPr="00D055DB">
        <w:rPr>
          <w:rFonts w:ascii="Arial" w:hAnsi="Arial" w:cs="Arial"/>
          <w:sz w:val="20"/>
          <w:szCs w:val="20"/>
        </w:rPr>
        <w:t xml:space="preserve"> students are close to finishing their reading records and they need to have them updated by </w:t>
      </w:r>
      <w:r w:rsidR="00EC49F2" w:rsidRPr="009C31BC">
        <w:rPr>
          <w:rFonts w:ascii="Arial" w:hAnsi="Arial" w:cs="Arial"/>
          <w:b/>
          <w:sz w:val="20"/>
          <w:szCs w:val="20"/>
          <w:u w:val="single"/>
        </w:rPr>
        <w:t>21st August 2015</w:t>
      </w:r>
      <w:r w:rsidR="00EC49F2" w:rsidRPr="00D055DB">
        <w:rPr>
          <w:rFonts w:ascii="Arial" w:hAnsi="Arial" w:cs="Arial"/>
          <w:sz w:val="20"/>
          <w:szCs w:val="20"/>
        </w:rPr>
        <w:t>.</w:t>
      </w:r>
    </w:p>
    <w:p w:rsidR="00EC49F2" w:rsidRPr="00D055DB" w:rsidRDefault="00875B54" w:rsidP="00EC49F2">
      <w:pPr>
        <w:jc w:val="both"/>
        <w:rPr>
          <w:rFonts w:ascii="Arial" w:hAnsi="Arial" w:cs="Arial"/>
          <w:sz w:val="20"/>
          <w:szCs w:val="20"/>
        </w:rPr>
      </w:pPr>
      <w:r>
        <w:rPr>
          <w:rFonts w:ascii="Arial" w:hAnsi="Arial" w:cs="Arial"/>
          <w:sz w:val="20"/>
          <w:szCs w:val="20"/>
        </w:rPr>
        <w:t>All K-2</w:t>
      </w:r>
      <w:r w:rsidR="00EC49F2" w:rsidRPr="00D055DB">
        <w:rPr>
          <w:rFonts w:ascii="Arial" w:hAnsi="Arial" w:cs="Arial"/>
          <w:sz w:val="20"/>
          <w:szCs w:val="20"/>
        </w:rPr>
        <w:t xml:space="preserve"> students will automatically qualify as the books have been completed as a part of shared reading activities throughout the year.</w:t>
      </w:r>
      <w:r>
        <w:rPr>
          <w:rFonts w:ascii="Arial" w:hAnsi="Arial" w:cs="Arial"/>
          <w:sz w:val="20"/>
          <w:szCs w:val="20"/>
        </w:rPr>
        <w:t xml:space="preserve">    Mrs Land</w:t>
      </w:r>
    </w:p>
    <w:p w:rsidR="00BA15BF" w:rsidRPr="00BA15BF" w:rsidRDefault="00BA15BF" w:rsidP="009D39D8">
      <w:pPr>
        <w:jc w:val="both"/>
        <w:rPr>
          <w:rFonts w:ascii="Arial" w:hAnsi="Arial" w:cs="Arial"/>
          <w:b/>
        </w:rPr>
      </w:pPr>
    </w:p>
    <w:p w:rsidR="000331E6" w:rsidRPr="000331E6" w:rsidRDefault="000331E6" w:rsidP="000331E6">
      <w:pPr>
        <w:jc w:val="both"/>
        <w:rPr>
          <w:rFonts w:ascii="Arial" w:hAnsi="Arial" w:cs="Arial"/>
          <w:b/>
        </w:rPr>
      </w:pPr>
      <w:r>
        <w:rPr>
          <w:rFonts w:ascii="Arial" w:hAnsi="Arial" w:cs="Arial"/>
          <w:b/>
        </w:rPr>
        <w:t>CLASS 2R CREATIONS</w:t>
      </w:r>
    </w:p>
    <w:p w:rsidR="000331E6" w:rsidRPr="008D56AA" w:rsidRDefault="000331E6" w:rsidP="000331E6">
      <w:pPr>
        <w:jc w:val="both"/>
        <w:rPr>
          <w:rFonts w:ascii="Arial" w:hAnsi="Arial" w:cs="Arial"/>
          <w:sz w:val="20"/>
          <w:szCs w:val="20"/>
        </w:rPr>
      </w:pPr>
      <w:r w:rsidRPr="008D56AA">
        <w:rPr>
          <w:rFonts w:ascii="Arial" w:hAnsi="Arial" w:cs="Arial"/>
          <w:sz w:val="20"/>
          <w:szCs w:val="20"/>
        </w:rPr>
        <w:t>2R have enjoyed doing some wintery influenced artwork. Although it didn’t snow at The Junction Public School it certainly felt cold enough. We created our snowflakes by using thin black markers, fine paint brushes and watercolours. We think they look amazing we hope you do too!</w:t>
      </w:r>
    </w:p>
    <w:p w:rsidR="000331E6" w:rsidRDefault="00387B9C" w:rsidP="00F44EF4">
      <w:pPr>
        <w:rPr>
          <w:rFonts w:ascii="Arial" w:hAnsi="Arial" w:cs="Arial"/>
          <w:b/>
          <w:noProof/>
          <w:color w:val="000000"/>
        </w:rPr>
      </w:pPr>
      <w:r>
        <w:rPr>
          <w:rFonts w:ascii="Arial" w:hAnsi="Arial" w:cs="Arial"/>
          <w:b/>
          <w:noProof/>
          <w:color w:val="000000"/>
        </w:rPr>
        <w:drawing>
          <wp:anchor distT="0" distB="0" distL="114300" distR="114300" simplePos="0" relativeHeight="251727872" behindDoc="1" locked="0" layoutInCell="1" allowOverlap="1" wp14:anchorId="586389B2" wp14:editId="7DA65E88">
            <wp:simplePos x="0" y="0"/>
            <wp:positionH relativeFrom="column">
              <wp:posOffset>93121</wp:posOffset>
            </wp:positionH>
            <wp:positionV relativeFrom="paragraph">
              <wp:posOffset>80645</wp:posOffset>
            </wp:positionV>
            <wp:extent cx="3195320" cy="2089150"/>
            <wp:effectExtent l="76200" t="76200" r="138430" b="139700"/>
            <wp:wrapNone/>
            <wp:docPr id="4" name="Picture 4" descr="T:\Office\NEWSLETTERS\Photos 2015\Artwork - 2R n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Office\NEWSLETTERS\Photos 2015\Artwork - 2R no 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95320" cy="2089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D832D8" w:rsidRDefault="00D832D8" w:rsidP="00F44EF4">
      <w:pPr>
        <w:rPr>
          <w:rFonts w:ascii="Arial" w:hAnsi="Arial" w:cs="Arial"/>
          <w:b/>
          <w:noProof/>
          <w:color w:val="000000"/>
        </w:rPr>
      </w:pPr>
    </w:p>
    <w:p w:rsidR="000331E6" w:rsidRDefault="000331E6" w:rsidP="00F44EF4">
      <w:pPr>
        <w:rPr>
          <w:rFonts w:ascii="Arial" w:hAnsi="Arial" w:cs="Arial"/>
          <w:b/>
          <w:noProof/>
          <w:color w:val="000000"/>
        </w:rPr>
      </w:pPr>
    </w:p>
    <w:p w:rsidR="000331E6" w:rsidRDefault="000331E6" w:rsidP="00F44EF4">
      <w:pPr>
        <w:rPr>
          <w:rFonts w:ascii="Arial" w:hAnsi="Arial" w:cs="Arial"/>
          <w:b/>
          <w:noProof/>
          <w:color w:val="000000"/>
        </w:rPr>
      </w:pPr>
    </w:p>
    <w:p w:rsidR="000331E6" w:rsidRDefault="000331E6" w:rsidP="00F44EF4">
      <w:pPr>
        <w:rPr>
          <w:rFonts w:ascii="Arial" w:hAnsi="Arial" w:cs="Arial"/>
          <w:b/>
          <w:noProof/>
          <w:color w:val="000000"/>
        </w:rPr>
      </w:pPr>
    </w:p>
    <w:p w:rsidR="000331E6" w:rsidRDefault="000331E6"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8C5E5B" w:rsidP="00F44EF4">
      <w:pPr>
        <w:rPr>
          <w:rFonts w:ascii="Arial" w:hAnsi="Arial" w:cs="Arial"/>
          <w:b/>
          <w:noProof/>
          <w:color w:val="000000"/>
        </w:rPr>
      </w:pPr>
      <w:r>
        <w:rPr>
          <w:rFonts w:ascii="Arial" w:hAnsi="Arial" w:cs="Arial"/>
          <w:b/>
          <w:noProof/>
          <w:color w:val="000000"/>
        </w:rPr>
        <w:drawing>
          <wp:anchor distT="0" distB="0" distL="114300" distR="114300" simplePos="0" relativeHeight="251728896" behindDoc="1" locked="0" layoutInCell="1" allowOverlap="1" wp14:anchorId="728584AF" wp14:editId="07402264">
            <wp:simplePos x="0" y="0"/>
            <wp:positionH relativeFrom="column">
              <wp:posOffset>91440</wp:posOffset>
            </wp:positionH>
            <wp:positionV relativeFrom="paragraph">
              <wp:posOffset>-1270</wp:posOffset>
            </wp:positionV>
            <wp:extent cx="3195320" cy="2147579"/>
            <wp:effectExtent l="76200" t="76200" r="138430" b="138430"/>
            <wp:wrapNone/>
            <wp:docPr id="5" name="Picture 5" descr="T:\Office\NEWSLETTERS\Photos 2015\Artwork - 2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Office\NEWSLETTERS\Photos 2015\Artwork - 2R.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95320" cy="214757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387B9C" w:rsidRDefault="00387B9C" w:rsidP="00F44EF4">
      <w:pPr>
        <w:rPr>
          <w:rFonts w:ascii="Arial" w:hAnsi="Arial" w:cs="Arial"/>
          <w:b/>
          <w:noProof/>
          <w:color w:val="000000"/>
        </w:rPr>
      </w:pPr>
    </w:p>
    <w:p w:rsidR="008C5E5B" w:rsidRDefault="008C5E5B" w:rsidP="00F44EF4">
      <w:pPr>
        <w:rPr>
          <w:rFonts w:ascii="Arial" w:hAnsi="Arial" w:cs="Arial"/>
          <w:b/>
          <w:noProof/>
          <w:color w:val="000000"/>
        </w:rPr>
      </w:pPr>
    </w:p>
    <w:p w:rsidR="00B539C6" w:rsidRDefault="00B539C6" w:rsidP="00C47157">
      <w:pPr>
        <w:rPr>
          <w:rFonts w:ascii="Arial" w:hAnsi="Arial" w:cs="Arial"/>
          <w:b/>
          <w:noProof/>
          <w:color w:val="000000"/>
        </w:rPr>
      </w:pPr>
    </w:p>
    <w:p w:rsidR="009D59EC" w:rsidRDefault="009D59EC" w:rsidP="009D59EC">
      <w:pPr>
        <w:rPr>
          <w:rFonts w:ascii="Arial" w:hAnsi="Arial" w:cs="Arial"/>
          <w:b/>
          <w:noProof/>
          <w:color w:val="000000"/>
        </w:rPr>
      </w:pPr>
      <w:r>
        <w:rPr>
          <w:rFonts w:ascii="Arial" w:hAnsi="Arial" w:cs="Arial"/>
          <w:b/>
          <w:noProof/>
          <w:color w:val="000000"/>
        </w:rPr>
        <w:t>SCHOOL BANKING</w:t>
      </w:r>
    </w:p>
    <w:p w:rsidR="009D59EC" w:rsidRDefault="009D59EC" w:rsidP="009D59EC">
      <w:pPr>
        <w:jc w:val="both"/>
        <w:rPr>
          <w:rFonts w:ascii="Arial" w:hAnsi="Arial" w:cs="Arial"/>
          <w:noProof/>
          <w:color w:val="000000"/>
          <w:sz w:val="20"/>
          <w:szCs w:val="20"/>
        </w:rPr>
      </w:pPr>
      <w:r>
        <w:rPr>
          <w:rFonts w:ascii="Arial" w:hAnsi="Arial" w:cs="Arial"/>
          <w:noProof/>
          <w:color w:val="000000"/>
          <w:sz w:val="20"/>
          <w:szCs w:val="20"/>
        </w:rPr>
        <w:t xml:space="preserve">Newcastle Permanent Building Society and Commonwealth Bank offer banking to our students.  Parent volunteers, Tanya Fitzgerald and Kim West process the money on the banks’ behalf in our school library immediately after roll call on Monday mornings.  </w:t>
      </w:r>
    </w:p>
    <w:p w:rsidR="009D59EC" w:rsidRDefault="009D59EC" w:rsidP="00C47157">
      <w:pPr>
        <w:rPr>
          <w:rFonts w:ascii="Arial" w:hAnsi="Arial" w:cs="Arial"/>
          <w:b/>
          <w:noProof/>
          <w:color w:val="000000"/>
        </w:rPr>
      </w:pPr>
    </w:p>
    <w:p w:rsidR="009D59EC" w:rsidRDefault="009D59EC" w:rsidP="00C47157">
      <w:pPr>
        <w:rPr>
          <w:rFonts w:ascii="Arial" w:hAnsi="Arial" w:cs="Arial"/>
          <w:b/>
          <w:noProof/>
          <w:color w:val="000000"/>
        </w:rPr>
      </w:pPr>
    </w:p>
    <w:p w:rsidR="009D59EC" w:rsidRDefault="009D59EC" w:rsidP="00C47157">
      <w:pPr>
        <w:rPr>
          <w:rFonts w:ascii="Arial" w:hAnsi="Arial" w:cs="Arial"/>
          <w:b/>
          <w:noProof/>
          <w:color w:val="000000"/>
        </w:rPr>
      </w:pPr>
      <w:r w:rsidRPr="00092728">
        <w:rPr>
          <w:rFonts w:ascii="Arial" w:hAnsi="Arial" w:cs="Arial"/>
          <w:b/>
          <w:noProof/>
          <w:sz w:val="20"/>
          <w:szCs w:val="20"/>
        </w:rPr>
        <mc:AlternateContent>
          <mc:Choice Requires="wps">
            <w:drawing>
              <wp:anchor distT="0" distB="0" distL="114300" distR="114300" simplePos="0" relativeHeight="251736064" behindDoc="0" locked="0" layoutInCell="1" allowOverlap="1" wp14:anchorId="427410B3" wp14:editId="79B1699B">
                <wp:simplePos x="0" y="0"/>
                <wp:positionH relativeFrom="margin">
                  <wp:posOffset>3545205</wp:posOffset>
                </wp:positionH>
                <wp:positionV relativeFrom="paragraph">
                  <wp:posOffset>118745</wp:posOffset>
                </wp:positionV>
                <wp:extent cx="3302635" cy="704850"/>
                <wp:effectExtent l="76200" t="38100" r="69215" b="95250"/>
                <wp:wrapNone/>
                <wp:docPr id="2" name="Rounded Rectangle 2"/>
                <wp:cNvGraphicFramePr/>
                <a:graphic xmlns:a="http://schemas.openxmlformats.org/drawingml/2006/main">
                  <a:graphicData uri="http://schemas.microsoft.com/office/word/2010/wordprocessingShape">
                    <wps:wsp>
                      <wps:cNvSpPr/>
                      <wps:spPr>
                        <a:xfrm>
                          <a:off x="0" y="0"/>
                          <a:ext cx="3302635" cy="704850"/>
                        </a:xfrm>
                        <a:prstGeom prst="roundRect">
                          <a:avLst/>
                        </a:prstGeom>
                        <a:noFill/>
                        <a:ln w="38100" cap="flat" cmpd="sng" algn="ctr">
                          <a:solidFill>
                            <a:srgbClr val="FF0000"/>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279.15pt;margin-top:9.35pt;width:260.05pt;height:55.5pt;z-index:2517360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" filled="f" strokecolor="red" strokeweight="3pt">
                <v:shadow on="t" color="black" opacity="22937f" origin=",.5" offset="0,.63889mm"/>
                <w10:wrap anchorx="margin"/>
              </v:roundrect>
            </w:pict>
          </mc:Fallback>
        </mc:AlternateContent>
      </w:r>
    </w:p>
    <w:p w:rsidR="009D59EC" w:rsidRDefault="009D59EC" w:rsidP="00C47157">
      <w:pPr>
        <w:rPr>
          <w:rFonts w:ascii="Arial" w:hAnsi="Arial" w:cs="Arial"/>
          <w:b/>
          <w:noProof/>
          <w:color w:val="000000"/>
        </w:rPr>
      </w:pPr>
    </w:p>
    <w:p w:rsidR="009D59EC" w:rsidRPr="00092728" w:rsidRDefault="009D59EC" w:rsidP="009D59EC">
      <w:pPr>
        <w:jc w:val="center"/>
        <w:rPr>
          <w:rFonts w:ascii="Arial" w:hAnsi="Arial" w:cs="Arial"/>
          <w:b/>
          <w:sz w:val="20"/>
          <w:szCs w:val="20"/>
        </w:rPr>
      </w:pPr>
      <w:r w:rsidRPr="00092728">
        <w:rPr>
          <w:rFonts w:ascii="Arial" w:hAnsi="Arial" w:cs="Arial"/>
          <w:b/>
          <w:sz w:val="20"/>
          <w:szCs w:val="20"/>
        </w:rPr>
        <w:t>COUNTDOWN TO SPRING FAIR:</w:t>
      </w:r>
    </w:p>
    <w:p w:rsidR="009D59EC" w:rsidRPr="00092728" w:rsidRDefault="009D59EC" w:rsidP="009D59EC">
      <w:pPr>
        <w:jc w:val="center"/>
        <w:rPr>
          <w:rFonts w:ascii="Arial" w:hAnsi="Arial" w:cs="Arial"/>
          <w:sz w:val="20"/>
          <w:szCs w:val="20"/>
        </w:rPr>
      </w:pPr>
      <w:r>
        <w:rPr>
          <w:rFonts w:ascii="Arial" w:hAnsi="Arial" w:cs="Arial"/>
          <w:b/>
          <w:sz w:val="20"/>
          <w:szCs w:val="20"/>
        </w:rPr>
        <w:t>12</w:t>
      </w:r>
      <w:r w:rsidRPr="00092728">
        <w:rPr>
          <w:rFonts w:ascii="Arial" w:hAnsi="Arial" w:cs="Arial"/>
          <w:sz w:val="20"/>
          <w:szCs w:val="20"/>
        </w:rPr>
        <w:t xml:space="preserve"> school weeks to go</w:t>
      </w:r>
    </w:p>
    <w:p w:rsidR="009D59EC" w:rsidRDefault="009D59EC" w:rsidP="00C47157">
      <w:pPr>
        <w:rPr>
          <w:rFonts w:ascii="Arial" w:hAnsi="Arial" w:cs="Arial"/>
          <w:b/>
          <w:noProof/>
          <w:color w:val="000000"/>
        </w:rPr>
      </w:pPr>
    </w:p>
    <w:p w:rsidR="009D59EC" w:rsidRDefault="009D59EC" w:rsidP="00C47157">
      <w:pPr>
        <w:rPr>
          <w:rFonts w:ascii="Arial" w:hAnsi="Arial" w:cs="Arial"/>
          <w:b/>
          <w:noProof/>
          <w:color w:val="000000"/>
        </w:rPr>
      </w:pPr>
    </w:p>
    <w:p w:rsidR="009D59EC" w:rsidRDefault="009D59EC" w:rsidP="00C47157">
      <w:pPr>
        <w:rPr>
          <w:rFonts w:ascii="Arial" w:hAnsi="Arial" w:cs="Arial"/>
          <w:b/>
          <w:noProof/>
          <w:color w:val="000000"/>
        </w:rPr>
      </w:pPr>
    </w:p>
    <w:p w:rsidR="00C47157" w:rsidRDefault="006F1043" w:rsidP="00C47157">
      <w:pPr>
        <w:rPr>
          <w:rFonts w:ascii="Arial" w:hAnsi="Arial" w:cs="Arial"/>
          <w:b/>
          <w:noProof/>
          <w:color w:val="000000"/>
          <w:sz w:val="20"/>
          <w:szCs w:val="20"/>
        </w:rPr>
      </w:pPr>
      <w:r>
        <w:rPr>
          <w:rFonts w:ascii="Arial" w:hAnsi="Arial" w:cs="Arial"/>
          <w:b/>
          <w:noProof/>
          <w:color w:val="000000"/>
        </w:rPr>
        <w:t xml:space="preserve">   </w:t>
      </w:r>
      <w:r w:rsidR="00C47157">
        <w:rPr>
          <w:rFonts w:ascii="Arial" w:hAnsi="Arial" w:cs="Arial"/>
          <w:b/>
          <w:noProof/>
          <w:color w:val="000000"/>
        </w:rPr>
        <w:t xml:space="preserve">UNIFORM SHOP  </w:t>
      </w:r>
    </w:p>
    <w:p w:rsidR="00EE3DE5" w:rsidRPr="00367F86" w:rsidRDefault="00EE3DE5" w:rsidP="00EE3DE5">
      <w:pPr>
        <w:jc w:val="both"/>
        <w:rPr>
          <w:rFonts w:ascii="Arial" w:hAnsi="Arial" w:cs="Arial"/>
          <w:b/>
          <w:noProof/>
          <w:color w:val="000000"/>
          <w:sz w:val="22"/>
          <w:szCs w:val="22"/>
          <w:u w:val="single"/>
        </w:rPr>
      </w:pPr>
      <w:r w:rsidRPr="00367F86">
        <w:rPr>
          <w:rFonts w:ascii="Arial" w:hAnsi="Arial" w:cs="Arial"/>
          <w:b/>
          <w:noProof/>
          <w:color w:val="000000"/>
          <w:sz w:val="22"/>
          <w:szCs w:val="22"/>
          <w:u w:val="single"/>
        </w:rPr>
        <w:t xml:space="preserve">THE UNIFORM SHOP </w:t>
      </w:r>
      <w:r w:rsidR="005D767F">
        <w:rPr>
          <w:rFonts w:ascii="Arial" w:hAnsi="Arial" w:cs="Arial"/>
          <w:b/>
          <w:noProof/>
          <w:color w:val="000000"/>
          <w:sz w:val="22"/>
          <w:szCs w:val="22"/>
          <w:u w:val="single"/>
        </w:rPr>
        <w:t>IS OPEN ON MONDAYS</w:t>
      </w:r>
      <w:r w:rsidR="00D638C7">
        <w:rPr>
          <w:rFonts w:ascii="Arial" w:hAnsi="Arial" w:cs="Arial"/>
          <w:b/>
          <w:noProof/>
          <w:color w:val="000000"/>
          <w:sz w:val="22"/>
          <w:szCs w:val="22"/>
          <w:u w:val="single"/>
        </w:rPr>
        <w:t xml:space="preserve"> 8.45am to 9.15am</w:t>
      </w:r>
    </w:p>
    <w:p w:rsidR="00EA1383" w:rsidRDefault="00EC1971" w:rsidP="00C575D5">
      <w:pPr>
        <w:jc w:val="both"/>
        <w:rPr>
          <w:rFonts w:ascii="Arial" w:hAnsi="Arial" w:cs="Arial"/>
          <w:b/>
          <w:noProof/>
          <w:color w:val="000000"/>
          <w:sz w:val="20"/>
          <w:szCs w:val="20"/>
          <w:u w:val="single"/>
        </w:rPr>
      </w:pPr>
      <w:r>
        <w:rPr>
          <w:rFonts w:ascii="Arial" w:hAnsi="Arial" w:cs="Arial"/>
          <w:b/>
          <w:noProof/>
          <w:color w:val="000000"/>
          <w:sz w:val="20"/>
          <w:szCs w:val="20"/>
          <w:u w:val="single"/>
        </w:rPr>
        <w:lastRenderedPageBreak/>
        <mc:AlternateContent>
          <mc:Choice Requires="wps">
            <w:drawing>
              <wp:anchor distT="0" distB="0" distL="114300" distR="114300" simplePos="0" relativeHeight="251670528" behindDoc="0" locked="0" layoutInCell="1" allowOverlap="1" wp14:anchorId="02F64E0F" wp14:editId="3E1D39B7">
                <wp:simplePos x="0" y="0"/>
                <wp:positionH relativeFrom="column">
                  <wp:posOffset>1905</wp:posOffset>
                </wp:positionH>
                <wp:positionV relativeFrom="paragraph">
                  <wp:posOffset>132715</wp:posOffset>
                </wp:positionV>
                <wp:extent cx="3277870" cy="1657350"/>
                <wp:effectExtent l="0" t="0" r="17780" b="19050"/>
                <wp:wrapNone/>
                <wp:docPr id="9" name="Text Box 9"/>
                <wp:cNvGraphicFramePr/>
                <a:graphic xmlns:a="http://schemas.openxmlformats.org/drawingml/2006/main">
                  <a:graphicData uri="http://schemas.microsoft.com/office/word/2010/wordprocessingShape">
                    <wps:wsp>
                      <wps:cNvSpPr txBox="1"/>
                      <wps:spPr>
                        <a:xfrm>
                          <a:off x="0" y="0"/>
                          <a:ext cx="3277870" cy="1657350"/>
                        </a:xfrm>
                        <a:prstGeom prst="rect">
                          <a:avLst/>
                        </a:prstGeom>
                        <a:ln/>
                      </wps:spPr>
                      <wps:style>
                        <a:lnRef idx="2">
                          <a:schemeClr val="accent5"/>
                        </a:lnRef>
                        <a:fillRef idx="1">
                          <a:schemeClr val="lt1"/>
                        </a:fillRef>
                        <a:effectRef idx="0">
                          <a:schemeClr val="accent5"/>
                        </a:effectRef>
                        <a:fontRef idx="minor">
                          <a:schemeClr val="dk1"/>
                        </a:fontRef>
                      </wps:style>
                      <wps:txbx>
                        <w:txbxContent>
                          <w:p w:rsidR="00657106" w:rsidRPr="00657106" w:rsidRDefault="00657106" w:rsidP="00657106">
                            <w:pPr>
                              <w:jc w:val="center"/>
                              <w:rPr>
                                <w:rFonts w:ascii="Arial" w:hAnsi="Arial" w:cs="Arial"/>
                                <w:b/>
                                <w:color w:val="000000" w:themeColor="text1"/>
                              </w:rPr>
                            </w:pPr>
                            <w:r w:rsidRPr="00657106">
                              <w:rPr>
                                <w:rFonts w:ascii="Arial" w:hAnsi="Arial" w:cs="Arial"/>
                                <w:b/>
                                <w:color w:val="000000" w:themeColor="text1"/>
                              </w:rPr>
                              <w:t>ONLINE UNIFORM SHOP ORDERING!</w:t>
                            </w:r>
                          </w:p>
                          <w:p w:rsidR="00657106" w:rsidRPr="00657106" w:rsidRDefault="00657106" w:rsidP="00657106">
                            <w:pPr>
                              <w:jc w:val="both"/>
                              <w:rPr>
                                <w:rFonts w:ascii="Arial" w:hAnsi="Arial" w:cs="Arial"/>
                                <w:sz w:val="20"/>
                                <w:szCs w:val="20"/>
                              </w:rPr>
                            </w:pPr>
                            <w:r w:rsidRPr="00657106">
                              <w:rPr>
                                <w:rFonts w:ascii="Arial" w:hAnsi="Arial" w:cs="Arial"/>
                                <w:sz w:val="20"/>
                                <w:szCs w:val="20"/>
                              </w:rPr>
                              <w:t xml:space="preserve">Want to place your uniform shop order online? Simply go to </w:t>
                            </w:r>
                            <w:hyperlink r:id="rId11" w:history="1">
                              <w:r w:rsidRPr="00657106">
                                <w:rPr>
                                  <w:rStyle w:val="Hyperlink"/>
                                  <w:rFonts w:ascii="Arial" w:hAnsi="Arial" w:cs="Arial"/>
                                  <w:sz w:val="20"/>
                                  <w:szCs w:val="20"/>
                                </w:rPr>
                                <w:t>www.flexischools.com.au</w:t>
                              </w:r>
                            </w:hyperlink>
                            <w:r w:rsidRPr="00657106">
                              <w:rPr>
                                <w:rFonts w:ascii="Arial" w:hAnsi="Arial" w:cs="Arial"/>
                                <w:sz w:val="20"/>
                                <w:szCs w:val="20"/>
                              </w:rPr>
                              <w:t xml:space="preserve"> and click </w:t>
                            </w:r>
                            <w:r w:rsidRPr="00657106">
                              <w:rPr>
                                <w:rFonts w:ascii="Arial" w:hAnsi="Arial" w:cs="Arial"/>
                                <w:b/>
                                <w:sz w:val="20"/>
                                <w:szCs w:val="20"/>
                              </w:rPr>
                              <w:t>“Register Now”</w:t>
                            </w:r>
                            <w:r w:rsidRPr="00657106">
                              <w:rPr>
                                <w:rFonts w:ascii="Arial" w:hAnsi="Arial" w:cs="Arial"/>
                                <w:sz w:val="20"/>
                                <w:szCs w:val="20"/>
                              </w:rPr>
                              <w:t xml:space="preserve">. You will be sent an email with further instructions on how to complete the registration. Once registered, you can start placing orders immediately. </w:t>
                            </w:r>
                          </w:p>
                          <w:p w:rsidR="00657106" w:rsidRPr="00657106" w:rsidRDefault="00657106" w:rsidP="00657106">
                            <w:pPr>
                              <w:jc w:val="both"/>
                              <w:rPr>
                                <w:rFonts w:ascii="Arial" w:hAnsi="Arial" w:cs="Arial"/>
                                <w:sz w:val="20"/>
                                <w:szCs w:val="20"/>
                              </w:rPr>
                            </w:pPr>
                            <w:r w:rsidRPr="00657106">
                              <w:rPr>
                                <w:rFonts w:ascii="Arial" w:hAnsi="Arial" w:cs="Arial"/>
                                <w:sz w:val="20"/>
                                <w:szCs w:val="20"/>
                              </w:rPr>
                              <w:t>The Uniform Shop will still open Monday mornings in the Old Hall from 8.45am-9.15am.</w:t>
                            </w:r>
                          </w:p>
                          <w:p w:rsidR="00657106" w:rsidRDefault="003854F7" w:rsidP="00225B6A">
                            <w:pPr>
                              <w:rPr>
                                <w:rFonts w:ascii="Arial" w:hAnsi="Arial" w:cs="Arial"/>
                                <w:b/>
                                <w:szCs w:val="20"/>
                              </w:rPr>
                            </w:pPr>
                            <w:r>
                              <w:rPr>
                                <w:rFonts w:ascii="Century Gothic" w:hAnsi="Century Gothic"/>
                                <w:b/>
                                <w:noProof/>
                                <w:color w:val="3366FF"/>
                                <w:sz w:val="28"/>
                                <w:szCs w:val="28"/>
                              </w:rPr>
                              <w:drawing>
                                <wp:inline distT="0" distB="0" distL="0" distR="0" wp14:anchorId="6FB64B41" wp14:editId="3F720129">
                                  <wp:extent cx="2129935" cy="318207"/>
                                  <wp:effectExtent l="0" t="0" r="3810" b="5715"/>
                                  <wp:docPr id="16" name="Picture 16" descr="FSLogo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Logo_l"/>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92955" cy="372441"/>
                                          </a:xfrm>
                                          <a:prstGeom prst="rect">
                                            <a:avLst/>
                                          </a:prstGeom>
                                          <a:noFill/>
                                          <a:ln>
                                            <a:noFill/>
                                          </a:ln>
                                        </pic:spPr>
                                      </pic:pic>
                                    </a:graphicData>
                                  </a:graphic>
                                </wp:inline>
                              </w:drawing>
                            </w:r>
                          </w:p>
                          <w:p w:rsidR="00225B6A" w:rsidRDefault="00225B6A" w:rsidP="00225B6A">
                            <w:pPr>
                              <w:jc w:val="center"/>
                              <w:rPr>
                                <w:rFonts w:ascii="Arial" w:hAnsi="Arial" w:cs="Arial"/>
                                <w:b/>
                                <w:szCs w:val="20"/>
                              </w:rPr>
                            </w:pPr>
                          </w:p>
                          <w:p w:rsidR="00EC1971" w:rsidRDefault="00EC19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29" type="#_x0000_t202" style="position:absolute;left:0;text-align:left;margin-left:.15pt;margin-top:10.45pt;width:258.1pt;height:13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" fillcolor="white [3201]" strokecolor="#4bacc6 [3208]" strokeweight="2pt">
                <v:textbox>
                  <w:txbxContent>
                    <w:p w:rsidR="00657106" w:rsidRPr="00657106" w:rsidRDefault="00657106" w:rsidP="00657106">
                      <w:pPr>
                        <w:jc w:val="center"/>
                        <w:rPr>
                          <w:rFonts w:ascii="Arial" w:hAnsi="Arial" w:cs="Arial"/>
                          <w:b/>
                          <w:color w:val="000000" w:themeColor="text1"/>
                        </w:rPr>
                      </w:pPr>
                      <w:r w:rsidRPr="00657106">
                        <w:rPr>
                          <w:rFonts w:ascii="Arial" w:hAnsi="Arial" w:cs="Arial"/>
                          <w:b/>
                          <w:color w:val="000000" w:themeColor="text1"/>
                        </w:rPr>
                        <w:t>ONLINE UNIFORM SHOP ORDERING!</w:t>
                      </w:r>
                    </w:p>
                    <w:p w:rsidR="00657106" w:rsidRPr="00657106" w:rsidRDefault="00657106" w:rsidP="00657106">
                      <w:pPr>
                        <w:jc w:val="both"/>
                        <w:rPr>
                          <w:rFonts w:ascii="Arial" w:hAnsi="Arial" w:cs="Arial"/>
                          <w:sz w:val="20"/>
                          <w:szCs w:val="20"/>
                        </w:rPr>
                      </w:pPr>
                      <w:r w:rsidRPr="00657106">
                        <w:rPr>
                          <w:rFonts w:ascii="Arial" w:hAnsi="Arial" w:cs="Arial"/>
                          <w:sz w:val="20"/>
                          <w:szCs w:val="20"/>
                        </w:rPr>
                        <w:t xml:space="preserve">Want to place your uniform shop order online? Simply go to </w:t>
                      </w:r>
                      <w:hyperlink r:id="rId13" w:history="1">
                        <w:r w:rsidRPr="00657106">
                          <w:rPr>
                            <w:rStyle w:val="Hyperlink"/>
                            <w:rFonts w:ascii="Arial" w:hAnsi="Arial" w:cs="Arial"/>
                            <w:sz w:val="20"/>
                            <w:szCs w:val="20"/>
                          </w:rPr>
                          <w:t>www.flexischools.com.au</w:t>
                        </w:r>
                      </w:hyperlink>
                      <w:r w:rsidRPr="00657106">
                        <w:rPr>
                          <w:rFonts w:ascii="Arial" w:hAnsi="Arial" w:cs="Arial"/>
                          <w:sz w:val="20"/>
                          <w:szCs w:val="20"/>
                        </w:rPr>
                        <w:t xml:space="preserve"> and click </w:t>
                      </w:r>
                      <w:r w:rsidRPr="00657106">
                        <w:rPr>
                          <w:rFonts w:ascii="Arial" w:hAnsi="Arial" w:cs="Arial"/>
                          <w:b/>
                          <w:sz w:val="20"/>
                          <w:szCs w:val="20"/>
                        </w:rPr>
                        <w:t>“Register Now”</w:t>
                      </w:r>
                      <w:r w:rsidRPr="00657106">
                        <w:rPr>
                          <w:rFonts w:ascii="Arial" w:hAnsi="Arial" w:cs="Arial"/>
                          <w:sz w:val="20"/>
                          <w:szCs w:val="20"/>
                        </w:rPr>
                        <w:t xml:space="preserve">. You will be sent an email with further instructions on how to complete the registration. Once registered, you can start placing orders immediately. </w:t>
                      </w:r>
                    </w:p>
                    <w:p w:rsidR="00657106" w:rsidRPr="00657106" w:rsidRDefault="00657106" w:rsidP="00657106">
                      <w:pPr>
                        <w:jc w:val="both"/>
                        <w:rPr>
                          <w:rFonts w:ascii="Arial" w:hAnsi="Arial" w:cs="Arial"/>
                          <w:sz w:val="20"/>
                          <w:szCs w:val="20"/>
                        </w:rPr>
                      </w:pPr>
                      <w:r w:rsidRPr="00657106">
                        <w:rPr>
                          <w:rFonts w:ascii="Arial" w:hAnsi="Arial" w:cs="Arial"/>
                          <w:sz w:val="20"/>
                          <w:szCs w:val="20"/>
                        </w:rPr>
                        <w:t>The Uniform Shop will still open Monday mornings in the Old Hall from 8.45am-9.15am.</w:t>
                      </w:r>
                    </w:p>
                    <w:p w:rsidR="00657106" w:rsidRDefault="003854F7" w:rsidP="00225B6A">
                      <w:pPr>
                        <w:rPr>
                          <w:rFonts w:ascii="Arial" w:hAnsi="Arial" w:cs="Arial"/>
                          <w:b/>
                          <w:szCs w:val="20"/>
                        </w:rPr>
                      </w:pPr>
                      <w:r>
                        <w:rPr>
                          <w:rFonts w:ascii="Century Gothic" w:hAnsi="Century Gothic"/>
                          <w:b/>
                          <w:noProof/>
                          <w:color w:val="3366FF"/>
                          <w:sz w:val="28"/>
                          <w:szCs w:val="28"/>
                        </w:rPr>
                        <w:drawing>
                          <wp:inline distT="0" distB="0" distL="0" distR="0" wp14:anchorId="6FB64B41" wp14:editId="3F720129">
                            <wp:extent cx="2129935" cy="318207"/>
                            <wp:effectExtent l="0" t="0" r="3810" b="5715"/>
                            <wp:docPr id="16" name="Picture 16" descr="FSLogo_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Logo_l"/>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92955" cy="372441"/>
                                    </a:xfrm>
                                    <a:prstGeom prst="rect">
                                      <a:avLst/>
                                    </a:prstGeom>
                                    <a:noFill/>
                                    <a:ln>
                                      <a:noFill/>
                                    </a:ln>
                                  </pic:spPr>
                                </pic:pic>
                              </a:graphicData>
                            </a:graphic>
                          </wp:inline>
                        </w:drawing>
                      </w:r>
                    </w:p>
                    <w:p w:rsidR="00225B6A" w:rsidRDefault="00225B6A" w:rsidP="00225B6A">
                      <w:pPr>
                        <w:jc w:val="center"/>
                        <w:rPr>
                          <w:rFonts w:ascii="Arial" w:hAnsi="Arial" w:cs="Arial"/>
                          <w:b/>
                          <w:szCs w:val="20"/>
                        </w:rPr>
                      </w:pPr>
                    </w:p>
                    <w:p w:rsidR="00EC1971" w:rsidRDefault="00EC1971"/>
                  </w:txbxContent>
                </v:textbox>
              </v:shape>
            </w:pict>
          </mc:Fallback>
        </mc:AlternateContent>
      </w:r>
    </w:p>
    <w:p w:rsidR="00E6173E" w:rsidRPr="002E342B" w:rsidRDefault="00E6173E" w:rsidP="00C575D5">
      <w:pPr>
        <w:jc w:val="both"/>
        <w:rPr>
          <w:rFonts w:ascii="Arial" w:hAnsi="Arial" w:cs="Arial"/>
          <w:noProof/>
          <w:color w:val="000000"/>
          <w:sz w:val="20"/>
          <w:szCs w:val="20"/>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E6173E" w:rsidRDefault="00E6173E" w:rsidP="00C575D5">
      <w:pPr>
        <w:jc w:val="both"/>
        <w:rPr>
          <w:rFonts w:ascii="Arial" w:hAnsi="Arial" w:cs="Arial"/>
          <w:b/>
          <w:noProof/>
          <w:color w:val="000000"/>
          <w:sz w:val="20"/>
          <w:szCs w:val="20"/>
          <w:u w:val="single"/>
        </w:rPr>
      </w:pPr>
    </w:p>
    <w:p w:rsidR="00A56C4D" w:rsidRPr="003513A6" w:rsidRDefault="00A56C4D" w:rsidP="00A56C4D">
      <w:pPr>
        <w:jc w:val="both"/>
        <w:rPr>
          <w:rFonts w:ascii="Arial" w:hAnsi="Arial" w:cs="Arial"/>
          <w:b/>
          <w:noProof/>
          <w:color w:val="000000"/>
        </w:rPr>
      </w:pPr>
      <w:r>
        <w:rPr>
          <w:rFonts w:ascii="Arial" w:hAnsi="Arial" w:cs="Arial"/>
          <w:b/>
          <w:noProof/>
          <w:color w:val="000000"/>
        </w:rPr>
        <w:t>P</w:t>
      </w:r>
      <w:r w:rsidRPr="003513A6">
        <w:rPr>
          <w:rFonts w:ascii="Arial" w:hAnsi="Arial" w:cs="Arial"/>
          <w:b/>
          <w:noProof/>
          <w:color w:val="000000"/>
        </w:rPr>
        <w:t xml:space="preserve">ayment for Uniform Orders is by: </w:t>
      </w:r>
      <w:r w:rsidRPr="003513A6">
        <w:rPr>
          <w:rFonts w:ascii="Arial" w:hAnsi="Arial" w:cs="Arial"/>
          <w:b/>
          <w:noProof/>
          <w:color w:val="000000"/>
          <w:u w:val="single"/>
        </w:rPr>
        <w:t>Flexischools (see above), Cash or Cheque only</w:t>
      </w:r>
      <w:r w:rsidRPr="003513A6">
        <w:rPr>
          <w:rFonts w:ascii="Arial" w:hAnsi="Arial" w:cs="Arial"/>
          <w:b/>
          <w:noProof/>
          <w:color w:val="000000"/>
        </w:rPr>
        <w:t xml:space="preserve"> – </w:t>
      </w:r>
    </w:p>
    <w:p w:rsidR="00A56C4D" w:rsidRDefault="00A56C4D" w:rsidP="00A56C4D">
      <w:pPr>
        <w:jc w:val="both"/>
        <w:rPr>
          <w:rFonts w:ascii="Arial" w:hAnsi="Arial" w:cs="Arial"/>
          <w:noProof/>
          <w:color w:val="000000"/>
          <w:sz w:val="20"/>
          <w:szCs w:val="20"/>
        </w:rPr>
      </w:pPr>
      <w:r w:rsidRPr="00BC5F8F">
        <w:rPr>
          <w:rFonts w:ascii="Arial" w:hAnsi="Arial" w:cs="Arial"/>
          <w:b/>
          <w:noProof/>
          <w:color w:val="000000"/>
          <w:sz w:val="20"/>
          <w:szCs w:val="20"/>
        </w:rPr>
        <w:t>Cheques payable to:   The Junction School P &amp; C.</w:t>
      </w:r>
      <w:r w:rsidRPr="00F75C4B">
        <w:rPr>
          <w:rFonts w:ascii="Arial" w:hAnsi="Arial" w:cs="Arial"/>
          <w:b/>
          <w:noProof/>
          <w:color w:val="000000"/>
          <w:sz w:val="28"/>
          <w:szCs w:val="28"/>
        </w:rPr>
        <w:t xml:space="preserve">  </w:t>
      </w:r>
      <w:r w:rsidRPr="00B83FAA">
        <w:rPr>
          <w:rFonts w:ascii="Arial" w:hAnsi="Arial" w:cs="Arial"/>
          <w:b/>
          <w:noProof/>
          <w:color w:val="000000"/>
        </w:rPr>
        <w:t>EFTPOS FACILITIES</w:t>
      </w:r>
      <w:r>
        <w:rPr>
          <w:rFonts w:ascii="Arial" w:hAnsi="Arial" w:cs="Arial"/>
          <w:b/>
          <w:noProof/>
          <w:color w:val="000000"/>
        </w:rPr>
        <w:t xml:space="preserve"> are only able to be used when ordering by the Flexischools system.</w:t>
      </w:r>
      <w:r w:rsidRPr="00B83FAA">
        <w:rPr>
          <w:rFonts w:ascii="Arial" w:hAnsi="Arial" w:cs="Arial"/>
          <w:b/>
          <w:noProof/>
          <w:color w:val="000000"/>
        </w:rPr>
        <w:t xml:space="preserve"> </w:t>
      </w:r>
    </w:p>
    <w:p w:rsidR="00BC5F8F" w:rsidRDefault="008A7DB7" w:rsidP="00C575D5">
      <w:pPr>
        <w:jc w:val="both"/>
        <w:rPr>
          <w:rFonts w:ascii="Arial" w:hAnsi="Arial" w:cs="Arial"/>
          <w:noProof/>
          <w:color w:val="000000"/>
          <w:sz w:val="20"/>
          <w:szCs w:val="20"/>
        </w:rPr>
      </w:pPr>
      <w:r>
        <w:rPr>
          <w:rFonts w:ascii="Arial" w:hAnsi="Arial" w:cs="Arial"/>
          <w:noProof/>
          <w:color w:val="000000"/>
          <w:sz w:val="20"/>
          <w:szCs w:val="20"/>
        </w:rPr>
        <w:t>If you purchase any second hand clothing items – please delete old names off the items and make sure your child’s name is written clearly on all items of clothing.</w:t>
      </w:r>
      <w:r w:rsidR="003854F7">
        <w:rPr>
          <w:rFonts w:ascii="Arial" w:hAnsi="Arial" w:cs="Arial"/>
          <w:noProof/>
          <w:color w:val="000000"/>
          <w:sz w:val="20"/>
          <w:szCs w:val="20"/>
        </w:rPr>
        <w:t xml:space="preserve">     </w:t>
      </w:r>
      <w:r w:rsidR="00BC5F8F">
        <w:rPr>
          <w:rFonts w:ascii="Arial" w:hAnsi="Arial" w:cs="Arial"/>
          <w:noProof/>
          <w:color w:val="000000"/>
          <w:sz w:val="20"/>
          <w:szCs w:val="20"/>
        </w:rPr>
        <w:t xml:space="preserve">Donna Reay, </w:t>
      </w:r>
      <w:r w:rsidR="00935894">
        <w:rPr>
          <w:rFonts w:ascii="Arial" w:hAnsi="Arial" w:cs="Arial"/>
          <w:noProof/>
          <w:color w:val="000000"/>
          <w:sz w:val="20"/>
          <w:szCs w:val="20"/>
        </w:rPr>
        <w:t>Co-ordinator</w:t>
      </w:r>
    </w:p>
    <w:p w:rsidR="00D26088" w:rsidRPr="00092728" w:rsidRDefault="00D26088" w:rsidP="00D26088">
      <w:pPr>
        <w:jc w:val="both"/>
        <w:rPr>
          <w:rFonts w:ascii="Arial" w:hAnsi="Arial" w:cs="Arial"/>
          <w:b/>
          <w:sz w:val="20"/>
          <w:szCs w:val="20"/>
        </w:rPr>
      </w:pPr>
    </w:p>
    <w:p w:rsidR="004878F7" w:rsidRDefault="004878F7" w:rsidP="00D26088">
      <w:pPr>
        <w:jc w:val="center"/>
        <w:rPr>
          <w:rFonts w:ascii="Arial" w:hAnsi="Arial" w:cs="Arial"/>
          <w:b/>
          <w:sz w:val="20"/>
          <w:szCs w:val="20"/>
        </w:rPr>
      </w:pPr>
    </w:p>
    <w:p w:rsidR="00D26088" w:rsidRDefault="00092728" w:rsidP="00D26088">
      <w:pPr>
        <w:jc w:val="both"/>
        <w:rPr>
          <w:rFonts w:ascii="Arial" w:hAnsi="Arial" w:cs="Arial"/>
          <w:b/>
        </w:rPr>
      </w:pPr>
      <w:r w:rsidRPr="00092728">
        <w:rPr>
          <w:rFonts w:ascii="Arial" w:hAnsi="Arial" w:cs="Arial"/>
          <w:b/>
        </w:rPr>
        <w:t>P&amp;C NEWS</w:t>
      </w:r>
    </w:p>
    <w:p w:rsidR="00E42F95" w:rsidRDefault="00E42F95" w:rsidP="00456498">
      <w:pPr>
        <w:jc w:val="both"/>
        <w:rPr>
          <w:rFonts w:ascii="Arial" w:hAnsi="Arial" w:cs="Arial"/>
          <w:b/>
          <w:sz w:val="20"/>
          <w:szCs w:val="20"/>
        </w:rPr>
      </w:pPr>
    </w:p>
    <w:p w:rsidR="00E64462" w:rsidRPr="00C478E6" w:rsidRDefault="00E64462" w:rsidP="00E64462">
      <w:pPr>
        <w:jc w:val="both"/>
        <w:rPr>
          <w:rFonts w:ascii="Arial" w:hAnsi="Arial" w:cs="Arial"/>
          <w:sz w:val="20"/>
          <w:szCs w:val="20"/>
        </w:rPr>
      </w:pPr>
      <w:r w:rsidRPr="00C478E6">
        <w:rPr>
          <w:rFonts w:ascii="Arial" w:hAnsi="Arial" w:cs="Arial"/>
          <w:b/>
          <w:sz w:val="20"/>
          <w:szCs w:val="20"/>
        </w:rPr>
        <w:t>FATHER’S DAY BREAKFAST – Thursday 3</w:t>
      </w:r>
      <w:r w:rsidRPr="00C478E6">
        <w:rPr>
          <w:rFonts w:ascii="Arial" w:hAnsi="Arial" w:cs="Arial"/>
          <w:b/>
          <w:sz w:val="20"/>
          <w:szCs w:val="20"/>
          <w:vertAlign w:val="superscript"/>
        </w:rPr>
        <w:t>rd</w:t>
      </w:r>
      <w:r w:rsidRPr="00C478E6">
        <w:rPr>
          <w:rFonts w:ascii="Arial" w:hAnsi="Arial" w:cs="Arial"/>
          <w:b/>
          <w:sz w:val="20"/>
          <w:szCs w:val="20"/>
        </w:rPr>
        <w:t xml:space="preserve"> September – 8.00am</w:t>
      </w:r>
    </w:p>
    <w:p w:rsidR="00E64462" w:rsidRPr="00C478E6" w:rsidRDefault="00E64462" w:rsidP="00E64462">
      <w:pPr>
        <w:jc w:val="both"/>
        <w:rPr>
          <w:rFonts w:ascii="Arial" w:hAnsi="Arial" w:cs="Arial"/>
          <w:sz w:val="20"/>
          <w:szCs w:val="20"/>
        </w:rPr>
      </w:pPr>
      <w:r w:rsidRPr="00C478E6">
        <w:rPr>
          <w:rFonts w:ascii="Arial" w:hAnsi="Arial" w:cs="Arial"/>
          <w:sz w:val="20"/>
          <w:szCs w:val="20"/>
        </w:rPr>
        <w:t>Thanks to Kendall Long who has offered to co</w:t>
      </w:r>
      <w:r w:rsidR="00657AED">
        <w:rPr>
          <w:rFonts w:ascii="Arial" w:hAnsi="Arial" w:cs="Arial"/>
          <w:sz w:val="20"/>
          <w:szCs w:val="20"/>
        </w:rPr>
        <w:t>-</w:t>
      </w:r>
      <w:r w:rsidRPr="00C478E6">
        <w:rPr>
          <w:rFonts w:ascii="Arial" w:hAnsi="Arial" w:cs="Arial"/>
          <w:sz w:val="20"/>
          <w:szCs w:val="20"/>
        </w:rPr>
        <w:t>ordinate the Father’s Day Breakfast.  Please lock the date in your diary. We will soon be calling for volunteers to help on the day.  This year we wi</w:t>
      </w:r>
      <w:r w:rsidR="00657AED">
        <w:rPr>
          <w:rFonts w:ascii="Arial" w:hAnsi="Arial" w:cs="Arial"/>
          <w:sz w:val="20"/>
          <w:szCs w:val="20"/>
        </w:rPr>
        <w:t xml:space="preserve">ll likely do pre-sales through </w:t>
      </w:r>
      <w:proofErr w:type="spellStart"/>
      <w:r w:rsidR="00657AED">
        <w:rPr>
          <w:rFonts w:ascii="Arial" w:hAnsi="Arial" w:cs="Arial"/>
          <w:sz w:val="20"/>
          <w:szCs w:val="20"/>
        </w:rPr>
        <w:t>F</w:t>
      </w:r>
      <w:r w:rsidRPr="00C478E6">
        <w:rPr>
          <w:rFonts w:ascii="Arial" w:hAnsi="Arial" w:cs="Arial"/>
          <w:sz w:val="20"/>
          <w:szCs w:val="20"/>
        </w:rPr>
        <w:t>lexischools</w:t>
      </w:r>
      <w:proofErr w:type="spellEnd"/>
      <w:r w:rsidRPr="00C478E6">
        <w:rPr>
          <w:rFonts w:ascii="Arial" w:hAnsi="Arial" w:cs="Arial"/>
          <w:sz w:val="20"/>
          <w:szCs w:val="20"/>
        </w:rPr>
        <w:t>.  Please keep an eye out in the coming weeks for details.</w:t>
      </w:r>
    </w:p>
    <w:p w:rsidR="00E64462" w:rsidRPr="00C478E6" w:rsidRDefault="00E64462" w:rsidP="00E64462">
      <w:pPr>
        <w:jc w:val="both"/>
        <w:rPr>
          <w:rFonts w:ascii="Arial" w:hAnsi="Arial" w:cs="Arial"/>
          <w:sz w:val="20"/>
          <w:szCs w:val="20"/>
        </w:rPr>
      </w:pPr>
    </w:p>
    <w:p w:rsidR="00E64462" w:rsidRPr="00C478E6" w:rsidRDefault="00E64462" w:rsidP="00E64462">
      <w:pPr>
        <w:jc w:val="both"/>
        <w:rPr>
          <w:rFonts w:ascii="Arial" w:hAnsi="Arial" w:cs="Arial"/>
          <w:sz w:val="20"/>
          <w:szCs w:val="20"/>
        </w:rPr>
      </w:pPr>
      <w:r w:rsidRPr="00C478E6">
        <w:rPr>
          <w:rFonts w:ascii="Arial" w:hAnsi="Arial" w:cs="Arial"/>
          <w:b/>
          <w:sz w:val="20"/>
          <w:szCs w:val="20"/>
        </w:rPr>
        <w:t>RUN NEWCASTLE – 13 September</w:t>
      </w:r>
    </w:p>
    <w:p w:rsidR="00E64462" w:rsidRPr="00C478E6" w:rsidRDefault="00E64462" w:rsidP="00E64462">
      <w:pPr>
        <w:jc w:val="both"/>
        <w:rPr>
          <w:rFonts w:ascii="Arial" w:hAnsi="Arial" w:cs="Arial"/>
          <w:sz w:val="20"/>
          <w:szCs w:val="20"/>
        </w:rPr>
      </w:pPr>
      <w:r w:rsidRPr="00C478E6">
        <w:rPr>
          <w:rFonts w:ascii="Arial" w:hAnsi="Arial" w:cs="Arial"/>
          <w:sz w:val="20"/>
          <w:szCs w:val="20"/>
        </w:rPr>
        <w:t>For the last few years, TJPS has proudly supported the Run Newcastle event by forming an official “The Junction Public School” team, and rallying as much support from within our school community as possible.  The entry fees to Run Newcastle provide financial support to the John Hunter Hospital’s Adolescent Ward – something that we all hope we’ll never need to use, but all have the potential to be grateful is well resourced.</w:t>
      </w:r>
    </w:p>
    <w:p w:rsidR="00E64462" w:rsidRPr="00C478E6" w:rsidRDefault="00E64462" w:rsidP="00E64462">
      <w:pPr>
        <w:jc w:val="both"/>
        <w:rPr>
          <w:rFonts w:ascii="Arial" w:hAnsi="Arial" w:cs="Arial"/>
          <w:sz w:val="20"/>
          <w:szCs w:val="20"/>
        </w:rPr>
      </w:pPr>
    </w:p>
    <w:p w:rsidR="00E64462" w:rsidRPr="00C478E6" w:rsidRDefault="00E64462" w:rsidP="00E64462">
      <w:pPr>
        <w:jc w:val="both"/>
        <w:rPr>
          <w:rFonts w:ascii="Arial" w:hAnsi="Arial" w:cs="Arial"/>
          <w:sz w:val="20"/>
          <w:szCs w:val="20"/>
        </w:rPr>
      </w:pPr>
      <w:r w:rsidRPr="00C478E6">
        <w:rPr>
          <w:rFonts w:ascii="Arial" w:hAnsi="Arial" w:cs="Arial"/>
          <w:sz w:val="20"/>
          <w:szCs w:val="20"/>
        </w:rPr>
        <w:t xml:space="preserve">Again this year we have registered an official team, and welcome everyone to sign up and join us on 13 September for either a quick jog or casual walk around the foreshore.  Please register at </w:t>
      </w:r>
      <w:hyperlink r:id="rId15" w:history="1">
        <w:r w:rsidRPr="00C478E6">
          <w:rPr>
            <w:rStyle w:val="Hyperlink"/>
            <w:rFonts w:ascii="Arial" w:hAnsi="Arial" w:cs="Arial"/>
            <w:sz w:val="20"/>
            <w:szCs w:val="20"/>
          </w:rPr>
          <w:t>http://newcastle.runaustralia.com.au/</w:t>
        </w:r>
      </w:hyperlink>
      <w:r w:rsidRPr="00C478E6">
        <w:rPr>
          <w:rFonts w:ascii="Arial" w:hAnsi="Arial" w:cs="Arial"/>
          <w:sz w:val="20"/>
          <w:szCs w:val="20"/>
        </w:rPr>
        <w:t xml:space="preserve">, register in the Team/School category, select to </w:t>
      </w:r>
      <w:r w:rsidRPr="00C478E6">
        <w:rPr>
          <w:rFonts w:ascii="Arial" w:hAnsi="Arial" w:cs="Arial"/>
          <w:i/>
          <w:sz w:val="20"/>
          <w:szCs w:val="20"/>
        </w:rPr>
        <w:t>Join an Existing Team</w:t>
      </w:r>
      <w:r w:rsidRPr="00C478E6">
        <w:rPr>
          <w:rFonts w:ascii="Arial" w:hAnsi="Arial" w:cs="Arial"/>
          <w:sz w:val="20"/>
          <w:szCs w:val="20"/>
        </w:rPr>
        <w:t xml:space="preserve">, and then join </w:t>
      </w:r>
      <w:r w:rsidRPr="00C478E6">
        <w:rPr>
          <w:rFonts w:ascii="Arial" w:hAnsi="Arial" w:cs="Arial"/>
          <w:b/>
          <w:sz w:val="20"/>
          <w:szCs w:val="20"/>
        </w:rPr>
        <w:t>The Junction Public School – OFFICIAL</w:t>
      </w:r>
      <w:r w:rsidRPr="00C478E6">
        <w:rPr>
          <w:rFonts w:ascii="Arial" w:hAnsi="Arial" w:cs="Arial"/>
          <w:sz w:val="20"/>
          <w:szCs w:val="20"/>
        </w:rPr>
        <w:t xml:space="preserve"> team (please don’t create a new team, as it won’t count towards our numbers).  Anyone can join our team – friends, family – anyone.  Sometimes the Run Australia folks offer incentives for teams with the most number of people in them – and we’re unsure as to whether that </w:t>
      </w:r>
      <w:r w:rsidRPr="00C478E6">
        <w:rPr>
          <w:rFonts w:ascii="Arial" w:hAnsi="Arial" w:cs="Arial"/>
          <w:sz w:val="20"/>
          <w:szCs w:val="20"/>
        </w:rPr>
        <w:lastRenderedPageBreak/>
        <w:t>might apply this year or not – but the more the merrier on the TJPS team!</w:t>
      </w:r>
    </w:p>
    <w:p w:rsidR="00E64462" w:rsidRPr="00C478E6" w:rsidRDefault="00E64462" w:rsidP="00E64462">
      <w:pPr>
        <w:jc w:val="both"/>
        <w:rPr>
          <w:rFonts w:ascii="Arial" w:hAnsi="Arial" w:cs="Arial"/>
          <w:b/>
          <w:sz w:val="20"/>
          <w:szCs w:val="20"/>
        </w:rPr>
      </w:pPr>
    </w:p>
    <w:p w:rsidR="00E64462" w:rsidRPr="00C478E6" w:rsidRDefault="00E64462" w:rsidP="00E64462">
      <w:pPr>
        <w:jc w:val="both"/>
        <w:rPr>
          <w:rFonts w:ascii="Arial" w:hAnsi="Arial" w:cs="Arial"/>
          <w:b/>
          <w:sz w:val="20"/>
          <w:szCs w:val="20"/>
        </w:rPr>
      </w:pPr>
      <w:r w:rsidRPr="00C478E6">
        <w:rPr>
          <w:rFonts w:ascii="Arial" w:hAnsi="Arial" w:cs="Arial"/>
          <w:b/>
          <w:sz w:val="20"/>
          <w:szCs w:val="20"/>
        </w:rPr>
        <w:t>HOLIDAY RAFFLE</w:t>
      </w:r>
    </w:p>
    <w:p w:rsidR="00E64462" w:rsidRPr="00C478E6" w:rsidRDefault="00E64462" w:rsidP="00E64462">
      <w:pPr>
        <w:jc w:val="both"/>
        <w:rPr>
          <w:rFonts w:ascii="Arial" w:hAnsi="Arial" w:cs="Arial"/>
          <w:sz w:val="20"/>
          <w:szCs w:val="20"/>
        </w:rPr>
      </w:pPr>
      <w:r w:rsidRPr="00C478E6">
        <w:rPr>
          <w:rFonts w:ascii="Arial" w:hAnsi="Arial" w:cs="Arial"/>
          <w:sz w:val="20"/>
          <w:szCs w:val="20"/>
        </w:rPr>
        <w:t>We are excited to announce that Doyle Partners chartered accountants have generously donated a fabulous second prize for the raffle. We also have a great range of incentive prizes for the kids this year – and look forward to launching the raffle towards the middle of this term.  The raffle will be drawn at the Spring Fair on 31 October.</w:t>
      </w:r>
    </w:p>
    <w:p w:rsidR="00E64462" w:rsidRPr="00C478E6" w:rsidRDefault="00E64462" w:rsidP="00E64462">
      <w:pPr>
        <w:jc w:val="both"/>
        <w:rPr>
          <w:rFonts w:ascii="Arial" w:hAnsi="Arial" w:cs="Arial"/>
          <w:sz w:val="20"/>
          <w:szCs w:val="20"/>
        </w:rPr>
      </w:pPr>
    </w:p>
    <w:p w:rsidR="00E64462" w:rsidRPr="00C478E6" w:rsidRDefault="00E64462" w:rsidP="00E64462">
      <w:pPr>
        <w:jc w:val="both"/>
        <w:rPr>
          <w:rFonts w:ascii="Arial" w:hAnsi="Arial" w:cs="Arial"/>
          <w:sz w:val="20"/>
          <w:szCs w:val="20"/>
        </w:rPr>
      </w:pPr>
      <w:r w:rsidRPr="00C478E6">
        <w:rPr>
          <w:rFonts w:ascii="Arial" w:hAnsi="Arial" w:cs="Arial"/>
          <w:b/>
          <w:sz w:val="20"/>
          <w:szCs w:val="20"/>
        </w:rPr>
        <w:t>Next P&amp;C Meeting – Friday 7</w:t>
      </w:r>
      <w:r w:rsidRPr="00C478E6">
        <w:rPr>
          <w:rFonts w:ascii="Arial" w:hAnsi="Arial" w:cs="Arial"/>
          <w:b/>
          <w:sz w:val="20"/>
          <w:szCs w:val="20"/>
          <w:vertAlign w:val="superscript"/>
        </w:rPr>
        <w:t>th</w:t>
      </w:r>
      <w:r w:rsidRPr="00C478E6">
        <w:rPr>
          <w:rFonts w:ascii="Arial" w:hAnsi="Arial" w:cs="Arial"/>
          <w:b/>
          <w:sz w:val="20"/>
          <w:szCs w:val="20"/>
        </w:rPr>
        <w:t xml:space="preserve"> August at 1.30pm</w:t>
      </w:r>
    </w:p>
    <w:p w:rsidR="00E64462" w:rsidRPr="00C478E6" w:rsidRDefault="00E64462" w:rsidP="00E64462">
      <w:pPr>
        <w:jc w:val="both"/>
        <w:rPr>
          <w:rFonts w:ascii="Arial" w:hAnsi="Arial" w:cs="Arial"/>
          <w:sz w:val="20"/>
          <w:szCs w:val="20"/>
        </w:rPr>
      </w:pPr>
      <w:r w:rsidRPr="00C478E6">
        <w:rPr>
          <w:rFonts w:ascii="Arial" w:hAnsi="Arial" w:cs="Arial"/>
          <w:sz w:val="20"/>
          <w:szCs w:val="20"/>
        </w:rPr>
        <w:t>Please note that the next P&amp;C meeting will be Friday 7</w:t>
      </w:r>
      <w:r w:rsidRPr="00C478E6">
        <w:rPr>
          <w:rFonts w:ascii="Arial" w:hAnsi="Arial" w:cs="Arial"/>
          <w:sz w:val="20"/>
          <w:szCs w:val="20"/>
          <w:vertAlign w:val="superscript"/>
        </w:rPr>
        <w:t>th</w:t>
      </w:r>
      <w:r w:rsidRPr="00C478E6">
        <w:rPr>
          <w:rFonts w:ascii="Arial" w:hAnsi="Arial" w:cs="Arial"/>
          <w:sz w:val="20"/>
          <w:szCs w:val="20"/>
        </w:rPr>
        <w:t xml:space="preserve"> August at 1.30pm.</w:t>
      </w:r>
    </w:p>
    <w:p w:rsidR="00E64462" w:rsidRPr="00C478E6" w:rsidRDefault="00E64462" w:rsidP="00E64462">
      <w:pPr>
        <w:jc w:val="both"/>
        <w:rPr>
          <w:rFonts w:ascii="Arial" w:hAnsi="Arial" w:cs="Arial"/>
          <w:bCs/>
          <w:sz w:val="20"/>
          <w:szCs w:val="20"/>
        </w:rPr>
      </w:pPr>
    </w:p>
    <w:p w:rsidR="00E64462" w:rsidRPr="00C478E6" w:rsidRDefault="00E64462" w:rsidP="00E64462">
      <w:pPr>
        <w:jc w:val="both"/>
        <w:rPr>
          <w:rFonts w:ascii="Arial" w:hAnsi="Arial" w:cs="Arial"/>
          <w:sz w:val="20"/>
          <w:szCs w:val="20"/>
        </w:rPr>
      </w:pPr>
      <w:r w:rsidRPr="00C478E6">
        <w:rPr>
          <w:rFonts w:ascii="Arial" w:hAnsi="Arial" w:cs="Arial"/>
          <w:b/>
          <w:sz w:val="20"/>
          <w:szCs w:val="20"/>
        </w:rPr>
        <w:t>Subscribing to the P&amp;C Email List</w:t>
      </w:r>
    </w:p>
    <w:p w:rsidR="00E64462" w:rsidRPr="00C478E6" w:rsidRDefault="00E64462" w:rsidP="00E64462">
      <w:pPr>
        <w:jc w:val="both"/>
        <w:rPr>
          <w:rFonts w:ascii="Arial" w:hAnsi="Arial" w:cs="Arial"/>
          <w:b/>
          <w:sz w:val="20"/>
          <w:szCs w:val="20"/>
        </w:rPr>
      </w:pPr>
      <w:r w:rsidRPr="00C478E6">
        <w:rPr>
          <w:rFonts w:ascii="Arial" w:hAnsi="Arial" w:cs="Arial"/>
          <w:sz w:val="20"/>
          <w:szCs w:val="20"/>
        </w:rPr>
        <w:t xml:space="preserve">To subscribe to the P&amp;C email list, please visit </w:t>
      </w:r>
      <w:hyperlink r:id="rId16" w:history="1">
        <w:r w:rsidRPr="00C478E6">
          <w:rPr>
            <w:rStyle w:val="Hyperlink"/>
            <w:rFonts w:ascii="Arial" w:hAnsi="Arial" w:cs="Arial"/>
            <w:b/>
            <w:sz w:val="20"/>
            <w:szCs w:val="20"/>
          </w:rPr>
          <w:t>http://eepurl.com/bfuMlX</w:t>
        </w:r>
      </w:hyperlink>
      <w:r w:rsidRPr="00C478E6">
        <w:rPr>
          <w:rFonts w:ascii="Arial" w:hAnsi="Arial" w:cs="Arial"/>
          <w:sz w:val="20"/>
          <w:szCs w:val="20"/>
        </w:rPr>
        <w:t xml:space="preserve">. </w:t>
      </w:r>
    </w:p>
    <w:p w:rsidR="00E64462" w:rsidRPr="00C478E6" w:rsidRDefault="00E64462" w:rsidP="00E64462">
      <w:pPr>
        <w:jc w:val="both"/>
        <w:rPr>
          <w:rFonts w:ascii="Arial" w:hAnsi="Arial" w:cs="Arial"/>
          <w:sz w:val="20"/>
          <w:szCs w:val="20"/>
        </w:rPr>
      </w:pPr>
    </w:p>
    <w:p w:rsidR="00E64462" w:rsidRPr="00C478E6" w:rsidRDefault="00E64462" w:rsidP="00E64462">
      <w:pPr>
        <w:jc w:val="both"/>
        <w:rPr>
          <w:rFonts w:ascii="Arial" w:hAnsi="Arial" w:cs="Arial"/>
          <w:sz w:val="20"/>
          <w:szCs w:val="20"/>
        </w:rPr>
      </w:pPr>
      <w:r w:rsidRPr="00C478E6">
        <w:rPr>
          <w:rFonts w:ascii="Arial" w:hAnsi="Arial" w:cs="Arial"/>
          <w:sz w:val="20"/>
          <w:szCs w:val="20"/>
        </w:rPr>
        <w:t xml:space="preserve">If you need to contact the P&amp;C, please drop us a line at junctionpandc@hotmail.com. </w:t>
      </w:r>
    </w:p>
    <w:p w:rsidR="00E64462" w:rsidRPr="00C478E6" w:rsidRDefault="00E64462" w:rsidP="00E64462">
      <w:pPr>
        <w:jc w:val="both"/>
        <w:rPr>
          <w:rFonts w:ascii="Arial" w:hAnsi="Arial" w:cs="Arial"/>
          <w:sz w:val="20"/>
          <w:szCs w:val="20"/>
        </w:rPr>
      </w:pPr>
    </w:p>
    <w:p w:rsidR="00E64462" w:rsidRPr="00C478E6" w:rsidRDefault="00E64462" w:rsidP="00E64462">
      <w:pPr>
        <w:jc w:val="both"/>
        <w:rPr>
          <w:rFonts w:ascii="Arial" w:hAnsi="Arial" w:cs="Arial"/>
          <w:b/>
          <w:sz w:val="20"/>
          <w:szCs w:val="20"/>
        </w:rPr>
      </w:pPr>
      <w:r w:rsidRPr="00C478E6">
        <w:rPr>
          <w:rFonts w:ascii="Arial" w:hAnsi="Arial" w:cs="Arial"/>
          <w:b/>
          <w:sz w:val="20"/>
          <w:szCs w:val="20"/>
        </w:rPr>
        <w:t>UPCOMING P&amp;C EVENTS:</w:t>
      </w:r>
    </w:p>
    <w:tbl>
      <w:tblPr>
        <w:tblW w:w="5000" w:type="pct"/>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321"/>
        <w:gridCol w:w="948"/>
        <w:gridCol w:w="2979"/>
      </w:tblGrid>
      <w:tr w:rsidR="00E64462" w:rsidRPr="00C478E6" w:rsidTr="00E64462">
        <w:tc>
          <w:tcPr>
            <w:tcW w:w="1259" w:type="pct"/>
            <w:tcBorders>
              <w:top w:val="single" w:sz="4" w:space="0" w:color="auto"/>
              <w:left w:val="single" w:sz="4" w:space="0" w:color="auto"/>
              <w:bottom w:val="single" w:sz="4" w:space="0" w:color="auto"/>
              <w:right w:val="single" w:sz="4" w:space="0" w:color="auto"/>
            </w:tcBorders>
            <w:hideMark/>
          </w:tcPr>
          <w:p w:rsidR="00E64462" w:rsidRPr="00C478E6" w:rsidRDefault="00E64462" w:rsidP="009C2FA7">
            <w:pPr>
              <w:jc w:val="both"/>
              <w:rPr>
                <w:rFonts w:ascii="Arial" w:eastAsiaTheme="minorHAnsi" w:hAnsi="Arial" w:cs="Arial"/>
                <w:sz w:val="20"/>
                <w:szCs w:val="20"/>
              </w:rPr>
            </w:pPr>
            <w:r w:rsidRPr="00C478E6">
              <w:rPr>
                <w:rFonts w:ascii="Arial" w:hAnsi="Arial" w:cs="Arial"/>
                <w:b/>
                <w:bCs/>
                <w:sz w:val="20"/>
                <w:szCs w:val="20"/>
              </w:rPr>
              <w:t>Date</w:t>
            </w:r>
          </w:p>
        </w:tc>
        <w:tc>
          <w:tcPr>
            <w:tcW w:w="903" w:type="pct"/>
            <w:tcBorders>
              <w:top w:val="single" w:sz="4" w:space="0" w:color="auto"/>
              <w:left w:val="single" w:sz="4" w:space="0" w:color="auto"/>
              <w:bottom w:val="single" w:sz="4" w:space="0" w:color="auto"/>
              <w:right w:val="single" w:sz="4" w:space="0" w:color="auto"/>
            </w:tcBorders>
            <w:hideMark/>
          </w:tcPr>
          <w:p w:rsidR="00E64462" w:rsidRPr="00C478E6" w:rsidRDefault="00E64462" w:rsidP="009C2FA7">
            <w:pPr>
              <w:jc w:val="both"/>
              <w:rPr>
                <w:rFonts w:ascii="Arial" w:hAnsi="Arial" w:cs="Arial"/>
                <w:sz w:val="20"/>
                <w:szCs w:val="20"/>
              </w:rPr>
            </w:pPr>
            <w:r w:rsidRPr="00C478E6">
              <w:rPr>
                <w:rFonts w:ascii="Arial" w:hAnsi="Arial" w:cs="Arial"/>
                <w:b/>
                <w:bCs/>
                <w:sz w:val="20"/>
                <w:szCs w:val="20"/>
              </w:rPr>
              <w:t>Time</w:t>
            </w:r>
          </w:p>
        </w:tc>
        <w:tc>
          <w:tcPr>
            <w:tcW w:w="2838" w:type="pct"/>
            <w:tcBorders>
              <w:top w:val="single" w:sz="4" w:space="0" w:color="auto"/>
              <w:left w:val="single" w:sz="4" w:space="0" w:color="auto"/>
              <w:bottom w:val="single" w:sz="4" w:space="0" w:color="auto"/>
              <w:right w:val="single" w:sz="4" w:space="0" w:color="auto"/>
            </w:tcBorders>
            <w:hideMark/>
          </w:tcPr>
          <w:p w:rsidR="00E64462" w:rsidRPr="00C478E6" w:rsidRDefault="00E64462" w:rsidP="009C2FA7">
            <w:pPr>
              <w:jc w:val="both"/>
              <w:rPr>
                <w:rFonts w:ascii="Arial" w:hAnsi="Arial" w:cs="Arial"/>
                <w:sz w:val="20"/>
                <w:szCs w:val="20"/>
              </w:rPr>
            </w:pPr>
            <w:r w:rsidRPr="00C478E6">
              <w:rPr>
                <w:rFonts w:ascii="Arial" w:hAnsi="Arial" w:cs="Arial"/>
                <w:b/>
                <w:bCs/>
                <w:sz w:val="20"/>
                <w:szCs w:val="20"/>
              </w:rPr>
              <w:t>Event</w:t>
            </w:r>
          </w:p>
        </w:tc>
      </w:tr>
      <w:tr w:rsidR="00E64462" w:rsidRPr="00C478E6" w:rsidTr="00E64462">
        <w:tc>
          <w:tcPr>
            <w:tcW w:w="1259"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7 Aug (Fri)</w:t>
            </w:r>
          </w:p>
        </w:tc>
        <w:tc>
          <w:tcPr>
            <w:tcW w:w="903"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1.30pm</w:t>
            </w:r>
          </w:p>
        </w:tc>
        <w:tc>
          <w:tcPr>
            <w:tcW w:w="2838"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P&amp;C Meeting</w:t>
            </w:r>
          </w:p>
        </w:tc>
      </w:tr>
      <w:tr w:rsidR="00E64462" w:rsidRPr="00C478E6" w:rsidTr="00E64462">
        <w:tc>
          <w:tcPr>
            <w:tcW w:w="1259"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Term 3 TBC</w:t>
            </w:r>
          </w:p>
        </w:tc>
        <w:tc>
          <w:tcPr>
            <w:tcW w:w="903"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TBC</w:t>
            </w:r>
          </w:p>
        </w:tc>
        <w:tc>
          <w:tcPr>
            <w:tcW w:w="2838"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Follow up working bee and possible gardening bee</w:t>
            </w:r>
          </w:p>
        </w:tc>
      </w:tr>
      <w:tr w:rsidR="00E64462" w:rsidRPr="00C478E6" w:rsidTr="00E64462">
        <w:tc>
          <w:tcPr>
            <w:tcW w:w="1259"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1 Sept (Tues)</w:t>
            </w:r>
          </w:p>
        </w:tc>
        <w:tc>
          <w:tcPr>
            <w:tcW w:w="903"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7.00pm</w:t>
            </w:r>
          </w:p>
        </w:tc>
        <w:tc>
          <w:tcPr>
            <w:tcW w:w="2838"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P&amp;C Meeting</w:t>
            </w:r>
          </w:p>
        </w:tc>
      </w:tr>
      <w:tr w:rsidR="00E64462" w:rsidRPr="00C478E6" w:rsidTr="00E64462">
        <w:tc>
          <w:tcPr>
            <w:tcW w:w="1259"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3 Sept (Thurs)</w:t>
            </w:r>
          </w:p>
        </w:tc>
        <w:tc>
          <w:tcPr>
            <w:tcW w:w="903"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8.00am</w:t>
            </w:r>
          </w:p>
        </w:tc>
        <w:tc>
          <w:tcPr>
            <w:tcW w:w="2838"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proofErr w:type="spellStart"/>
            <w:r w:rsidRPr="00C478E6">
              <w:rPr>
                <w:rFonts w:ascii="Arial" w:hAnsi="Arial" w:cs="Arial"/>
                <w:sz w:val="20"/>
                <w:szCs w:val="20"/>
              </w:rPr>
              <w:t>Fathers Day</w:t>
            </w:r>
            <w:proofErr w:type="spellEnd"/>
            <w:r w:rsidRPr="00C478E6">
              <w:rPr>
                <w:rFonts w:ascii="Arial" w:hAnsi="Arial" w:cs="Arial"/>
                <w:sz w:val="20"/>
                <w:szCs w:val="20"/>
              </w:rPr>
              <w:t xml:space="preserve"> Breakfast</w:t>
            </w:r>
          </w:p>
        </w:tc>
      </w:tr>
      <w:tr w:rsidR="00E64462" w:rsidRPr="00C478E6" w:rsidTr="00E64462">
        <w:tc>
          <w:tcPr>
            <w:tcW w:w="1259"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13 Sept (Sun)</w:t>
            </w:r>
          </w:p>
        </w:tc>
        <w:tc>
          <w:tcPr>
            <w:tcW w:w="903"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Morning</w:t>
            </w:r>
          </w:p>
        </w:tc>
        <w:tc>
          <w:tcPr>
            <w:tcW w:w="2838"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Run Newcastle – Harbour Foreshore</w:t>
            </w:r>
          </w:p>
        </w:tc>
      </w:tr>
      <w:tr w:rsidR="00E64462" w:rsidRPr="00C478E6" w:rsidTr="00E64462">
        <w:tc>
          <w:tcPr>
            <w:tcW w:w="1259" w:type="pct"/>
            <w:tcBorders>
              <w:top w:val="single" w:sz="4" w:space="0" w:color="auto"/>
              <w:left w:val="single" w:sz="4" w:space="0" w:color="auto"/>
              <w:bottom w:val="single" w:sz="4" w:space="0" w:color="auto"/>
              <w:right w:val="single" w:sz="4" w:space="0" w:color="auto"/>
            </w:tcBorders>
            <w:hideMark/>
          </w:tcPr>
          <w:p w:rsidR="00E64462" w:rsidRPr="00C478E6" w:rsidRDefault="00E64462" w:rsidP="009C2FA7">
            <w:pPr>
              <w:jc w:val="both"/>
              <w:rPr>
                <w:rFonts w:ascii="Arial" w:hAnsi="Arial" w:cs="Arial"/>
                <w:sz w:val="20"/>
                <w:szCs w:val="20"/>
              </w:rPr>
            </w:pPr>
            <w:r w:rsidRPr="00C478E6">
              <w:rPr>
                <w:rFonts w:ascii="Arial" w:hAnsi="Arial" w:cs="Arial"/>
                <w:sz w:val="20"/>
                <w:szCs w:val="20"/>
              </w:rPr>
              <w:t>31 Oct 2015</w:t>
            </w:r>
          </w:p>
        </w:tc>
        <w:tc>
          <w:tcPr>
            <w:tcW w:w="903" w:type="pct"/>
            <w:tcBorders>
              <w:top w:val="single" w:sz="4" w:space="0" w:color="auto"/>
              <w:left w:val="single" w:sz="4" w:space="0" w:color="auto"/>
              <w:bottom w:val="single" w:sz="4" w:space="0" w:color="auto"/>
              <w:right w:val="single" w:sz="4" w:space="0" w:color="auto"/>
            </w:tcBorders>
            <w:hideMark/>
          </w:tcPr>
          <w:p w:rsidR="00E64462" w:rsidRPr="00C478E6" w:rsidRDefault="00E64462" w:rsidP="009C2FA7">
            <w:pPr>
              <w:jc w:val="both"/>
              <w:rPr>
                <w:rFonts w:ascii="Arial" w:hAnsi="Arial" w:cs="Arial"/>
                <w:sz w:val="20"/>
                <w:szCs w:val="20"/>
              </w:rPr>
            </w:pPr>
            <w:r w:rsidRPr="00C478E6">
              <w:rPr>
                <w:rFonts w:ascii="Arial" w:hAnsi="Arial" w:cs="Arial"/>
                <w:sz w:val="20"/>
                <w:szCs w:val="20"/>
              </w:rPr>
              <w:t>12pm-4pm</w:t>
            </w:r>
          </w:p>
        </w:tc>
        <w:tc>
          <w:tcPr>
            <w:tcW w:w="2838" w:type="pct"/>
            <w:tcBorders>
              <w:top w:val="single" w:sz="4" w:space="0" w:color="auto"/>
              <w:left w:val="single" w:sz="4" w:space="0" w:color="auto"/>
              <w:bottom w:val="single" w:sz="4" w:space="0" w:color="auto"/>
              <w:right w:val="single" w:sz="4" w:space="0" w:color="auto"/>
            </w:tcBorders>
            <w:hideMark/>
          </w:tcPr>
          <w:p w:rsidR="00E64462" w:rsidRPr="00C478E6" w:rsidRDefault="00E64462" w:rsidP="009C2FA7">
            <w:pPr>
              <w:jc w:val="both"/>
              <w:rPr>
                <w:rFonts w:ascii="Arial" w:hAnsi="Arial" w:cs="Arial"/>
                <w:sz w:val="20"/>
                <w:szCs w:val="20"/>
              </w:rPr>
            </w:pPr>
            <w:r w:rsidRPr="00C478E6">
              <w:rPr>
                <w:rFonts w:ascii="Arial" w:hAnsi="Arial" w:cs="Arial"/>
                <w:sz w:val="20"/>
                <w:szCs w:val="20"/>
              </w:rPr>
              <w:t>Spring Fair 2015</w:t>
            </w:r>
          </w:p>
        </w:tc>
      </w:tr>
      <w:tr w:rsidR="00E64462" w:rsidRPr="00C478E6" w:rsidTr="00E64462">
        <w:tc>
          <w:tcPr>
            <w:tcW w:w="1259"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31 Oct 2015</w:t>
            </w:r>
          </w:p>
        </w:tc>
        <w:tc>
          <w:tcPr>
            <w:tcW w:w="903"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6-8pm (TBC)</w:t>
            </w:r>
          </w:p>
        </w:tc>
        <w:tc>
          <w:tcPr>
            <w:tcW w:w="2838" w:type="pct"/>
            <w:tcBorders>
              <w:top w:val="single" w:sz="4" w:space="0" w:color="auto"/>
              <w:left w:val="single" w:sz="4" w:space="0" w:color="auto"/>
              <w:bottom w:val="single" w:sz="4" w:space="0" w:color="auto"/>
              <w:right w:val="single" w:sz="4" w:space="0" w:color="auto"/>
            </w:tcBorders>
          </w:tcPr>
          <w:p w:rsidR="00E64462" w:rsidRPr="00C478E6" w:rsidRDefault="00E64462" w:rsidP="009C2FA7">
            <w:pPr>
              <w:jc w:val="both"/>
              <w:rPr>
                <w:rFonts w:ascii="Arial" w:hAnsi="Arial" w:cs="Arial"/>
                <w:sz w:val="20"/>
                <w:szCs w:val="20"/>
              </w:rPr>
            </w:pPr>
            <w:r w:rsidRPr="00C478E6">
              <w:rPr>
                <w:rFonts w:ascii="Arial" w:hAnsi="Arial" w:cs="Arial"/>
                <w:sz w:val="20"/>
                <w:szCs w:val="20"/>
              </w:rPr>
              <w:t>Family Halloween Disco</w:t>
            </w:r>
          </w:p>
        </w:tc>
      </w:tr>
    </w:tbl>
    <w:p w:rsidR="00E64462" w:rsidRDefault="00E64462" w:rsidP="00E64462">
      <w:pPr>
        <w:jc w:val="both"/>
        <w:rPr>
          <w:rFonts w:ascii="Arial" w:hAnsi="Arial" w:cs="Arial"/>
          <w:b/>
          <w:sz w:val="20"/>
          <w:szCs w:val="20"/>
        </w:rPr>
      </w:pPr>
    </w:p>
    <w:p w:rsidR="00E64462" w:rsidRPr="00C478E6" w:rsidRDefault="00E64462" w:rsidP="00E64462">
      <w:pPr>
        <w:jc w:val="both"/>
        <w:rPr>
          <w:rFonts w:ascii="Arial" w:hAnsi="Arial" w:cs="Arial"/>
          <w:sz w:val="20"/>
          <w:szCs w:val="20"/>
        </w:rPr>
      </w:pPr>
      <w:r w:rsidRPr="00C478E6">
        <w:rPr>
          <w:rFonts w:ascii="Arial" w:hAnsi="Arial" w:cs="Arial"/>
          <w:b/>
          <w:sz w:val="20"/>
          <w:szCs w:val="20"/>
        </w:rPr>
        <w:t>Other P&amp;C MEETING DATES THIS YEAR:</w:t>
      </w:r>
    </w:p>
    <w:p w:rsidR="00E64462" w:rsidRPr="00C478E6" w:rsidRDefault="00E64462" w:rsidP="00E64462">
      <w:pPr>
        <w:numPr>
          <w:ilvl w:val="1"/>
          <w:numId w:val="22"/>
        </w:numPr>
        <w:jc w:val="both"/>
        <w:rPr>
          <w:rFonts w:ascii="Arial" w:hAnsi="Arial" w:cs="Arial"/>
          <w:sz w:val="20"/>
          <w:szCs w:val="20"/>
        </w:rPr>
      </w:pPr>
      <w:r w:rsidRPr="00C478E6">
        <w:rPr>
          <w:rFonts w:ascii="Arial" w:hAnsi="Arial" w:cs="Arial"/>
          <w:sz w:val="20"/>
          <w:szCs w:val="20"/>
        </w:rPr>
        <w:t>Tues 1</w:t>
      </w:r>
      <w:r w:rsidRPr="00C478E6">
        <w:rPr>
          <w:rFonts w:ascii="Arial" w:hAnsi="Arial" w:cs="Arial"/>
          <w:sz w:val="20"/>
          <w:szCs w:val="20"/>
          <w:vertAlign w:val="superscript"/>
        </w:rPr>
        <w:t>st</w:t>
      </w:r>
      <w:r w:rsidRPr="00C478E6">
        <w:rPr>
          <w:rFonts w:ascii="Arial" w:hAnsi="Arial" w:cs="Arial"/>
          <w:sz w:val="20"/>
          <w:szCs w:val="20"/>
        </w:rPr>
        <w:t xml:space="preserve"> Sept at 7pm</w:t>
      </w:r>
    </w:p>
    <w:p w:rsidR="00E64462" w:rsidRPr="00C478E6" w:rsidRDefault="00E64462" w:rsidP="00E64462">
      <w:pPr>
        <w:numPr>
          <w:ilvl w:val="1"/>
          <w:numId w:val="22"/>
        </w:numPr>
        <w:jc w:val="both"/>
        <w:rPr>
          <w:rFonts w:ascii="Arial" w:hAnsi="Arial" w:cs="Arial"/>
          <w:sz w:val="20"/>
          <w:szCs w:val="20"/>
        </w:rPr>
      </w:pPr>
      <w:r w:rsidRPr="00C478E6">
        <w:rPr>
          <w:rFonts w:ascii="Arial" w:hAnsi="Arial" w:cs="Arial"/>
          <w:sz w:val="20"/>
          <w:szCs w:val="20"/>
        </w:rPr>
        <w:t>Fri 9</w:t>
      </w:r>
      <w:r w:rsidRPr="00C478E6">
        <w:rPr>
          <w:rFonts w:ascii="Arial" w:hAnsi="Arial" w:cs="Arial"/>
          <w:sz w:val="20"/>
          <w:szCs w:val="20"/>
          <w:vertAlign w:val="superscript"/>
        </w:rPr>
        <w:t>th</w:t>
      </w:r>
      <w:r w:rsidRPr="00C478E6">
        <w:rPr>
          <w:rFonts w:ascii="Arial" w:hAnsi="Arial" w:cs="Arial"/>
          <w:sz w:val="20"/>
          <w:szCs w:val="20"/>
        </w:rPr>
        <w:t xml:space="preserve"> Oct at 1.30pm</w:t>
      </w:r>
    </w:p>
    <w:p w:rsidR="00E64462" w:rsidRPr="00C478E6" w:rsidRDefault="00E64462" w:rsidP="00E64462">
      <w:pPr>
        <w:numPr>
          <w:ilvl w:val="1"/>
          <w:numId w:val="22"/>
        </w:numPr>
        <w:jc w:val="both"/>
        <w:rPr>
          <w:rFonts w:ascii="Arial" w:hAnsi="Arial" w:cs="Arial"/>
          <w:sz w:val="20"/>
          <w:szCs w:val="20"/>
        </w:rPr>
      </w:pPr>
      <w:r w:rsidRPr="00C478E6">
        <w:rPr>
          <w:rFonts w:ascii="Arial" w:hAnsi="Arial" w:cs="Arial"/>
          <w:sz w:val="20"/>
          <w:szCs w:val="20"/>
        </w:rPr>
        <w:t>Tues 3</w:t>
      </w:r>
      <w:r w:rsidRPr="00C478E6">
        <w:rPr>
          <w:rFonts w:ascii="Arial" w:hAnsi="Arial" w:cs="Arial"/>
          <w:sz w:val="20"/>
          <w:szCs w:val="20"/>
          <w:vertAlign w:val="superscript"/>
        </w:rPr>
        <w:t>rd</w:t>
      </w:r>
      <w:r w:rsidRPr="00C478E6">
        <w:rPr>
          <w:rFonts w:ascii="Arial" w:hAnsi="Arial" w:cs="Arial"/>
          <w:sz w:val="20"/>
          <w:szCs w:val="20"/>
        </w:rPr>
        <w:t xml:space="preserve"> Nov at 7pm</w:t>
      </w:r>
    </w:p>
    <w:p w:rsidR="00E64462" w:rsidRPr="00C478E6" w:rsidRDefault="00E64462" w:rsidP="00E64462">
      <w:pPr>
        <w:numPr>
          <w:ilvl w:val="1"/>
          <w:numId w:val="22"/>
        </w:numPr>
        <w:jc w:val="both"/>
        <w:rPr>
          <w:rFonts w:ascii="Arial" w:hAnsi="Arial" w:cs="Arial"/>
          <w:sz w:val="20"/>
          <w:szCs w:val="20"/>
        </w:rPr>
      </w:pPr>
      <w:r w:rsidRPr="00C478E6">
        <w:rPr>
          <w:rFonts w:ascii="Arial" w:hAnsi="Arial" w:cs="Arial"/>
          <w:sz w:val="20"/>
          <w:szCs w:val="20"/>
        </w:rPr>
        <w:t>Fri 4</w:t>
      </w:r>
      <w:r w:rsidRPr="00C478E6">
        <w:rPr>
          <w:rFonts w:ascii="Arial" w:hAnsi="Arial" w:cs="Arial"/>
          <w:sz w:val="20"/>
          <w:szCs w:val="20"/>
          <w:vertAlign w:val="superscript"/>
        </w:rPr>
        <w:t>th</w:t>
      </w:r>
      <w:r w:rsidRPr="00C478E6">
        <w:rPr>
          <w:rFonts w:ascii="Arial" w:hAnsi="Arial" w:cs="Arial"/>
          <w:sz w:val="20"/>
          <w:szCs w:val="20"/>
        </w:rPr>
        <w:t xml:space="preserve"> Dec at 1.30pm</w:t>
      </w:r>
    </w:p>
    <w:p w:rsidR="00E64462" w:rsidRPr="00C478E6" w:rsidRDefault="00E64462" w:rsidP="00E64462">
      <w:pPr>
        <w:jc w:val="both"/>
        <w:rPr>
          <w:rFonts w:ascii="Arial" w:hAnsi="Arial" w:cs="Arial"/>
          <w:sz w:val="20"/>
          <w:szCs w:val="20"/>
        </w:rPr>
      </w:pPr>
    </w:p>
    <w:p w:rsidR="00E64462" w:rsidRPr="00C478E6" w:rsidRDefault="00E64462" w:rsidP="00E64462">
      <w:pPr>
        <w:jc w:val="both"/>
        <w:rPr>
          <w:rFonts w:ascii="Arial" w:hAnsi="Arial" w:cs="Arial"/>
          <w:sz w:val="20"/>
          <w:szCs w:val="20"/>
        </w:rPr>
      </w:pPr>
      <w:r w:rsidRPr="00C478E6">
        <w:rPr>
          <w:rFonts w:ascii="Arial" w:hAnsi="Arial" w:cs="Arial"/>
          <w:sz w:val="20"/>
          <w:szCs w:val="20"/>
        </w:rPr>
        <w:t>Other meetings may be held as required, and notice will be given accordingly.</w:t>
      </w:r>
    </w:p>
    <w:p w:rsidR="00E64462" w:rsidRPr="00C478E6" w:rsidRDefault="00E64462" w:rsidP="00E64462">
      <w:pPr>
        <w:jc w:val="both"/>
        <w:rPr>
          <w:rFonts w:ascii="Arial" w:hAnsi="Arial" w:cs="Arial"/>
          <w:sz w:val="20"/>
          <w:szCs w:val="20"/>
        </w:rPr>
      </w:pPr>
    </w:p>
    <w:p w:rsidR="00E64462" w:rsidRPr="00C478E6" w:rsidRDefault="00E64462" w:rsidP="00E64462">
      <w:pPr>
        <w:jc w:val="both"/>
        <w:rPr>
          <w:rFonts w:ascii="Arial" w:hAnsi="Arial" w:cs="Arial"/>
          <w:b/>
          <w:sz w:val="20"/>
          <w:szCs w:val="20"/>
        </w:rPr>
      </w:pPr>
      <w:r w:rsidRPr="00C478E6">
        <w:rPr>
          <w:rFonts w:ascii="Arial" w:hAnsi="Arial" w:cs="Arial"/>
          <w:sz w:val="20"/>
          <w:szCs w:val="20"/>
        </w:rPr>
        <w:t>Julie Wharton</w:t>
      </w:r>
      <w:r w:rsidR="000B7F53">
        <w:rPr>
          <w:rFonts w:ascii="Arial" w:hAnsi="Arial" w:cs="Arial"/>
          <w:sz w:val="20"/>
          <w:szCs w:val="20"/>
        </w:rPr>
        <w:t xml:space="preserve">, </w:t>
      </w:r>
      <w:r w:rsidRPr="00C478E6">
        <w:rPr>
          <w:rFonts w:ascii="Arial" w:hAnsi="Arial" w:cs="Arial"/>
          <w:sz w:val="20"/>
          <w:szCs w:val="20"/>
        </w:rPr>
        <w:t>P&amp;C President</w:t>
      </w:r>
    </w:p>
    <w:p w:rsidR="00E64462" w:rsidRPr="00C478E6" w:rsidRDefault="00E64462" w:rsidP="00E64462">
      <w:pPr>
        <w:jc w:val="both"/>
        <w:rPr>
          <w:rFonts w:ascii="Arial" w:hAnsi="Arial" w:cs="Arial"/>
          <w:sz w:val="20"/>
          <w:szCs w:val="20"/>
        </w:rPr>
      </w:pPr>
    </w:p>
    <w:p w:rsidR="00E64462" w:rsidRPr="00C478E6" w:rsidRDefault="00E64462" w:rsidP="00E64462">
      <w:pPr>
        <w:jc w:val="both"/>
        <w:rPr>
          <w:rFonts w:ascii="Arial" w:hAnsi="Arial" w:cs="Arial"/>
          <w:b/>
          <w:sz w:val="20"/>
          <w:szCs w:val="20"/>
        </w:rPr>
      </w:pPr>
      <w:r w:rsidRPr="00C478E6">
        <w:rPr>
          <w:rFonts w:ascii="Arial" w:hAnsi="Arial" w:cs="Arial"/>
          <w:b/>
          <w:sz w:val="20"/>
          <w:szCs w:val="20"/>
        </w:rPr>
        <w:t>Want to keep up with P&amp;C news “on the go”?   You can: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8"/>
        <w:gridCol w:w="2581"/>
      </w:tblGrid>
      <w:tr w:rsidR="00E033E0" w:rsidRPr="00C478E6" w:rsidTr="009C2FA7">
        <w:tc>
          <w:tcPr>
            <w:tcW w:w="4678" w:type="dxa"/>
          </w:tcPr>
          <w:p w:rsidR="00E64462" w:rsidRPr="00C478E6" w:rsidRDefault="00E64462" w:rsidP="009C2FA7">
            <w:pPr>
              <w:jc w:val="both"/>
              <w:rPr>
                <w:rFonts w:ascii="Arial" w:hAnsi="Arial" w:cs="Arial"/>
                <w:sz w:val="20"/>
                <w:szCs w:val="20"/>
              </w:rPr>
            </w:pPr>
            <w:r w:rsidRPr="00C478E6">
              <w:rPr>
                <w:rFonts w:ascii="Arial" w:hAnsi="Arial" w:cs="Arial"/>
                <w:noProof/>
                <w:sz w:val="20"/>
                <w:szCs w:val="20"/>
              </w:rPr>
              <w:drawing>
                <wp:anchor distT="0" distB="0" distL="114300" distR="114300" simplePos="0" relativeHeight="251730944" behindDoc="1" locked="0" layoutInCell="1" allowOverlap="1" wp14:anchorId="023BF807" wp14:editId="51A6E727">
                  <wp:simplePos x="0" y="0"/>
                  <wp:positionH relativeFrom="column">
                    <wp:posOffset>-40005</wp:posOffset>
                  </wp:positionH>
                  <wp:positionV relativeFrom="paragraph">
                    <wp:posOffset>40640</wp:posOffset>
                  </wp:positionV>
                  <wp:extent cx="612140" cy="612140"/>
                  <wp:effectExtent l="25400" t="0" r="0" b="0"/>
                  <wp:wrapTight wrapText="bothSides">
                    <wp:wrapPolygon edited="0">
                      <wp:start x="0" y="896"/>
                      <wp:lineTo x="-896" y="9859"/>
                      <wp:lineTo x="896" y="20614"/>
                      <wp:lineTo x="1793" y="20614"/>
                      <wp:lineTo x="18822" y="20614"/>
                      <wp:lineTo x="19718" y="20614"/>
                      <wp:lineTo x="21510" y="17029"/>
                      <wp:lineTo x="21510" y="15237"/>
                      <wp:lineTo x="20614" y="1793"/>
                      <wp:lineTo x="20614" y="896"/>
                      <wp:lineTo x="0" y="896"/>
                    </wp:wrapPolygon>
                  </wp:wrapTight>
                  <wp:docPr id="7" name="il_fi" descr="http://www.blingcheese.com/facebook-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l_fi" descr="http://www.blingcheese.com/facebook-icon.png"/>
                          <pic:cNvPicPr>
                            <a:picLocks noChangeAspect="1" noChangeArrowheads="1"/>
                          </pic:cNvPicPr>
                        </pic:nvPicPr>
                        <pic:blipFill>
                          <a:blip r:embed="rId17" r:link="rId18"/>
                          <a:srcRect/>
                          <a:stretch>
                            <a:fillRect/>
                          </a:stretch>
                        </pic:blipFill>
                        <pic:spPr bwMode="auto">
                          <a:xfrm>
                            <a:off x="0" y="0"/>
                            <a:ext cx="612140" cy="612140"/>
                          </a:xfrm>
                          <a:prstGeom prst="rect">
                            <a:avLst/>
                          </a:prstGeom>
                          <a:noFill/>
                          <a:ln w="9525">
                            <a:noFill/>
                            <a:miter lim="800000"/>
                            <a:headEnd/>
                            <a:tailEnd/>
                          </a:ln>
                        </pic:spPr>
                      </pic:pic>
                    </a:graphicData>
                  </a:graphic>
                </wp:anchor>
              </w:drawing>
            </w:r>
            <w:r w:rsidRPr="00C478E6">
              <w:rPr>
                <w:rFonts w:ascii="Arial" w:hAnsi="Arial" w:cs="Arial"/>
                <w:sz w:val="20"/>
                <w:szCs w:val="20"/>
              </w:rPr>
              <w:t xml:space="preserve">“Like” </w:t>
            </w:r>
          </w:p>
          <w:p w:rsidR="00E64462" w:rsidRPr="00C478E6" w:rsidRDefault="00E64462" w:rsidP="009C2FA7">
            <w:pPr>
              <w:jc w:val="both"/>
              <w:rPr>
                <w:rFonts w:ascii="Arial" w:hAnsi="Arial" w:cs="Arial"/>
                <w:sz w:val="20"/>
                <w:szCs w:val="20"/>
              </w:rPr>
            </w:pPr>
            <w:r w:rsidRPr="00C478E6">
              <w:rPr>
                <w:rFonts w:ascii="Arial" w:hAnsi="Arial" w:cs="Arial"/>
                <w:sz w:val="20"/>
                <w:szCs w:val="20"/>
              </w:rPr>
              <w:t xml:space="preserve">The Junction Public School P&amp;C </w:t>
            </w:r>
          </w:p>
          <w:p w:rsidR="00E64462" w:rsidRPr="00C478E6" w:rsidRDefault="00E64462" w:rsidP="009C2FA7">
            <w:pPr>
              <w:jc w:val="both"/>
              <w:rPr>
                <w:rFonts w:ascii="Arial" w:hAnsi="Arial" w:cs="Arial"/>
                <w:i/>
                <w:sz w:val="20"/>
                <w:szCs w:val="20"/>
              </w:rPr>
            </w:pPr>
            <w:r w:rsidRPr="00C478E6">
              <w:rPr>
                <w:rFonts w:ascii="Arial" w:hAnsi="Arial" w:cs="Arial"/>
                <w:sz w:val="20"/>
                <w:szCs w:val="20"/>
              </w:rPr>
              <w:t>on Facebook</w:t>
            </w:r>
          </w:p>
        </w:tc>
        <w:tc>
          <w:tcPr>
            <w:tcW w:w="3612" w:type="dxa"/>
          </w:tcPr>
          <w:p w:rsidR="00E64462" w:rsidRPr="00C478E6" w:rsidRDefault="00E64462" w:rsidP="009C2FA7">
            <w:pPr>
              <w:jc w:val="both"/>
              <w:rPr>
                <w:rFonts w:ascii="Arial" w:hAnsi="Arial" w:cs="Arial"/>
                <w:sz w:val="20"/>
                <w:szCs w:val="20"/>
              </w:rPr>
            </w:pPr>
            <w:r w:rsidRPr="00C478E6">
              <w:rPr>
                <w:rFonts w:ascii="Arial" w:hAnsi="Arial" w:cs="Arial"/>
                <w:noProof/>
                <w:sz w:val="20"/>
                <w:szCs w:val="20"/>
              </w:rPr>
              <w:drawing>
                <wp:anchor distT="0" distB="0" distL="114300" distR="114300" simplePos="0" relativeHeight="251731968" behindDoc="1" locked="0" layoutInCell="1" allowOverlap="1" wp14:anchorId="0AFEAF5F" wp14:editId="679A7EB7">
                  <wp:simplePos x="0" y="0"/>
                  <wp:positionH relativeFrom="column">
                    <wp:posOffset>-40005</wp:posOffset>
                  </wp:positionH>
                  <wp:positionV relativeFrom="paragraph">
                    <wp:posOffset>48260</wp:posOffset>
                  </wp:positionV>
                  <wp:extent cx="622935" cy="612775"/>
                  <wp:effectExtent l="25400" t="0" r="12065" b="0"/>
                  <wp:wrapTight wrapText="bothSides">
                    <wp:wrapPolygon edited="0">
                      <wp:start x="-881" y="0"/>
                      <wp:lineTo x="-881" y="20593"/>
                      <wp:lineTo x="22018" y="20593"/>
                      <wp:lineTo x="22018" y="0"/>
                      <wp:lineTo x="-881" y="0"/>
                    </wp:wrapPolygon>
                  </wp:wrapTight>
                  <wp:docPr id="8" name="il_fi" descr="http://simplyzesty.com/wp-content/uploads/2011/08/Twitter-Logo-300x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l_fi" descr="http://simplyzesty.com/wp-content/uploads/2011/08/Twitter-Logo-300x293.jpg"/>
                          <pic:cNvPicPr>
                            <a:picLocks noChangeAspect="1" noChangeArrowheads="1"/>
                          </pic:cNvPicPr>
                        </pic:nvPicPr>
                        <pic:blipFill>
                          <a:blip r:embed="rId19" r:link="rId18"/>
                          <a:srcRect/>
                          <a:stretch>
                            <a:fillRect/>
                          </a:stretch>
                        </pic:blipFill>
                        <pic:spPr bwMode="auto">
                          <a:xfrm>
                            <a:off x="0" y="0"/>
                            <a:ext cx="622935" cy="612775"/>
                          </a:xfrm>
                          <a:prstGeom prst="rect">
                            <a:avLst/>
                          </a:prstGeom>
                          <a:noFill/>
                          <a:ln w="9525">
                            <a:noFill/>
                            <a:miter lim="800000"/>
                            <a:headEnd/>
                            <a:tailEnd/>
                          </a:ln>
                        </pic:spPr>
                      </pic:pic>
                    </a:graphicData>
                  </a:graphic>
                </wp:anchor>
              </w:drawing>
            </w:r>
            <w:r w:rsidRPr="00C478E6">
              <w:rPr>
                <w:rFonts w:ascii="Arial" w:hAnsi="Arial" w:cs="Arial"/>
                <w:sz w:val="20"/>
                <w:szCs w:val="20"/>
              </w:rPr>
              <w:t xml:space="preserve">“Follow” </w:t>
            </w:r>
          </w:p>
          <w:p w:rsidR="00E64462" w:rsidRPr="00C478E6" w:rsidRDefault="00E64462" w:rsidP="009C2FA7">
            <w:pPr>
              <w:jc w:val="both"/>
              <w:rPr>
                <w:rFonts w:ascii="Arial" w:hAnsi="Arial" w:cs="Arial"/>
                <w:sz w:val="20"/>
                <w:szCs w:val="20"/>
              </w:rPr>
            </w:pPr>
            <w:r w:rsidRPr="00C478E6">
              <w:rPr>
                <w:rFonts w:ascii="Arial" w:hAnsi="Arial" w:cs="Arial"/>
                <w:sz w:val="20"/>
                <w:szCs w:val="20"/>
              </w:rPr>
              <w:t>@</w:t>
            </w:r>
            <w:proofErr w:type="spellStart"/>
            <w:r w:rsidRPr="00C478E6">
              <w:rPr>
                <w:rFonts w:ascii="Arial" w:hAnsi="Arial" w:cs="Arial"/>
                <w:sz w:val="20"/>
                <w:szCs w:val="20"/>
              </w:rPr>
              <w:t>TJPS_PandC</w:t>
            </w:r>
            <w:proofErr w:type="spellEnd"/>
            <w:r w:rsidRPr="00C478E6">
              <w:rPr>
                <w:rFonts w:ascii="Arial" w:hAnsi="Arial" w:cs="Arial"/>
                <w:sz w:val="20"/>
                <w:szCs w:val="20"/>
              </w:rPr>
              <w:t xml:space="preserve"> </w:t>
            </w:r>
          </w:p>
          <w:p w:rsidR="00E64462" w:rsidRPr="00C478E6" w:rsidRDefault="00E64462" w:rsidP="009C2FA7">
            <w:pPr>
              <w:jc w:val="both"/>
              <w:rPr>
                <w:rFonts w:ascii="Arial" w:hAnsi="Arial" w:cs="Arial"/>
                <w:i/>
                <w:sz w:val="20"/>
                <w:szCs w:val="20"/>
              </w:rPr>
            </w:pPr>
            <w:r w:rsidRPr="00C478E6">
              <w:rPr>
                <w:rFonts w:ascii="Arial" w:hAnsi="Arial" w:cs="Arial"/>
                <w:sz w:val="20"/>
                <w:szCs w:val="20"/>
              </w:rPr>
              <w:t>on Twitter</w:t>
            </w:r>
            <w:r w:rsidRPr="00C478E6">
              <w:rPr>
                <w:rFonts w:ascii="Arial" w:hAnsi="Arial" w:cs="Arial"/>
                <w:noProof/>
                <w:sz w:val="20"/>
                <w:szCs w:val="20"/>
              </w:rPr>
              <w:t xml:space="preserve"> </w:t>
            </w:r>
          </w:p>
        </w:tc>
      </w:tr>
    </w:tbl>
    <w:p w:rsidR="00E7011C" w:rsidRDefault="006E617E" w:rsidP="00D26088">
      <w:pPr>
        <w:jc w:val="both"/>
        <w:rPr>
          <w:rFonts w:ascii="Arial" w:hAnsi="Arial" w:cs="Arial"/>
          <w:b/>
        </w:rPr>
      </w:pPr>
      <w:r>
        <w:rPr>
          <w:rFonts w:ascii="Arial" w:hAnsi="Arial" w:cs="Arial"/>
          <w:b/>
          <w:noProof/>
        </w:rPr>
        <mc:AlternateContent>
          <mc:Choice Requires="wps">
            <w:drawing>
              <wp:anchor distT="0" distB="0" distL="114300" distR="114300" simplePos="0" relativeHeight="251732992" behindDoc="0" locked="0" layoutInCell="1" allowOverlap="1" wp14:anchorId="31730E07" wp14:editId="25EDFFE8">
                <wp:simplePos x="0" y="0"/>
                <wp:positionH relativeFrom="column">
                  <wp:posOffset>1905</wp:posOffset>
                </wp:positionH>
                <wp:positionV relativeFrom="paragraph">
                  <wp:posOffset>17780</wp:posOffset>
                </wp:positionV>
                <wp:extent cx="3190240" cy="4914900"/>
                <wp:effectExtent l="19050" t="19050" r="10160" b="19050"/>
                <wp:wrapNone/>
                <wp:docPr id="26" name="Text Box 26"/>
                <wp:cNvGraphicFramePr/>
                <a:graphic xmlns:a="http://schemas.openxmlformats.org/drawingml/2006/main">
                  <a:graphicData uri="http://schemas.microsoft.com/office/word/2010/wordprocessingShape">
                    <wps:wsp>
                      <wps:cNvSpPr txBox="1"/>
                      <wps:spPr>
                        <a:xfrm>
                          <a:off x="0" y="0"/>
                          <a:ext cx="3190240" cy="4914900"/>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E617E" w:rsidRDefault="006E617E" w:rsidP="006E617E">
                            <w:pPr>
                              <w:rPr>
                                <w:rFonts w:ascii="Calibri" w:hAnsi="Calibri" w:cs="Calibri"/>
                                <w:color w:val="000000"/>
                                <w:sz w:val="21"/>
                                <w:szCs w:val="21"/>
                              </w:rPr>
                            </w:pPr>
                            <w:r>
                              <w:rPr>
                                <w:rFonts w:ascii="Arial" w:hAnsi="Arial" w:cs="Arial"/>
                                <w:b/>
                              </w:rPr>
                              <w:t>SPRING FAIR UPDATE</w:t>
                            </w:r>
                          </w:p>
                          <w:p w:rsidR="006E617E" w:rsidRDefault="006E617E" w:rsidP="006E617E">
                            <w:pPr>
                              <w:rPr>
                                <w:rFonts w:ascii="Calibri" w:hAnsi="Calibri" w:cs="Calibri"/>
                                <w:color w:val="000000"/>
                                <w:sz w:val="21"/>
                                <w:szCs w:val="21"/>
                              </w:rPr>
                            </w:pPr>
                          </w:p>
                          <w:p w:rsidR="006E617E" w:rsidRDefault="006E617E" w:rsidP="008878BC">
                            <w:pPr>
                              <w:rPr>
                                <w:rFonts w:ascii="Calibri" w:hAnsi="Calibri" w:cs="Calibri"/>
                                <w:color w:val="000000"/>
                                <w:sz w:val="21"/>
                                <w:szCs w:val="21"/>
                              </w:rPr>
                            </w:pPr>
                            <w:r>
                              <w:rPr>
                                <w:rFonts w:ascii="Calibri" w:hAnsi="Calibri" w:cs="Calibri"/>
                                <w:color w:val="000000"/>
                                <w:sz w:val="21"/>
                                <w:szCs w:val="21"/>
                              </w:rPr>
                              <w:t xml:space="preserve">The Junction Public School P&amp;C has recently welcomed a host of local businesses on-board as sponsors for our forthcoming Spring Fair. </w:t>
                            </w:r>
                          </w:p>
                          <w:p w:rsidR="006E617E" w:rsidRDefault="006E617E" w:rsidP="008878BC">
                            <w:pPr>
                              <w:rPr>
                                <w:rFonts w:ascii="Calibri" w:hAnsi="Calibri" w:cs="Calibri"/>
                                <w:color w:val="000000"/>
                                <w:sz w:val="21"/>
                                <w:szCs w:val="21"/>
                              </w:rPr>
                            </w:pPr>
                          </w:p>
                          <w:p w:rsidR="006E617E" w:rsidRDefault="006E617E" w:rsidP="008878BC">
                            <w:pPr>
                              <w:rPr>
                                <w:rFonts w:ascii="Calibri" w:hAnsi="Calibri" w:cs="Calibri"/>
                                <w:color w:val="000000"/>
                                <w:sz w:val="21"/>
                                <w:szCs w:val="21"/>
                              </w:rPr>
                            </w:pPr>
                            <w:r>
                              <w:rPr>
                                <w:rFonts w:ascii="Calibri" w:hAnsi="Calibri" w:cs="Calibri"/>
                                <w:color w:val="000000"/>
                                <w:sz w:val="21"/>
                                <w:szCs w:val="21"/>
                              </w:rPr>
                              <w:t xml:space="preserve">We thank all those involved for their generous support and look forward to working closely with them to make this event a community-based success. </w:t>
                            </w:r>
                          </w:p>
                          <w:p w:rsidR="006E617E" w:rsidRDefault="006E617E" w:rsidP="008878BC">
                            <w:pPr>
                              <w:rPr>
                                <w:rFonts w:ascii="Calibri" w:hAnsi="Calibri" w:cs="Calibri"/>
                                <w:color w:val="000000"/>
                                <w:sz w:val="21"/>
                                <w:szCs w:val="21"/>
                              </w:rPr>
                            </w:pPr>
                          </w:p>
                          <w:p w:rsidR="006E617E" w:rsidRDefault="006E617E" w:rsidP="008878BC">
                            <w:pPr>
                              <w:rPr>
                                <w:rFonts w:ascii="Calibri" w:hAnsi="Calibri" w:cs="Calibri"/>
                                <w:color w:val="000000"/>
                                <w:sz w:val="21"/>
                                <w:szCs w:val="21"/>
                              </w:rPr>
                            </w:pPr>
                            <w:r w:rsidRPr="00EB4E86">
                              <w:rPr>
                                <w:rFonts w:ascii="Calibri" w:hAnsi="Calibri" w:cs="Calibri"/>
                                <w:color w:val="000000"/>
                                <w:sz w:val="21"/>
                                <w:szCs w:val="21"/>
                              </w:rPr>
                              <w:t xml:space="preserve">As Fair day draws </w:t>
                            </w:r>
                            <w:r>
                              <w:rPr>
                                <w:rFonts w:ascii="Calibri" w:hAnsi="Calibri" w:cs="Calibri"/>
                                <w:color w:val="000000"/>
                                <w:sz w:val="21"/>
                                <w:szCs w:val="21"/>
                              </w:rPr>
                              <w:t>near, the committee is p</w:t>
                            </w:r>
                            <w:r w:rsidRPr="00EB4E86">
                              <w:rPr>
                                <w:rFonts w:ascii="Calibri" w:hAnsi="Calibri" w:cs="Calibri"/>
                                <w:color w:val="000000"/>
                                <w:sz w:val="21"/>
                                <w:szCs w:val="21"/>
                              </w:rPr>
                              <w:t>utting plans in place for a</w:t>
                            </w:r>
                            <w:r>
                              <w:rPr>
                                <w:rFonts w:ascii="Calibri" w:hAnsi="Calibri" w:cs="Calibri"/>
                                <w:color w:val="000000"/>
                                <w:sz w:val="21"/>
                                <w:szCs w:val="21"/>
                              </w:rPr>
                              <w:t xml:space="preserve">n action-packed day to include </w:t>
                            </w:r>
                            <w:r w:rsidRPr="00EB4E86">
                              <w:rPr>
                                <w:rFonts w:ascii="Calibri" w:hAnsi="Calibri" w:cs="Calibri"/>
                                <w:color w:val="000000"/>
                                <w:sz w:val="21"/>
                                <w:szCs w:val="21"/>
                              </w:rPr>
                              <w:t xml:space="preserve">rides for all ages, a day-long entertainment program plus stalls to feed the imagination and </w:t>
                            </w:r>
                            <w:r>
                              <w:rPr>
                                <w:rFonts w:ascii="Calibri" w:hAnsi="Calibri" w:cs="Calibri"/>
                                <w:color w:val="000000"/>
                                <w:sz w:val="21"/>
                                <w:szCs w:val="21"/>
                              </w:rPr>
                              <w:t xml:space="preserve">to </w:t>
                            </w:r>
                            <w:r w:rsidRPr="00EB4E86">
                              <w:rPr>
                                <w:rFonts w:ascii="Calibri" w:hAnsi="Calibri" w:cs="Calibri"/>
                                <w:color w:val="000000"/>
                                <w:sz w:val="21"/>
                                <w:szCs w:val="21"/>
                              </w:rPr>
                              <w:t xml:space="preserve">provide </w:t>
                            </w:r>
                            <w:r>
                              <w:rPr>
                                <w:rFonts w:ascii="Calibri" w:hAnsi="Calibri" w:cs="Calibri"/>
                                <w:color w:val="000000"/>
                                <w:sz w:val="21"/>
                                <w:szCs w:val="21"/>
                              </w:rPr>
                              <w:t xml:space="preserve">for </w:t>
                            </w:r>
                            <w:r w:rsidRPr="00EB4E86">
                              <w:rPr>
                                <w:rFonts w:ascii="Calibri" w:hAnsi="Calibri" w:cs="Calibri"/>
                                <w:color w:val="000000"/>
                                <w:sz w:val="21"/>
                                <w:szCs w:val="21"/>
                              </w:rPr>
                              <w:t>a wealth of fun.</w:t>
                            </w:r>
                            <w:r>
                              <w:rPr>
                                <w:rFonts w:ascii="Helvetica" w:hAnsi="Helvetica" w:cs="Helvetica"/>
                                <w:sz w:val="12"/>
                                <w:szCs w:val="12"/>
                              </w:rPr>
                              <w:br/>
                            </w:r>
                            <w:r>
                              <w:rPr>
                                <w:rFonts w:ascii="Helvetica" w:hAnsi="Helvetica" w:cs="Helvetica"/>
                                <w:sz w:val="12"/>
                                <w:szCs w:val="12"/>
                              </w:rPr>
                              <w:br/>
                            </w:r>
                            <w:r>
                              <w:rPr>
                                <w:rStyle w:val="Strong"/>
                                <w:rFonts w:ascii="Calibri" w:hAnsi="Calibri" w:cs="Calibri"/>
                                <w:color w:val="4F81BD"/>
                                <w:sz w:val="21"/>
                                <w:szCs w:val="21"/>
                              </w:rPr>
                              <w:t>Foundation Sponsor:</w:t>
                            </w:r>
                            <w:r>
                              <w:rPr>
                                <w:rFonts w:ascii="Helvetica" w:hAnsi="Helvetica" w:cs="Helvetica"/>
                                <w:sz w:val="12"/>
                                <w:szCs w:val="12"/>
                              </w:rPr>
                              <w:br/>
                            </w:r>
                            <w:r>
                              <w:rPr>
                                <w:rFonts w:ascii="Calibri" w:hAnsi="Calibri" w:cs="Calibri"/>
                                <w:sz w:val="21"/>
                                <w:szCs w:val="21"/>
                              </w:rPr>
                              <w:t xml:space="preserve">Robinson Property: </w:t>
                            </w:r>
                            <w:hyperlink r:id="rId20" w:tgtFrame="_blank" w:history="1">
                              <w:r>
                                <w:rPr>
                                  <w:rStyle w:val="Hyperlink"/>
                                  <w:rFonts w:ascii="Calibri" w:hAnsi="Calibri" w:cs="Calibri"/>
                                  <w:color w:val="6DC6DD"/>
                                  <w:sz w:val="21"/>
                                  <w:szCs w:val="21"/>
                                </w:rPr>
                                <w:t>http://www.robinsonproperty.com.au/   </w:t>
                              </w:r>
                            </w:hyperlink>
                            <w:r>
                              <w:rPr>
                                <w:rFonts w:ascii="Helvetica" w:hAnsi="Helvetica" w:cs="Helvetica"/>
                                <w:sz w:val="12"/>
                                <w:szCs w:val="12"/>
                              </w:rPr>
                              <w:br/>
                            </w:r>
                            <w:r>
                              <w:rPr>
                                <w:rFonts w:ascii="Helvetica" w:hAnsi="Helvetica" w:cs="Helvetica"/>
                                <w:sz w:val="12"/>
                                <w:szCs w:val="12"/>
                              </w:rPr>
                              <w:br/>
                            </w:r>
                            <w:r>
                              <w:rPr>
                                <w:rStyle w:val="Strong"/>
                                <w:rFonts w:ascii="Calibri" w:hAnsi="Calibri" w:cs="Calibri"/>
                                <w:color w:val="4F81BD"/>
                                <w:sz w:val="21"/>
                                <w:szCs w:val="21"/>
                              </w:rPr>
                              <w:t>Gold Sponsor:</w:t>
                            </w:r>
                            <w:r>
                              <w:rPr>
                                <w:rFonts w:ascii="Helvetica" w:hAnsi="Helvetica" w:cs="Helvetica"/>
                                <w:sz w:val="12"/>
                                <w:szCs w:val="12"/>
                              </w:rPr>
                              <w:br/>
                            </w:r>
                            <w:r>
                              <w:rPr>
                                <w:rFonts w:ascii="Calibri" w:hAnsi="Calibri" w:cs="Calibri"/>
                                <w:color w:val="000000"/>
                                <w:sz w:val="21"/>
                                <w:szCs w:val="21"/>
                              </w:rPr>
                              <w:t xml:space="preserve">HK </w:t>
                            </w:r>
                            <w:proofErr w:type="spellStart"/>
                            <w:r>
                              <w:rPr>
                                <w:rFonts w:ascii="Calibri" w:hAnsi="Calibri" w:cs="Calibri"/>
                                <w:color w:val="000000"/>
                                <w:sz w:val="21"/>
                                <w:szCs w:val="21"/>
                              </w:rPr>
                              <w:t>Powdercoating</w:t>
                            </w:r>
                            <w:proofErr w:type="spellEnd"/>
                            <w:r>
                              <w:rPr>
                                <w:rFonts w:ascii="Calibri" w:hAnsi="Calibri" w:cs="Calibri"/>
                                <w:color w:val="000000"/>
                                <w:sz w:val="21"/>
                                <w:szCs w:val="21"/>
                              </w:rPr>
                              <w:t>: </w:t>
                            </w:r>
                            <w:r>
                              <w:rPr>
                                <w:rFonts w:ascii="Arial" w:hAnsi="Arial" w:cs="Arial"/>
                                <w:color w:val="222222"/>
                                <w:sz w:val="18"/>
                                <w:szCs w:val="18"/>
                              </w:rPr>
                              <w:t>(02) 4953 6166</w:t>
                            </w:r>
                            <w:r>
                              <w:rPr>
                                <w:rFonts w:ascii="Helvetica" w:hAnsi="Helvetica" w:cs="Helvetica"/>
                                <w:sz w:val="12"/>
                                <w:szCs w:val="12"/>
                              </w:rPr>
                              <w:br/>
                            </w:r>
                            <w:r>
                              <w:rPr>
                                <w:rFonts w:ascii="Helvetica" w:hAnsi="Helvetica" w:cs="Helvetica"/>
                                <w:sz w:val="12"/>
                                <w:szCs w:val="12"/>
                              </w:rPr>
                              <w:br/>
                            </w:r>
                            <w:r>
                              <w:rPr>
                                <w:rStyle w:val="Strong"/>
                                <w:rFonts w:ascii="Calibri" w:hAnsi="Calibri" w:cs="Calibri"/>
                                <w:color w:val="4F81BD"/>
                                <w:sz w:val="21"/>
                                <w:szCs w:val="21"/>
                              </w:rPr>
                              <w:t>Silver Sponsors:</w:t>
                            </w:r>
                            <w:r>
                              <w:rPr>
                                <w:rFonts w:ascii="Helvetica" w:hAnsi="Helvetica" w:cs="Helvetica"/>
                                <w:sz w:val="12"/>
                                <w:szCs w:val="12"/>
                              </w:rPr>
                              <w:br/>
                            </w:r>
                            <w:proofErr w:type="spellStart"/>
                            <w:r>
                              <w:rPr>
                                <w:rFonts w:ascii="Calibri" w:hAnsi="Calibri" w:cs="Calibri"/>
                                <w:sz w:val="21"/>
                                <w:szCs w:val="21"/>
                              </w:rPr>
                              <w:t>Bodyworx</w:t>
                            </w:r>
                            <w:proofErr w:type="spellEnd"/>
                            <w:r>
                              <w:rPr>
                                <w:rFonts w:ascii="Calibri" w:hAnsi="Calibri" w:cs="Calibri"/>
                                <w:sz w:val="21"/>
                                <w:szCs w:val="21"/>
                              </w:rPr>
                              <w:t xml:space="preserve"> Physio: </w:t>
                            </w:r>
                            <w:hyperlink r:id="rId21" w:tgtFrame="_blank" w:history="1">
                              <w:r>
                                <w:rPr>
                                  <w:rStyle w:val="Hyperlink"/>
                                  <w:rFonts w:ascii="Calibri" w:hAnsi="Calibri" w:cs="Calibri"/>
                                  <w:color w:val="6DC6DD"/>
                                  <w:sz w:val="21"/>
                                  <w:szCs w:val="21"/>
                                </w:rPr>
                                <w:t>http://bodyworxphysio.com.au/</w:t>
                              </w:r>
                            </w:hyperlink>
                            <w:r>
                              <w:rPr>
                                <w:rFonts w:ascii="Calibri" w:hAnsi="Calibri" w:cs="Calibri"/>
                                <w:sz w:val="21"/>
                                <w:szCs w:val="21"/>
                              </w:rPr>
                              <w:br/>
                              <w:t>Central Vein &amp; Cosmetic Medical Centre: </w:t>
                            </w:r>
                            <w:hyperlink r:id="rId22" w:tgtFrame="_blank" w:history="1">
                              <w:r>
                                <w:rPr>
                                  <w:rStyle w:val="Hyperlink"/>
                                  <w:rFonts w:ascii="Calibri" w:hAnsi="Calibri" w:cs="Calibri"/>
                                  <w:color w:val="6DC6DD"/>
                                  <w:sz w:val="21"/>
                                  <w:szCs w:val="21"/>
                                </w:rPr>
                                <w:t>http://www.cosmeticcentre.com.au/</w:t>
                              </w:r>
                            </w:hyperlink>
                            <w:r>
                              <w:rPr>
                                <w:rFonts w:ascii="Calibri" w:hAnsi="Calibri" w:cs="Calibri"/>
                                <w:sz w:val="21"/>
                                <w:szCs w:val="21"/>
                              </w:rPr>
                              <w:br/>
                              <w:t>Resolve Legal: </w:t>
                            </w:r>
                            <w:hyperlink r:id="rId23" w:tgtFrame="_blank" w:history="1">
                              <w:r>
                                <w:rPr>
                                  <w:rStyle w:val="Hyperlink"/>
                                  <w:rFonts w:ascii="Calibri" w:hAnsi="Calibri" w:cs="Calibri"/>
                                  <w:color w:val="6DC6DD"/>
                                  <w:sz w:val="21"/>
                                  <w:szCs w:val="21"/>
                                </w:rPr>
                                <w:t>http://www.resolvelaw.com.au/</w:t>
                              </w:r>
                            </w:hyperlink>
                            <w:r>
                              <w:rPr>
                                <w:rFonts w:ascii="Helvetica" w:hAnsi="Helvetica" w:cs="Helvetica"/>
                                <w:sz w:val="12"/>
                                <w:szCs w:val="12"/>
                              </w:rPr>
                              <w:br/>
                            </w:r>
                            <w:r>
                              <w:rPr>
                                <w:rFonts w:ascii="Calibri" w:hAnsi="Calibri" w:cs="Calibri"/>
                                <w:color w:val="000000"/>
                                <w:sz w:val="21"/>
                                <w:szCs w:val="21"/>
                              </w:rPr>
                              <w:t>The Junction Fair: </w:t>
                            </w:r>
                            <w:hyperlink r:id="rId24" w:tgtFrame="_blank" w:history="1">
                              <w:r>
                                <w:rPr>
                                  <w:rStyle w:val="Hyperlink"/>
                                  <w:rFonts w:ascii="Calibri" w:hAnsi="Calibri" w:cs="Calibri"/>
                                  <w:color w:val="6DC6DD"/>
                                  <w:sz w:val="21"/>
                                  <w:szCs w:val="21"/>
                                </w:rPr>
                                <w:t>http://www.junctionfair.com.au/</w:t>
                              </w:r>
                            </w:hyperlink>
                          </w:p>
                          <w:p w:rsidR="006E617E" w:rsidRPr="00EA318F" w:rsidRDefault="006E617E" w:rsidP="00B70847">
                            <w:pPr>
                              <w:rPr>
                                <w:rStyle w:val="Hyperlink"/>
                                <w:color w:val="6DC6DD"/>
                              </w:rPr>
                            </w:pPr>
                            <w:r w:rsidRPr="000A4494">
                              <w:rPr>
                                <w:rFonts w:ascii="Calibri" w:hAnsi="Calibri" w:cs="Calibri"/>
                                <w:color w:val="000000"/>
                                <w:sz w:val="21"/>
                                <w:szCs w:val="21"/>
                              </w:rPr>
                              <w:t>3P Surfboards</w:t>
                            </w:r>
                            <w:r>
                              <w:rPr>
                                <w:rFonts w:ascii="Calibri" w:hAnsi="Calibri" w:cs="Calibri"/>
                                <w:color w:val="000000"/>
                                <w:sz w:val="21"/>
                                <w:szCs w:val="21"/>
                              </w:rPr>
                              <w:t xml:space="preserve">: </w:t>
                            </w:r>
                            <w:hyperlink r:id="rId25" w:history="1">
                              <w:r w:rsidRPr="00EA318F">
                                <w:rPr>
                                  <w:rStyle w:val="Hyperlink"/>
                                  <w:rFonts w:ascii="Calibri" w:hAnsi="Calibri" w:cs="Calibri"/>
                                  <w:color w:val="6DC6DD"/>
                                  <w:sz w:val="21"/>
                                  <w:szCs w:val="21"/>
                                </w:rPr>
                                <w:t>http://www.3psurfboards.com/</w:t>
                              </w:r>
                            </w:hyperlink>
                          </w:p>
                          <w:p w:rsidR="006E617E" w:rsidRDefault="006E617E" w:rsidP="006E617E">
                            <w:pPr>
                              <w:rPr>
                                <w:rFonts w:ascii="Calibri" w:hAnsi="Calibri" w:cs="Calibri"/>
                                <w:color w:val="000000"/>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6" o:spid="_x0000_s1030" type="#_x0000_t202" style="position:absolute;left:0;text-align:left;margin-left:.15pt;margin-top:1.4pt;width:251.2pt;height:387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" fillcolor="white [3201]" strokeweight="2.25pt">
                <v:textbox>
                  <w:txbxContent>
                    <w:p w:rsidR="006E617E" w:rsidRDefault="006E617E" w:rsidP="006E617E">
                      <w:pPr>
                        <w:rPr>
                          <w:rFonts w:ascii="Calibri" w:hAnsi="Calibri" w:cs="Calibri"/>
                          <w:color w:val="000000"/>
                          <w:sz w:val="21"/>
                          <w:szCs w:val="21"/>
                        </w:rPr>
                      </w:pPr>
                      <w:r>
                        <w:rPr>
                          <w:rFonts w:ascii="Arial" w:hAnsi="Arial" w:cs="Arial"/>
                          <w:b/>
                        </w:rPr>
                        <w:t>SPRING FAIR UPDATE</w:t>
                      </w:r>
                    </w:p>
                    <w:p w:rsidR="006E617E" w:rsidRDefault="006E617E" w:rsidP="006E617E">
                      <w:pPr>
                        <w:rPr>
                          <w:rFonts w:ascii="Calibri" w:hAnsi="Calibri" w:cs="Calibri"/>
                          <w:color w:val="000000"/>
                          <w:sz w:val="21"/>
                          <w:szCs w:val="21"/>
                        </w:rPr>
                      </w:pPr>
                    </w:p>
                    <w:p w:rsidR="006E617E" w:rsidRDefault="006E617E" w:rsidP="008878BC">
                      <w:pPr>
                        <w:rPr>
                          <w:rFonts w:ascii="Calibri" w:hAnsi="Calibri" w:cs="Calibri"/>
                          <w:color w:val="000000"/>
                          <w:sz w:val="21"/>
                          <w:szCs w:val="21"/>
                        </w:rPr>
                      </w:pPr>
                      <w:r>
                        <w:rPr>
                          <w:rFonts w:ascii="Calibri" w:hAnsi="Calibri" w:cs="Calibri"/>
                          <w:color w:val="000000"/>
                          <w:sz w:val="21"/>
                          <w:szCs w:val="21"/>
                        </w:rPr>
                        <w:t xml:space="preserve">The Junction Public School P&amp;C has recently welcomed a host of local businesses on-board as sponsors for our forthcoming Spring Fair. </w:t>
                      </w:r>
                    </w:p>
                    <w:p w:rsidR="006E617E" w:rsidRDefault="006E617E" w:rsidP="008878BC">
                      <w:pPr>
                        <w:rPr>
                          <w:rFonts w:ascii="Calibri" w:hAnsi="Calibri" w:cs="Calibri"/>
                          <w:color w:val="000000"/>
                          <w:sz w:val="21"/>
                          <w:szCs w:val="21"/>
                        </w:rPr>
                      </w:pPr>
                    </w:p>
                    <w:p w:rsidR="006E617E" w:rsidRDefault="006E617E" w:rsidP="008878BC">
                      <w:pPr>
                        <w:rPr>
                          <w:rFonts w:ascii="Calibri" w:hAnsi="Calibri" w:cs="Calibri"/>
                          <w:color w:val="000000"/>
                          <w:sz w:val="21"/>
                          <w:szCs w:val="21"/>
                        </w:rPr>
                      </w:pPr>
                      <w:r>
                        <w:rPr>
                          <w:rFonts w:ascii="Calibri" w:hAnsi="Calibri" w:cs="Calibri"/>
                          <w:color w:val="000000"/>
                          <w:sz w:val="21"/>
                          <w:szCs w:val="21"/>
                        </w:rPr>
                        <w:t xml:space="preserve">We thank all those involved for their generous support and look forward to working closely with them to make this event a community-based success. </w:t>
                      </w:r>
                    </w:p>
                    <w:p w:rsidR="006E617E" w:rsidRDefault="006E617E" w:rsidP="008878BC">
                      <w:pPr>
                        <w:rPr>
                          <w:rFonts w:ascii="Calibri" w:hAnsi="Calibri" w:cs="Calibri"/>
                          <w:color w:val="000000"/>
                          <w:sz w:val="21"/>
                          <w:szCs w:val="21"/>
                        </w:rPr>
                      </w:pPr>
                    </w:p>
                    <w:p w:rsidR="006E617E" w:rsidRDefault="006E617E" w:rsidP="008878BC">
                      <w:pPr>
                        <w:rPr>
                          <w:rFonts w:ascii="Calibri" w:hAnsi="Calibri" w:cs="Calibri"/>
                          <w:color w:val="000000"/>
                          <w:sz w:val="21"/>
                          <w:szCs w:val="21"/>
                        </w:rPr>
                      </w:pPr>
                      <w:r w:rsidRPr="00EB4E86">
                        <w:rPr>
                          <w:rFonts w:ascii="Calibri" w:hAnsi="Calibri" w:cs="Calibri"/>
                          <w:color w:val="000000"/>
                          <w:sz w:val="21"/>
                          <w:szCs w:val="21"/>
                        </w:rPr>
                        <w:t xml:space="preserve">As Fair day draws </w:t>
                      </w:r>
                      <w:r>
                        <w:rPr>
                          <w:rFonts w:ascii="Calibri" w:hAnsi="Calibri" w:cs="Calibri"/>
                          <w:color w:val="000000"/>
                          <w:sz w:val="21"/>
                          <w:szCs w:val="21"/>
                        </w:rPr>
                        <w:t>near, the committee is p</w:t>
                      </w:r>
                      <w:r w:rsidRPr="00EB4E86">
                        <w:rPr>
                          <w:rFonts w:ascii="Calibri" w:hAnsi="Calibri" w:cs="Calibri"/>
                          <w:color w:val="000000"/>
                          <w:sz w:val="21"/>
                          <w:szCs w:val="21"/>
                        </w:rPr>
                        <w:t>utting plans in place for a</w:t>
                      </w:r>
                      <w:r>
                        <w:rPr>
                          <w:rFonts w:ascii="Calibri" w:hAnsi="Calibri" w:cs="Calibri"/>
                          <w:color w:val="000000"/>
                          <w:sz w:val="21"/>
                          <w:szCs w:val="21"/>
                        </w:rPr>
                        <w:t xml:space="preserve">n action-packed day to include </w:t>
                      </w:r>
                      <w:r w:rsidRPr="00EB4E86">
                        <w:rPr>
                          <w:rFonts w:ascii="Calibri" w:hAnsi="Calibri" w:cs="Calibri"/>
                          <w:color w:val="000000"/>
                          <w:sz w:val="21"/>
                          <w:szCs w:val="21"/>
                        </w:rPr>
                        <w:t xml:space="preserve">rides for all ages, a day-long entertainment program plus stalls to feed the imagination and </w:t>
                      </w:r>
                      <w:r>
                        <w:rPr>
                          <w:rFonts w:ascii="Calibri" w:hAnsi="Calibri" w:cs="Calibri"/>
                          <w:color w:val="000000"/>
                          <w:sz w:val="21"/>
                          <w:szCs w:val="21"/>
                        </w:rPr>
                        <w:t xml:space="preserve">to </w:t>
                      </w:r>
                      <w:r w:rsidRPr="00EB4E86">
                        <w:rPr>
                          <w:rFonts w:ascii="Calibri" w:hAnsi="Calibri" w:cs="Calibri"/>
                          <w:color w:val="000000"/>
                          <w:sz w:val="21"/>
                          <w:szCs w:val="21"/>
                        </w:rPr>
                        <w:t xml:space="preserve">provide </w:t>
                      </w:r>
                      <w:r>
                        <w:rPr>
                          <w:rFonts w:ascii="Calibri" w:hAnsi="Calibri" w:cs="Calibri"/>
                          <w:color w:val="000000"/>
                          <w:sz w:val="21"/>
                          <w:szCs w:val="21"/>
                        </w:rPr>
                        <w:t xml:space="preserve">for </w:t>
                      </w:r>
                      <w:r w:rsidRPr="00EB4E86">
                        <w:rPr>
                          <w:rFonts w:ascii="Calibri" w:hAnsi="Calibri" w:cs="Calibri"/>
                          <w:color w:val="000000"/>
                          <w:sz w:val="21"/>
                          <w:szCs w:val="21"/>
                        </w:rPr>
                        <w:t>a wealth of fun.</w:t>
                      </w:r>
                      <w:r>
                        <w:rPr>
                          <w:rFonts w:ascii="Helvetica" w:hAnsi="Helvetica" w:cs="Helvetica"/>
                          <w:sz w:val="12"/>
                          <w:szCs w:val="12"/>
                        </w:rPr>
                        <w:br/>
                      </w:r>
                      <w:r>
                        <w:rPr>
                          <w:rFonts w:ascii="Helvetica" w:hAnsi="Helvetica" w:cs="Helvetica"/>
                          <w:sz w:val="12"/>
                          <w:szCs w:val="12"/>
                        </w:rPr>
                        <w:br/>
                      </w:r>
                      <w:r>
                        <w:rPr>
                          <w:rStyle w:val="Strong"/>
                          <w:rFonts w:ascii="Calibri" w:hAnsi="Calibri" w:cs="Calibri"/>
                          <w:color w:val="4F81BD"/>
                          <w:sz w:val="21"/>
                          <w:szCs w:val="21"/>
                        </w:rPr>
                        <w:t>Foundation Sponsor:</w:t>
                      </w:r>
                      <w:r>
                        <w:rPr>
                          <w:rFonts w:ascii="Helvetica" w:hAnsi="Helvetica" w:cs="Helvetica"/>
                          <w:sz w:val="12"/>
                          <w:szCs w:val="12"/>
                        </w:rPr>
                        <w:br/>
                      </w:r>
                      <w:r>
                        <w:rPr>
                          <w:rFonts w:ascii="Calibri" w:hAnsi="Calibri" w:cs="Calibri"/>
                          <w:sz w:val="21"/>
                          <w:szCs w:val="21"/>
                        </w:rPr>
                        <w:t xml:space="preserve">Robinson Property: </w:t>
                      </w:r>
                      <w:hyperlink r:id="rId26" w:tgtFrame="_blank" w:history="1">
                        <w:r>
                          <w:rPr>
                            <w:rStyle w:val="Hyperlink"/>
                            <w:rFonts w:ascii="Calibri" w:hAnsi="Calibri" w:cs="Calibri"/>
                            <w:color w:val="6DC6DD"/>
                            <w:sz w:val="21"/>
                            <w:szCs w:val="21"/>
                          </w:rPr>
                          <w:t>http://www.robinsonproperty.com.au/   </w:t>
                        </w:r>
                      </w:hyperlink>
                      <w:r>
                        <w:rPr>
                          <w:rFonts w:ascii="Helvetica" w:hAnsi="Helvetica" w:cs="Helvetica"/>
                          <w:sz w:val="12"/>
                          <w:szCs w:val="12"/>
                        </w:rPr>
                        <w:br/>
                      </w:r>
                      <w:r>
                        <w:rPr>
                          <w:rFonts w:ascii="Helvetica" w:hAnsi="Helvetica" w:cs="Helvetica"/>
                          <w:sz w:val="12"/>
                          <w:szCs w:val="12"/>
                        </w:rPr>
                        <w:br/>
                      </w:r>
                      <w:r>
                        <w:rPr>
                          <w:rStyle w:val="Strong"/>
                          <w:rFonts w:ascii="Calibri" w:hAnsi="Calibri" w:cs="Calibri"/>
                          <w:color w:val="4F81BD"/>
                          <w:sz w:val="21"/>
                          <w:szCs w:val="21"/>
                        </w:rPr>
                        <w:t>Gold Sponsor:</w:t>
                      </w:r>
                      <w:r>
                        <w:rPr>
                          <w:rFonts w:ascii="Helvetica" w:hAnsi="Helvetica" w:cs="Helvetica"/>
                          <w:sz w:val="12"/>
                          <w:szCs w:val="12"/>
                        </w:rPr>
                        <w:br/>
                      </w:r>
                      <w:r>
                        <w:rPr>
                          <w:rFonts w:ascii="Calibri" w:hAnsi="Calibri" w:cs="Calibri"/>
                          <w:color w:val="000000"/>
                          <w:sz w:val="21"/>
                          <w:szCs w:val="21"/>
                        </w:rPr>
                        <w:t xml:space="preserve">HK </w:t>
                      </w:r>
                      <w:proofErr w:type="spellStart"/>
                      <w:r>
                        <w:rPr>
                          <w:rFonts w:ascii="Calibri" w:hAnsi="Calibri" w:cs="Calibri"/>
                          <w:color w:val="000000"/>
                          <w:sz w:val="21"/>
                          <w:szCs w:val="21"/>
                        </w:rPr>
                        <w:t>Powdercoating</w:t>
                      </w:r>
                      <w:proofErr w:type="spellEnd"/>
                      <w:r>
                        <w:rPr>
                          <w:rFonts w:ascii="Calibri" w:hAnsi="Calibri" w:cs="Calibri"/>
                          <w:color w:val="000000"/>
                          <w:sz w:val="21"/>
                          <w:szCs w:val="21"/>
                        </w:rPr>
                        <w:t>: </w:t>
                      </w:r>
                      <w:r>
                        <w:rPr>
                          <w:rFonts w:ascii="Arial" w:hAnsi="Arial" w:cs="Arial"/>
                          <w:color w:val="222222"/>
                          <w:sz w:val="18"/>
                          <w:szCs w:val="18"/>
                        </w:rPr>
                        <w:t>(02) 4953 6166</w:t>
                      </w:r>
                      <w:r>
                        <w:rPr>
                          <w:rFonts w:ascii="Helvetica" w:hAnsi="Helvetica" w:cs="Helvetica"/>
                          <w:sz w:val="12"/>
                          <w:szCs w:val="12"/>
                        </w:rPr>
                        <w:br/>
                      </w:r>
                      <w:r>
                        <w:rPr>
                          <w:rFonts w:ascii="Helvetica" w:hAnsi="Helvetica" w:cs="Helvetica"/>
                          <w:sz w:val="12"/>
                          <w:szCs w:val="12"/>
                        </w:rPr>
                        <w:br/>
                      </w:r>
                      <w:r>
                        <w:rPr>
                          <w:rStyle w:val="Strong"/>
                          <w:rFonts w:ascii="Calibri" w:hAnsi="Calibri" w:cs="Calibri"/>
                          <w:color w:val="4F81BD"/>
                          <w:sz w:val="21"/>
                          <w:szCs w:val="21"/>
                        </w:rPr>
                        <w:t>Silver Sponsors:</w:t>
                      </w:r>
                      <w:r>
                        <w:rPr>
                          <w:rFonts w:ascii="Helvetica" w:hAnsi="Helvetica" w:cs="Helvetica"/>
                          <w:sz w:val="12"/>
                          <w:szCs w:val="12"/>
                        </w:rPr>
                        <w:br/>
                      </w:r>
                      <w:proofErr w:type="spellStart"/>
                      <w:r>
                        <w:rPr>
                          <w:rFonts w:ascii="Calibri" w:hAnsi="Calibri" w:cs="Calibri"/>
                          <w:sz w:val="21"/>
                          <w:szCs w:val="21"/>
                        </w:rPr>
                        <w:t>Bodyworx</w:t>
                      </w:r>
                      <w:proofErr w:type="spellEnd"/>
                      <w:r>
                        <w:rPr>
                          <w:rFonts w:ascii="Calibri" w:hAnsi="Calibri" w:cs="Calibri"/>
                          <w:sz w:val="21"/>
                          <w:szCs w:val="21"/>
                        </w:rPr>
                        <w:t xml:space="preserve"> Physio: </w:t>
                      </w:r>
                      <w:hyperlink r:id="rId27" w:tgtFrame="_blank" w:history="1">
                        <w:r>
                          <w:rPr>
                            <w:rStyle w:val="Hyperlink"/>
                            <w:rFonts w:ascii="Calibri" w:hAnsi="Calibri" w:cs="Calibri"/>
                            <w:color w:val="6DC6DD"/>
                            <w:sz w:val="21"/>
                            <w:szCs w:val="21"/>
                          </w:rPr>
                          <w:t>http://bodyworxphysio.com.au/</w:t>
                        </w:r>
                      </w:hyperlink>
                      <w:r>
                        <w:rPr>
                          <w:rFonts w:ascii="Calibri" w:hAnsi="Calibri" w:cs="Calibri"/>
                          <w:sz w:val="21"/>
                          <w:szCs w:val="21"/>
                        </w:rPr>
                        <w:br/>
                        <w:t>Central Vein &amp; Cosmetic Medical Centre: </w:t>
                      </w:r>
                      <w:hyperlink r:id="rId28" w:tgtFrame="_blank" w:history="1">
                        <w:r>
                          <w:rPr>
                            <w:rStyle w:val="Hyperlink"/>
                            <w:rFonts w:ascii="Calibri" w:hAnsi="Calibri" w:cs="Calibri"/>
                            <w:color w:val="6DC6DD"/>
                            <w:sz w:val="21"/>
                            <w:szCs w:val="21"/>
                          </w:rPr>
                          <w:t>http://www.cosmeticcentre.com.au/</w:t>
                        </w:r>
                      </w:hyperlink>
                      <w:r>
                        <w:rPr>
                          <w:rFonts w:ascii="Calibri" w:hAnsi="Calibri" w:cs="Calibri"/>
                          <w:sz w:val="21"/>
                          <w:szCs w:val="21"/>
                        </w:rPr>
                        <w:br/>
                        <w:t>Resolve Legal: </w:t>
                      </w:r>
                      <w:hyperlink r:id="rId29" w:tgtFrame="_blank" w:history="1">
                        <w:r>
                          <w:rPr>
                            <w:rStyle w:val="Hyperlink"/>
                            <w:rFonts w:ascii="Calibri" w:hAnsi="Calibri" w:cs="Calibri"/>
                            <w:color w:val="6DC6DD"/>
                            <w:sz w:val="21"/>
                            <w:szCs w:val="21"/>
                          </w:rPr>
                          <w:t>http://www.resolvelaw.com.au/</w:t>
                        </w:r>
                      </w:hyperlink>
                      <w:r>
                        <w:rPr>
                          <w:rFonts w:ascii="Helvetica" w:hAnsi="Helvetica" w:cs="Helvetica"/>
                          <w:sz w:val="12"/>
                          <w:szCs w:val="12"/>
                        </w:rPr>
                        <w:br/>
                      </w:r>
                      <w:r>
                        <w:rPr>
                          <w:rFonts w:ascii="Calibri" w:hAnsi="Calibri" w:cs="Calibri"/>
                          <w:color w:val="000000"/>
                          <w:sz w:val="21"/>
                          <w:szCs w:val="21"/>
                        </w:rPr>
                        <w:t>The Junction Fair: </w:t>
                      </w:r>
                      <w:hyperlink r:id="rId30" w:tgtFrame="_blank" w:history="1">
                        <w:r>
                          <w:rPr>
                            <w:rStyle w:val="Hyperlink"/>
                            <w:rFonts w:ascii="Calibri" w:hAnsi="Calibri" w:cs="Calibri"/>
                            <w:color w:val="6DC6DD"/>
                            <w:sz w:val="21"/>
                            <w:szCs w:val="21"/>
                          </w:rPr>
                          <w:t>http://www.junctionfair.com.au/</w:t>
                        </w:r>
                      </w:hyperlink>
                    </w:p>
                    <w:p w:rsidR="006E617E" w:rsidRPr="00EA318F" w:rsidRDefault="006E617E" w:rsidP="00B70847">
                      <w:pPr>
                        <w:rPr>
                          <w:rStyle w:val="Hyperlink"/>
                          <w:color w:val="6DC6DD"/>
                        </w:rPr>
                      </w:pPr>
                      <w:r w:rsidRPr="000A4494">
                        <w:rPr>
                          <w:rFonts w:ascii="Calibri" w:hAnsi="Calibri" w:cs="Calibri"/>
                          <w:color w:val="000000"/>
                          <w:sz w:val="21"/>
                          <w:szCs w:val="21"/>
                        </w:rPr>
                        <w:t>3P Surfboards</w:t>
                      </w:r>
                      <w:r>
                        <w:rPr>
                          <w:rFonts w:ascii="Calibri" w:hAnsi="Calibri" w:cs="Calibri"/>
                          <w:color w:val="000000"/>
                          <w:sz w:val="21"/>
                          <w:szCs w:val="21"/>
                        </w:rPr>
                        <w:t xml:space="preserve">: </w:t>
                      </w:r>
                      <w:hyperlink r:id="rId31" w:history="1">
                        <w:r w:rsidRPr="00EA318F">
                          <w:rPr>
                            <w:rStyle w:val="Hyperlink"/>
                            <w:rFonts w:ascii="Calibri" w:hAnsi="Calibri" w:cs="Calibri"/>
                            <w:color w:val="6DC6DD"/>
                            <w:sz w:val="21"/>
                            <w:szCs w:val="21"/>
                          </w:rPr>
                          <w:t>http://www.3psurfboards.com/</w:t>
                        </w:r>
                      </w:hyperlink>
                    </w:p>
                    <w:p w:rsidR="006E617E" w:rsidRDefault="006E617E" w:rsidP="006E617E">
                      <w:pPr>
                        <w:rPr>
                          <w:rFonts w:ascii="Calibri" w:hAnsi="Calibri" w:cs="Calibri"/>
                          <w:color w:val="000000"/>
                          <w:sz w:val="21"/>
                          <w:szCs w:val="21"/>
                        </w:rPr>
                      </w:pPr>
                    </w:p>
                  </w:txbxContent>
                </v:textbox>
              </v:shape>
            </w:pict>
          </mc:Fallback>
        </mc:AlternateContent>
      </w:r>
      <w:r w:rsidR="006446CD">
        <w:rPr>
          <w:rFonts w:ascii="Arial" w:hAnsi="Arial" w:cs="Arial"/>
          <w:b/>
        </w:rPr>
        <w:t xml:space="preserve"> </w:t>
      </w: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6058C5" w:rsidRDefault="006058C5" w:rsidP="00D26088">
      <w:pPr>
        <w:jc w:val="both"/>
        <w:rPr>
          <w:rFonts w:ascii="Arial" w:hAnsi="Arial" w:cs="Arial"/>
          <w:b/>
        </w:rPr>
      </w:pPr>
    </w:p>
    <w:p w:rsidR="00E7011C" w:rsidRPr="00E7011C" w:rsidRDefault="00E7011C" w:rsidP="00E7011C">
      <w:pPr>
        <w:jc w:val="center"/>
        <w:rPr>
          <w:rFonts w:ascii="Wingdings" w:hAnsi="Wingdings"/>
          <w:b/>
          <w:sz w:val="22"/>
          <w:szCs w:val="22"/>
          <w:lang w:val="en-GB" w:eastAsia="en-US"/>
        </w:rPr>
      </w:pPr>
    </w:p>
    <w:p w:rsidR="008E1407" w:rsidRDefault="008E1407"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5502DC" w:rsidP="00E7011C">
      <w:pPr>
        <w:jc w:val="both"/>
        <w:rPr>
          <w:rFonts w:ascii="Arial" w:hAnsi="Arial"/>
          <w:b/>
          <w:lang w:val="en-GB" w:eastAsia="en-US"/>
        </w:rPr>
      </w:pPr>
      <w:r>
        <w:rPr>
          <w:rFonts w:ascii="Arial" w:hAnsi="Arial"/>
          <w:b/>
          <w:lang w:val="en-GB" w:eastAsia="en-US"/>
        </w:rPr>
        <w:t>DANCE FESTIVAL…….</w:t>
      </w:r>
    </w:p>
    <w:p w:rsidR="005502DC" w:rsidRPr="009C63D8" w:rsidRDefault="009C63D8" w:rsidP="00E7011C">
      <w:pPr>
        <w:jc w:val="both"/>
        <w:rPr>
          <w:rFonts w:ascii="Arial" w:hAnsi="Arial"/>
          <w:sz w:val="20"/>
          <w:szCs w:val="20"/>
          <w:lang w:val="en-GB" w:eastAsia="en-US"/>
        </w:rPr>
      </w:pPr>
      <w:r>
        <w:rPr>
          <w:rFonts w:ascii="Arial" w:hAnsi="Arial"/>
          <w:sz w:val="20"/>
          <w:szCs w:val="20"/>
          <w:lang w:val="en-GB" w:eastAsia="en-US"/>
        </w:rPr>
        <w:t>Last week’s Dance Festival was a huge success and our school should be very proud of the exceptional standard of dancing performed by our dancers!</w:t>
      </w:r>
    </w:p>
    <w:p w:rsidR="00C7772E" w:rsidRDefault="00C7772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9C63D8" w:rsidP="00E7011C">
      <w:pPr>
        <w:jc w:val="both"/>
        <w:rPr>
          <w:rFonts w:ascii="Arial" w:hAnsi="Arial"/>
          <w:b/>
          <w:lang w:val="en-GB" w:eastAsia="en-US"/>
        </w:rPr>
      </w:pPr>
      <w:r>
        <w:rPr>
          <w:rFonts w:ascii="Arial" w:hAnsi="Arial"/>
          <w:b/>
          <w:noProof/>
        </w:rPr>
        <w:drawing>
          <wp:anchor distT="0" distB="0" distL="114300" distR="114300" simplePos="0" relativeHeight="251738112" behindDoc="1" locked="0" layoutInCell="1" allowOverlap="1" wp14:anchorId="521AB4E3" wp14:editId="659A4B98">
            <wp:simplePos x="0" y="0"/>
            <wp:positionH relativeFrom="column">
              <wp:posOffset>-64770</wp:posOffset>
            </wp:positionH>
            <wp:positionV relativeFrom="paragraph">
              <wp:posOffset>635</wp:posOffset>
            </wp:positionV>
            <wp:extent cx="3334385" cy="2066925"/>
            <wp:effectExtent l="76200" t="76200" r="132715" b="142875"/>
            <wp:wrapNone/>
            <wp:docPr id="29" name="Picture 29" descr="T:\Office\NEWSLETTERS\Photos 2015\dance fest f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ffice\NEWSLETTERS\Photos 2015\dance fest five.jpg"/>
                    <pic:cNvPicPr>
                      <a:picLocks noChangeAspect="1" noChangeArrowheads="1"/>
                    </pic:cNvPicPr>
                  </pic:nvPicPr>
                  <pic:blipFill rotWithShape="1">
                    <a:blip r:embed="rId32" cstate="print">
                      <a:extLst>
                        <a:ext uri="{BEBA8EAE-BF5A-486C-A8C5-ECC9F3942E4B}">
                          <a14:imgProps xmlns:a14="http://schemas.microsoft.com/office/drawing/2010/main">
                            <a14:imgLayer r:embed="rId33">
                              <a14:imgEffect>
                                <a14:brightnessContrast bright="20000" contrast="20000"/>
                              </a14:imgEffect>
                            </a14:imgLayer>
                          </a14:imgProps>
                        </a:ext>
                        <a:ext uri="{28A0092B-C50C-407E-A947-70E740481C1C}">
                          <a14:useLocalDpi xmlns:a14="http://schemas.microsoft.com/office/drawing/2010/main" val="0"/>
                        </a:ext>
                      </a:extLst>
                    </a:blip>
                    <a:srcRect l="3586" t="31057" r="17813" b="3985"/>
                    <a:stretch/>
                  </pic:blipFill>
                  <pic:spPr bwMode="auto">
                    <a:xfrm>
                      <a:off x="0" y="0"/>
                      <a:ext cx="3334385" cy="2066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B76F5E" w:rsidRDefault="00C351AB" w:rsidP="00E7011C">
      <w:pPr>
        <w:jc w:val="both"/>
        <w:rPr>
          <w:rFonts w:ascii="Arial" w:hAnsi="Arial"/>
          <w:b/>
          <w:lang w:val="en-GB" w:eastAsia="en-US"/>
        </w:rPr>
      </w:pPr>
      <w:r>
        <w:rPr>
          <w:rFonts w:ascii="Arial" w:hAnsi="Arial"/>
          <w:b/>
          <w:noProof/>
        </w:rPr>
        <w:drawing>
          <wp:anchor distT="0" distB="0" distL="114300" distR="114300" simplePos="0" relativeHeight="251739136" behindDoc="1" locked="0" layoutInCell="1" allowOverlap="1" wp14:anchorId="3ABFDB1A" wp14:editId="6D45570C">
            <wp:simplePos x="0" y="0"/>
            <wp:positionH relativeFrom="column">
              <wp:posOffset>225425</wp:posOffset>
            </wp:positionH>
            <wp:positionV relativeFrom="paragraph">
              <wp:posOffset>-82719</wp:posOffset>
            </wp:positionV>
            <wp:extent cx="2652453" cy="2750503"/>
            <wp:effectExtent l="84455" t="67945" r="137160" b="137160"/>
            <wp:wrapNone/>
            <wp:docPr id="30" name="Picture 30" descr="T:\Office\NEWSLETTERS\Photos 2015\dance fest f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ffice\NEWSLETTERS\Photos 2015\dance fest four.jpg"/>
                    <pic:cNvPicPr>
                      <a:picLocks noChangeAspect="1" noChangeArrowheads="1"/>
                    </pic:cNvPicPr>
                  </pic:nvPicPr>
                  <pic:blipFill rotWithShape="1">
                    <a:blip r:embed="rId34" cstate="print">
                      <a:extLst>
                        <a:ext uri="{BEBA8EAE-BF5A-486C-A8C5-ECC9F3942E4B}">
                          <a14:imgProps xmlns:a14="http://schemas.microsoft.com/office/drawing/2010/main">
                            <a14:imgLayer r:embed="rId35">
                              <a14:imgEffect>
                                <a14:brightnessContrast bright="20000"/>
                              </a14:imgEffect>
                            </a14:imgLayer>
                          </a14:imgProps>
                        </a:ext>
                        <a:ext uri="{28A0092B-C50C-407E-A947-70E740481C1C}">
                          <a14:useLocalDpi xmlns:a14="http://schemas.microsoft.com/office/drawing/2010/main" val="0"/>
                        </a:ext>
                      </a:extLst>
                    </a:blip>
                    <a:srcRect l="27679"/>
                    <a:stretch/>
                  </pic:blipFill>
                  <pic:spPr bwMode="auto">
                    <a:xfrm rot="5400000">
                      <a:off x="0" y="0"/>
                      <a:ext cx="2652453" cy="275050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76F5E" w:rsidRDefault="00B76F5E"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4B7C05" w:rsidP="00E7011C">
      <w:pPr>
        <w:jc w:val="both"/>
        <w:rPr>
          <w:rFonts w:ascii="Arial" w:hAnsi="Arial"/>
          <w:b/>
          <w:lang w:val="en-GB" w:eastAsia="en-US"/>
        </w:rPr>
      </w:pPr>
      <w:r>
        <w:rPr>
          <w:rFonts w:ascii="Arial" w:hAnsi="Arial"/>
          <w:b/>
          <w:noProof/>
        </w:rPr>
        <w:drawing>
          <wp:anchor distT="0" distB="0" distL="114300" distR="114300" simplePos="0" relativeHeight="251740160" behindDoc="1" locked="0" layoutInCell="1" allowOverlap="1" wp14:anchorId="7475F190" wp14:editId="6BC1148D">
            <wp:simplePos x="0" y="0"/>
            <wp:positionH relativeFrom="column">
              <wp:posOffset>56515</wp:posOffset>
            </wp:positionH>
            <wp:positionV relativeFrom="paragraph">
              <wp:posOffset>52070</wp:posOffset>
            </wp:positionV>
            <wp:extent cx="3224530" cy="2381250"/>
            <wp:effectExtent l="76200" t="76200" r="128270" b="133350"/>
            <wp:wrapNone/>
            <wp:docPr id="31" name="Picture 31" descr="T:\Office\NEWSLETTERS\Photos 2015\Dance fest th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Office\NEWSLETTERS\Photos 2015\Dance fest three.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6274" t="11144" r="3495"/>
                    <a:stretch/>
                  </pic:blipFill>
                  <pic:spPr bwMode="auto">
                    <a:xfrm>
                      <a:off x="0" y="0"/>
                      <a:ext cx="3224530" cy="2381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4B7C05" w:rsidRDefault="004B7C05" w:rsidP="00E7011C">
      <w:pPr>
        <w:jc w:val="both"/>
        <w:rPr>
          <w:rFonts w:ascii="Arial" w:hAnsi="Arial"/>
          <w:b/>
          <w:lang w:val="en-GB" w:eastAsia="en-US"/>
        </w:rPr>
      </w:pPr>
    </w:p>
    <w:p w:rsidR="004B7C05" w:rsidRDefault="004B7C05" w:rsidP="00E7011C">
      <w:pPr>
        <w:jc w:val="both"/>
        <w:rPr>
          <w:rFonts w:ascii="Arial" w:hAnsi="Arial"/>
          <w:b/>
          <w:lang w:val="en-GB" w:eastAsia="en-US"/>
        </w:rPr>
      </w:pPr>
    </w:p>
    <w:p w:rsidR="004B7C05" w:rsidRDefault="004B7C05" w:rsidP="00E7011C">
      <w:pPr>
        <w:jc w:val="both"/>
        <w:rPr>
          <w:rFonts w:ascii="Arial" w:hAnsi="Arial"/>
          <w:b/>
          <w:lang w:val="en-GB" w:eastAsia="en-US"/>
        </w:rPr>
      </w:pPr>
    </w:p>
    <w:p w:rsidR="004B7C05" w:rsidRDefault="004B7C05" w:rsidP="00E7011C">
      <w:pPr>
        <w:jc w:val="both"/>
        <w:rPr>
          <w:rFonts w:ascii="Arial" w:hAnsi="Arial"/>
          <w:b/>
          <w:lang w:val="en-GB" w:eastAsia="en-US"/>
        </w:rPr>
      </w:pPr>
    </w:p>
    <w:p w:rsidR="004B7C05" w:rsidRDefault="004B7C05" w:rsidP="00E7011C">
      <w:pPr>
        <w:jc w:val="both"/>
        <w:rPr>
          <w:rFonts w:ascii="Arial" w:hAnsi="Arial"/>
          <w:b/>
          <w:lang w:val="en-GB" w:eastAsia="en-US"/>
        </w:rPr>
      </w:pPr>
    </w:p>
    <w:p w:rsidR="004B7C05" w:rsidRDefault="004B7C05" w:rsidP="00E7011C">
      <w:pPr>
        <w:jc w:val="both"/>
        <w:rPr>
          <w:rFonts w:ascii="Arial" w:hAnsi="Arial"/>
          <w:b/>
          <w:lang w:val="en-GB" w:eastAsia="en-US"/>
        </w:rPr>
      </w:pPr>
    </w:p>
    <w:p w:rsidR="004B7C05" w:rsidRDefault="004B7C05" w:rsidP="00E7011C">
      <w:pPr>
        <w:jc w:val="both"/>
        <w:rPr>
          <w:rFonts w:ascii="Arial" w:hAnsi="Arial"/>
          <w:b/>
          <w:lang w:val="en-GB" w:eastAsia="en-US"/>
        </w:rPr>
      </w:pPr>
    </w:p>
    <w:p w:rsidR="004B7C05" w:rsidRDefault="004B7C05" w:rsidP="00E7011C">
      <w:pPr>
        <w:jc w:val="both"/>
        <w:rPr>
          <w:rFonts w:ascii="Arial" w:hAnsi="Arial"/>
          <w:b/>
          <w:lang w:val="en-GB" w:eastAsia="en-US"/>
        </w:rPr>
      </w:pPr>
    </w:p>
    <w:p w:rsidR="00B76F5E" w:rsidRDefault="00B76F5E"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9C63D8" w:rsidRDefault="00B0524C" w:rsidP="00E7011C">
      <w:pPr>
        <w:jc w:val="both"/>
        <w:rPr>
          <w:rFonts w:ascii="Arial" w:hAnsi="Arial"/>
          <w:b/>
          <w:lang w:val="en-GB" w:eastAsia="en-US"/>
        </w:rPr>
      </w:pPr>
      <w:r>
        <w:rPr>
          <w:rFonts w:ascii="Arial" w:hAnsi="Arial"/>
          <w:b/>
          <w:noProof/>
        </w:rPr>
        <w:drawing>
          <wp:anchor distT="0" distB="0" distL="114300" distR="114300" simplePos="0" relativeHeight="251741184" behindDoc="1" locked="0" layoutInCell="1" allowOverlap="1" wp14:anchorId="53EA68BD" wp14:editId="62C0FCAA">
            <wp:simplePos x="0" y="0"/>
            <wp:positionH relativeFrom="column">
              <wp:posOffset>53340</wp:posOffset>
            </wp:positionH>
            <wp:positionV relativeFrom="paragraph">
              <wp:posOffset>-4445</wp:posOffset>
            </wp:positionV>
            <wp:extent cx="3400425" cy="1513205"/>
            <wp:effectExtent l="76200" t="76200" r="142875" b="125095"/>
            <wp:wrapNone/>
            <wp:docPr id="224" name="Picture 224" descr="T:\Office\NEWSLETTERS\Photos 2015\Dance fest tw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Office\NEWSLETTERS\Photos 2015\Dance fest two.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598" t="25088" r="10657" b="21517"/>
                    <a:stretch/>
                  </pic:blipFill>
                  <pic:spPr bwMode="auto">
                    <a:xfrm>
                      <a:off x="0" y="0"/>
                      <a:ext cx="3400425" cy="15132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C63D8" w:rsidRDefault="009C63D8" w:rsidP="00E7011C">
      <w:pPr>
        <w:jc w:val="both"/>
        <w:rPr>
          <w:rFonts w:ascii="Arial" w:hAnsi="Arial"/>
          <w:b/>
          <w:lang w:val="en-GB" w:eastAsia="en-US"/>
        </w:rPr>
      </w:pPr>
    </w:p>
    <w:p w:rsidR="009C63D8" w:rsidRDefault="009C63D8"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9A3E72" w:rsidP="00E7011C">
      <w:pPr>
        <w:jc w:val="both"/>
        <w:rPr>
          <w:rFonts w:ascii="Arial" w:hAnsi="Arial"/>
          <w:b/>
          <w:lang w:val="en-GB" w:eastAsia="en-US"/>
        </w:rPr>
      </w:pPr>
      <w:r>
        <w:rPr>
          <w:rFonts w:ascii="Arial" w:hAnsi="Arial"/>
          <w:b/>
          <w:noProof/>
        </w:rPr>
        <w:drawing>
          <wp:anchor distT="0" distB="0" distL="114300" distR="114300" simplePos="0" relativeHeight="251744256" behindDoc="1" locked="0" layoutInCell="1" allowOverlap="1">
            <wp:simplePos x="0" y="0"/>
            <wp:positionH relativeFrom="column">
              <wp:posOffset>53340</wp:posOffset>
            </wp:positionH>
            <wp:positionV relativeFrom="paragraph">
              <wp:posOffset>-4445</wp:posOffset>
            </wp:positionV>
            <wp:extent cx="3449364" cy="1695450"/>
            <wp:effectExtent l="76200" t="76200" r="132080" b="133350"/>
            <wp:wrapNone/>
            <wp:docPr id="227" name="Picture 227" descr="T:\Office\NEWSLETTERS\Photos 2015\Dance fest 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Office\NEWSLETTERS\Photos 2015\Dance fest one.jpg"/>
                    <pic:cNvPicPr>
                      <a:picLocks noChangeAspect="1" noChangeArrowheads="1"/>
                    </pic:cNvPicPr>
                  </pic:nvPicPr>
                  <pic:blipFill rotWithShape="1">
                    <a:blip r:embed="rId38" cstate="print">
                      <a:extLst>
                        <a:ext uri="{BEBA8EAE-BF5A-486C-A8C5-ECC9F3942E4B}">
                          <a14:imgProps xmlns:a14="http://schemas.microsoft.com/office/drawing/2010/main">
                            <a14:imgLayer r:embed="rId39">
                              <a14:imgEffect>
                                <a14:brightnessContrast bright="20000"/>
                              </a14:imgEffect>
                            </a14:imgLayer>
                          </a14:imgProps>
                        </a:ext>
                        <a:ext uri="{28A0092B-C50C-407E-A947-70E740481C1C}">
                          <a14:useLocalDpi xmlns:a14="http://schemas.microsoft.com/office/drawing/2010/main" val="0"/>
                        </a:ext>
                      </a:extLst>
                    </a:blip>
                    <a:srcRect l="20325" t="24279" r="9135" b="29491"/>
                    <a:stretch/>
                  </pic:blipFill>
                  <pic:spPr bwMode="auto">
                    <a:xfrm>
                      <a:off x="0" y="0"/>
                      <a:ext cx="3449364" cy="16954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93E3A">
        <w:rPr>
          <w:rFonts w:ascii="Arial" w:hAnsi="Arial"/>
          <w:b/>
          <w:noProof/>
        </w:rPr>
        <w:drawing>
          <wp:anchor distT="0" distB="0" distL="114300" distR="114300" simplePos="0" relativeHeight="251743232" behindDoc="1" locked="0" layoutInCell="1" allowOverlap="1">
            <wp:simplePos x="0" y="0"/>
            <wp:positionH relativeFrom="column">
              <wp:posOffset>-3509010</wp:posOffset>
            </wp:positionH>
            <wp:positionV relativeFrom="paragraph">
              <wp:posOffset>-7186295</wp:posOffset>
            </wp:positionV>
            <wp:extent cx="3195320" cy="2396490"/>
            <wp:effectExtent l="0" t="0" r="5080" b="3810"/>
            <wp:wrapNone/>
            <wp:docPr id="226" name="Picture 226" descr="T:\Office\NEWSLETTERS\Photos 2015\Dance fest 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Office\NEWSLETTERS\Photos 2015\Dance fest one.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95320" cy="2396490"/>
                    </a:xfrm>
                    <a:prstGeom prst="rect">
                      <a:avLst/>
                    </a:prstGeom>
                    <a:noFill/>
                    <a:ln>
                      <a:noFill/>
                    </a:ln>
                  </pic:spPr>
                </pic:pic>
              </a:graphicData>
            </a:graphic>
            <wp14:sizeRelH relativeFrom="page">
              <wp14:pctWidth>0</wp14:pctWidth>
            </wp14:sizeRelH>
            <wp14:sizeRelV relativeFrom="page">
              <wp14:pctHeight>0</wp14:pctHeight>
            </wp14:sizeRelV>
          </wp:anchor>
        </w:drawing>
      </w:r>
      <w:r w:rsidR="00C93E3A">
        <w:rPr>
          <w:rFonts w:ascii="Arial" w:hAnsi="Arial"/>
          <w:b/>
          <w:noProof/>
        </w:rPr>
        <w:drawing>
          <wp:anchor distT="0" distB="0" distL="114300" distR="114300" simplePos="0" relativeHeight="251742208" behindDoc="1" locked="0" layoutInCell="1" allowOverlap="1">
            <wp:simplePos x="0" y="0"/>
            <wp:positionH relativeFrom="column">
              <wp:posOffset>-3509010</wp:posOffset>
            </wp:positionH>
            <wp:positionV relativeFrom="paragraph">
              <wp:posOffset>-7186295</wp:posOffset>
            </wp:positionV>
            <wp:extent cx="3195320" cy="2396490"/>
            <wp:effectExtent l="0" t="0" r="5080" b="3810"/>
            <wp:wrapNone/>
            <wp:docPr id="225" name="Picture 225" descr="T:\Office\NEWSLETTERS\Photos 2015\Dance fest 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ffice\NEWSLETTERS\Photos 2015\Dance fest one.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95320" cy="2396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2C6582" w:rsidRDefault="002C6582" w:rsidP="00E7011C">
      <w:pPr>
        <w:jc w:val="both"/>
        <w:rPr>
          <w:rFonts w:ascii="Arial" w:hAnsi="Arial"/>
          <w:b/>
          <w:lang w:val="en-GB" w:eastAsia="en-US"/>
        </w:rPr>
      </w:pPr>
    </w:p>
    <w:p w:rsidR="00E713E5" w:rsidRDefault="00E713E5" w:rsidP="00E7011C">
      <w:pPr>
        <w:jc w:val="both"/>
        <w:rPr>
          <w:rFonts w:ascii="Arial" w:hAnsi="Arial"/>
          <w:b/>
          <w:lang w:val="en-GB" w:eastAsia="en-US"/>
        </w:rPr>
      </w:pPr>
      <w:r>
        <w:rPr>
          <w:rFonts w:ascii="Arial" w:hAnsi="Arial"/>
          <w:b/>
          <w:lang w:val="en-GB" w:eastAsia="en-US"/>
        </w:rPr>
        <w:t>COMMUNITY NEWS!!!</w:t>
      </w:r>
    </w:p>
    <w:p w:rsidR="003F6AAA" w:rsidRDefault="003F6AAA" w:rsidP="00E7011C">
      <w:pPr>
        <w:jc w:val="both"/>
        <w:rPr>
          <w:rFonts w:ascii="Arial" w:hAnsi="Arial"/>
          <w:b/>
          <w:lang w:val="en-GB" w:eastAsia="en-US"/>
        </w:rPr>
      </w:pPr>
      <w:r>
        <w:rPr>
          <w:rFonts w:ascii="Arial" w:hAnsi="Arial"/>
          <w:b/>
          <w:noProof/>
        </w:rPr>
        <mc:AlternateContent>
          <mc:Choice Requires="wps">
            <w:drawing>
              <wp:anchor distT="0" distB="0" distL="114300" distR="114300" simplePos="0" relativeHeight="251737088" behindDoc="0" locked="0" layoutInCell="1" allowOverlap="1">
                <wp:simplePos x="0" y="0"/>
                <wp:positionH relativeFrom="column">
                  <wp:posOffset>15240</wp:posOffset>
                </wp:positionH>
                <wp:positionV relativeFrom="paragraph">
                  <wp:posOffset>109221</wp:posOffset>
                </wp:positionV>
                <wp:extent cx="3267075" cy="781050"/>
                <wp:effectExtent l="19050" t="19050" r="28575" b="19050"/>
                <wp:wrapNone/>
                <wp:docPr id="28" name="Text Box 28"/>
                <wp:cNvGraphicFramePr/>
                <a:graphic xmlns:a="http://schemas.openxmlformats.org/drawingml/2006/main">
                  <a:graphicData uri="http://schemas.microsoft.com/office/word/2010/wordprocessingShape">
                    <wps:wsp>
                      <wps:cNvSpPr txBox="1"/>
                      <wps:spPr>
                        <a:xfrm>
                          <a:off x="0" y="0"/>
                          <a:ext cx="3267075" cy="781050"/>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F6AAA" w:rsidRDefault="003F6AAA" w:rsidP="003F6AAA">
                            <w:pPr>
                              <w:jc w:val="center"/>
                              <w:rPr>
                                <w:rFonts w:ascii="Arial" w:hAnsi="Arial" w:cs="Arial"/>
                                <w:b/>
                              </w:rPr>
                            </w:pPr>
                            <w:r w:rsidRPr="003F6AAA">
                              <w:rPr>
                                <w:rFonts w:ascii="Arial" w:hAnsi="Arial" w:cs="Arial"/>
                                <w:b/>
                              </w:rPr>
                              <w:t>FOUND</w:t>
                            </w:r>
                          </w:p>
                          <w:p w:rsidR="003F6AAA" w:rsidRPr="003F6AAA" w:rsidRDefault="003F6AAA" w:rsidP="003F6AAA">
                            <w:pPr>
                              <w:jc w:val="center"/>
                              <w:rPr>
                                <w:rFonts w:ascii="Arial" w:hAnsi="Arial" w:cs="Arial"/>
                                <w:sz w:val="20"/>
                                <w:szCs w:val="20"/>
                              </w:rPr>
                            </w:pPr>
                            <w:r>
                              <w:rPr>
                                <w:rFonts w:ascii="Arial" w:hAnsi="Arial" w:cs="Arial"/>
                                <w:sz w:val="20"/>
                                <w:szCs w:val="20"/>
                              </w:rPr>
                              <w:t>A member of the public found a wedding ring near the Watkins Street Crossing prior to the holidays.  Please see the office for further details.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 o:spid="_x0000_s1031" type="#_x0000_t202" style="position:absolute;left:0;text-align:left;margin-left:1.2pt;margin-top:8.6pt;width:257.25pt;height:61.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" fillcolor="white [3201]" strokeweight="2.25pt">
                <v:textbox>
                  <w:txbxContent>
                    <w:p w:rsidR="003F6AAA" w:rsidRDefault="003F6AAA" w:rsidP="003F6AAA">
                      <w:pPr>
                        <w:jc w:val="center"/>
                        <w:rPr>
                          <w:rFonts w:ascii="Arial" w:hAnsi="Arial" w:cs="Arial"/>
                          <w:b/>
                        </w:rPr>
                      </w:pPr>
                      <w:r w:rsidRPr="003F6AAA">
                        <w:rPr>
                          <w:rFonts w:ascii="Arial" w:hAnsi="Arial" w:cs="Arial"/>
                          <w:b/>
                        </w:rPr>
                        <w:t>FOUND</w:t>
                      </w:r>
                    </w:p>
                    <w:p w:rsidR="003F6AAA" w:rsidRPr="003F6AAA" w:rsidRDefault="003F6AAA" w:rsidP="003F6AAA">
                      <w:pPr>
                        <w:jc w:val="center"/>
                        <w:rPr>
                          <w:rFonts w:ascii="Arial" w:hAnsi="Arial" w:cs="Arial"/>
                          <w:sz w:val="20"/>
                          <w:szCs w:val="20"/>
                        </w:rPr>
                      </w:pPr>
                      <w:r>
                        <w:rPr>
                          <w:rFonts w:ascii="Arial" w:hAnsi="Arial" w:cs="Arial"/>
                          <w:sz w:val="20"/>
                          <w:szCs w:val="20"/>
                        </w:rPr>
                        <w:t>A member of the public found a wedding ring near the Watkins Street Crossing prior to the holidays.  Please see the office for further details.</w:t>
                      </w:r>
                    </w:p>
                  </w:txbxContent>
                </v:textbox>
              </v:shape>
            </w:pict>
          </mc:Fallback>
        </mc:AlternateContent>
      </w:r>
    </w:p>
    <w:p w:rsidR="003F6AAA" w:rsidRDefault="003F6AAA" w:rsidP="00E7011C">
      <w:pPr>
        <w:jc w:val="both"/>
        <w:rPr>
          <w:rFonts w:ascii="Arial" w:hAnsi="Arial"/>
          <w:b/>
          <w:lang w:val="en-GB" w:eastAsia="en-US"/>
        </w:rPr>
      </w:pPr>
    </w:p>
    <w:p w:rsidR="003F6AAA" w:rsidRDefault="003F6AAA" w:rsidP="00E7011C">
      <w:pPr>
        <w:jc w:val="both"/>
        <w:rPr>
          <w:rFonts w:ascii="Arial" w:hAnsi="Arial"/>
          <w:b/>
          <w:lang w:val="en-GB" w:eastAsia="en-US"/>
        </w:rPr>
      </w:pPr>
    </w:p>
    <w:p w:rsidR="003F6AAA" w:rsidRDefault="003F6AAA" w:rsidP="00E7011C">
      <w:pPr>
        <w:jc w:val="both"/>
        <w:rPr>
          <w:rFonts w:ascii="Arial" w:hAnsi="Arial"/>
          <w:b/>
          <w:lang w:val="en-GB" w:eastAsia="en-US"/>
        </w:rPr>
      </w:pPr>
    </w:p>
    <w:p w:rsidR="003F6AAA" w:rsidRDefault="003F6AAA" w:rsidP="00E7011C">
      <w:pPr>
        <w:jc w:val="both"/>
        <w:rPr>
          <w:rFonts w:ascii="Arial" w:hAnsi="Arial"/>
          <w:b/>
          <w:lang w:val="en-GB" w:eastAsia="en-US"/>
        </w:rPr>
      </w:pPr>
    </w:p>
    <w:p w:rsidR="003F6AAA" w:rsidRDefault="003F6AAA" w:rsidP="00E7011C">
      <w:pPr>
        <w:jc w:val="both"/>
        <w:rPr>
          <w:rFonts w:ascii="Arial" w:hAnsi="Arial"/>
          <w:b/>
          <w:lang w:val="en-GB" w:eastAsia="en-US"/>
        </w:rPr>
      </w:pPr>
    </w:p>
    <w:p w:rsidR="00E7011C" w:rsidRPr="00E7011C" w:rsidRDefault="00E713E5" w:rsidP="00E7011C">
      <w:pPr>
        <w:keepNext/>
        <w:numPr>
          <w:ilvl w:val="0"/>
          <w:numId w:val="6"/>
        </w:numPr>
        <w:jc w:val="center"/>
        <w:outlineLvl w:val="1"/>
        <w:rPr>
          <w:rFonts w:ascii="Arial" w:hAnsi="Arial"/>
          <w:b/>
          <w:color w:val="FFFFFF"/>
          <w:sz w:val="28"/>
          <w:szCs w:val="28"/>
          <w:lang w:val="en-GB" w:eastAsia="en-US"/>
        </w:rPr>
      </w:pPr>
      <w:r>
        <w:rPr>
          <w:rFonts w:ascii="Arial" w:hAnsi="Arial" w:cs="Arial"/>
          <w:b/>
          <w:noProof/>
        </w:rPr>
        <mc:AlternateContent>
          <mc:Choice Requires="wps">
            <w:drawing>
              <wp:anchor distT="0" distB="0" distL="114300" distR="114300" simplePos="0" relativeHeight="251722752" behindDoc="0" locked="0" layoutInCell="1" allowOverlap="1" wp14:anchorId="19C149E2" wp14:editId="273C1408">
                <wp:simplePos x="0" y="0"/>
                <wp:positionH relativeFrom="column">
                  <wp:posOffset>5715</wp:posOffset>
                </wp:positionH>
                <wp:positionV relativeFrom="paragraph">
                  <wp:posOffset>26670</wp:posOffset>
                </wp:positionV>
                <wp:extent cx="3315970" cy="2495550"/>
                <wp:effectExtent l="19050" t="19050" r="17780" b="19050"/>
                <wp:wrapNone/>
                <wp:docPr id="17" name="Text Box 17"/>
                <wp:cNvGraphicFramePr/>
                <a:graphic xmlns:a="http://schemas.openxmlformats.org/drawingml/2006/main">
                  <a:graphicData uri="http://schemas.microsoft.com/office/word/2010/wordprocessingShape">
                    <wps:wsp>
                      <wps:cNvSpPr txBox="1"/>
                      <wps:spPr>
                        <a:xfrm>
                          <a:off x="0" y="0"/>
                          <a:ext cx="3315970" cy="2495550"/>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F10FC" w:rsidRPr="000E00E8" w:rsidRDefault="00BF10FC" w:rsidP="00BF10FC">
                            <w:pPr>
                              <w:jc w:val="both"/>
                              <w:rPr>
                                <w:rFonts w:ascii="Arial" w:hAnsi="Arial" w:cs="Arial"/>
                                <w:sz w:val="20"/>
                                <w:szCs w:val="20"/>
                              </w:rPr>
                            </w:pPr>
                            <w:r w:rsidRPr="000E00E8">
                              <w:rPr>
                                <w:rFonts w:ascii="Arial" w:hAnsi="Arial" w:cs="Arial"/>
                                <w:b/>
                                <w:bCs/>
                              </w:rPr>
                              <w:t>UNLOAD CREATIVE WRITING WORKSHOPS</w:t>
                            </w:r>
                            <w:r w:rsidRPr="000E00E8">
                              <w:rPr>
                                <w:rFonts w:ascii="Arial" w:hAnsi="Arial" w:cs="Arial"/>
                                <w:b/>
                                <w:bCs/>
                                <w:sz w:val="20"/>
                                <w:szCs w:val="20"/>
                              </w:rPr>
                              <w:t xml:space="preserve"> -</w:t>
                            </w:r>
                            <w:r w:rsidRPr="000E00E8">
                              <w:rPr>
                                <w:rFonts w:ascii="Arial" w:hAnsi="Arial" w:cs="Arial"/>
                                <w:b/>
                                <w:bCs/>
                                <w:sz w:val="20"/>
                                <w:szCs w:val="20"/>
                              </w:rPr>
                              <w:softHyphen/>
                              <w:t xml:space="preserve"> Register now for T</w:t>
                            </w:r>
                            <w:r>
                              <w:rPr>
                                <w:rFonts w:ascii="Arial" w:hAnsi="Arial" w:cs="Arial"/>
                                <w:b/>
                                <w:bCs/>
                                <w:sz w:val="20"/>
                                <w:szCs w:val="20"/>
                              </w:rPr>
                              <w:t xml:space="preserve">erm </w:t>
                            </w:r>
                            <w:r w:rsidRPr="000E00E8">
                              <w:rPr>
                                <w:rFonts w:ascii="Arial" w:hAnsi="Arial" w:cs="Arial"/>
                                <w:b/>
                                <w:bCs/>
                                <w:sz w:val="20"/>
                                <w:szCs w:val="20"/>
                              </w:rPr>
                              <w:t>3</w:t>
                            </w:r>
                          </w:p>
                          <w:p w:rsidR="00BF10FC" w:rsidRPr="000E00E8" w:rsidRDefault="00BF10FC" w:rsidP="00BF10FC">
                            <w:pPr>
                              <w:jc w:val="both"/>
                              <w:rPr>
                                <w:rFonts w:ascii="Arial" w:hAnsi="Arial" w:cs="Arial"/>
                                <w:sz w:val="20"/>
                                <w:szCs w:val="20"/>
                              </w:rPr>
                            </w:pPr>
                            <w:r w:rsidRPr="000E00E8">
                              <w:rPr>
                                <w:rFonts w:ascii="Arial" w:hAnsi="Arial" w:cs="Arial"/>
                                <w:sz w:val="20"/>
                                <w:szCs w:val="20"/>
                              </w:rPr>
                              <w:t>Unload is back and looking forward to getting our creative s</w:t>
                            </w:r>
                            <w:r>
                              <w:rPr>
                                <w:rFonts w:ascii="Arial" w:hAnsi="Arial" w:cs="Arial"/>
                                <w:sz w:val="20"/>
                                <w:szCs w:val="20"/>
                              </w:rPr>
                              <w:t>tory-telling juices flowing in T</w:t>
                            </w:r>
                            <w:r w:rsidRPr="000E00E8">
                              <w:rPr>
                                <w:rFonts w:ascii="Arial" w:hAnsi="Arial" w:cs="Arial"/>
                                <w:sz w:val="20"/>
                                <w:szCs w:val="20"/>
                              </w:rPr>
                              <w:t xml:space="preserve">erm 3. Our writing and storytelling workshops cater for all levels with a focus on having FUN and building confidence with language. </w:t>
                            </w:r>
                          </w:p>
                          <w:p w:rsidR="00BF10FC" w:rsidRPr="000E00E8" w:rsidRDefault="00BF10FC" w:rsidP="00BF10FC">
                            <w:pPr>
                              <w:jc w:val="both"/>
                              <w:rPr>
                                <w:rFonts w:ascii="Arial" w:hAnsi="Arial" w:cs="Arial"/>
                                <w:sz w:val="20"/>
                                <w:szCs w:val="20"/>
                              </w:rPr>
                            </w:pPr>
                            <w:r w:rsidRPr="000E00E8">
                              <w:rPr>
                                <w:rFonts w:ascii="Arial" w:hAnsi="Arial" w:cs="Arial"/>
                                <w:sz w:val="20"/>
                                <w:szCs w:val="20"/>
                              </w:rPr>
                              <w:t>Who: Students from Years 3-6</w:t>
                            </w:r>
                          </w:p>
                          <w:p w:rsidR="00BF10FC" w:rsidRPr="000E00E8" w:rsidRDefault="00BF10FC" w:rsidP="00BF10FC">
                            <w:pPr>
                              <w:jc w:val="both"/>
                              <w:rPr>
                                <w:rFonts w:ascii="Arial" w:hAnsi="Arial" w:cs="Arial"/>
                                <w:sz w:val="20"/>
                                <w:szCs w:val="20"/>
                              </w:rPr>
                            </w:pPr>
                            <w:r w:rsidRPr="000E00E8">
                              <w:rPr>
                                <w:rFonts w:ascii="Arial" w:hAnsi="Arial" w:cs="Arial"/>
                                <w:sz w:val="20"/>
                                <w:szCs w:val="20"/>
                              </w:rPr>
                              <w:t xml:space="preserve">Where: </w:t>
                            </w:r>
                            <w:r>
                              <w:rPr>
                                <w:rFonts w:ascii="Arial" w:hAnsi="Arial" w:cs="Arial"/>
                                <w:sz w:val="20"/>
                                <w:szCs w:val="20"/>
                              </w:rPr>
                              <w:t>(</w:t>
                            </w:r>
                            <w:r w:rsidRPr="000E00E8">
                              <w:rPr>
                                <w:rFonts w:ascii="Arial" w:hAnsi="Arial" w:cs="Arial"/>
                                <w:sz w:val="20"/>
                                <w:szCs w:val="20"/>
                              </w:rPr>
                              <w:t>Classroom 6S</w:t>
                            </w:r>
                            <w:r>
                              <w:rPr>
                                <w:rFonts w:ascii="Arial" w:hAnsi="Arial" w:cs="Arial"/>
                                <w:sz w:val="20"/>
                                <w:szCs w:val="20"/>
                              </w:rPr>
                              <w:t>)</w:t>
                            </w:r>
                            <w:r w:rsidRPr="000E00E8">
                              <w:rPr>
                                <w:rFonts w:ascii="Arial" w:hAnsi="Arial" w:cs="Arial"/>
                                <w:sz w:val="20"/>
                                <w:szCs w:val="20"/>
                              </w:rPr>
                              <w:t xml:space="preserve"> </w:t>
                            </w:r>
                            <w:proofErr w:type="gramStart"/>
                            <w:r w:rsidRPr="000E00E8">
                              <w:rPr>
                                <w:rFonts w:ascii="Arial" w:hAnsi="Arial" w:cs="Arial"/>
                                <w:sz w:val="20"/>
                                <w:szCs w:val="20"/>
                              </w:rPr>
                              <w:t>The</w:t>
                            </w:r>
                            <w:proofErr w:type="gramEnd"/>
                            <w:r w:rsidRPr="000E00E8">
                              <w:rPr>
                                <w:rFonts w:ascii="Arial" w:hAnsi="Arial" w:cs="Arial"/>
                                <w:sz w:val="20"/>
                                <w:szCs w:val="20"/>
                              </w:rPr>
                              <w:t xml:space="preserve"> Junction Public School</w:t>
                            </w:r>
                            <w:r w:rsidRPr="000E00E8">
                              <w:rPr>
                                <w:rFonts w:ascii="Arial" w:hAnsi="Arial" w:cs="Arial"/>
                                <w:sz w:val="20"/>
                                <w:szCs w:val="20"/>
                              </w:rPr>
                              <w:br/>
                            </w:r>
                            <w:r>
                              <w:rPr>
                                <w:rFonts w:ascii="Arial" w:hAnsi="Arial" w:cs="Arial"/>
                                <w:sz w:val="20"/>
                                <w:szCs w:val="20"/>
                              </w:rPr>
                              <w:t>When: Tuesdays (3.20pm-4.20pm) (Starting Week 2!)</w:t>
                            </w:r>
                            <w:r w:rsidRPr="000E00E8">
                              <w:rPr>
                                <w:rFonts w:ascii="Arial" w:hAnsi="Arial" w:cs="Arial"/>
                                <w:sz w:val="20"/>
                                <w:szCs w:val="20"/>
                              </w:rPr>
                              <w:br/>
                              <w:t>Cost: $135 for the term or come and try a class for $15</w:t>
                            </w:r>
                            <w:r w:rsidRPr="000E00E8">
                              <w:rPr>
                                <w:rFonts w:ascii="Arial" w:hAnsi="Arial" w:cs="Arial"/>
                                <w:sz w:val="20"/>
                                <w:szCs w:val="20"/>
                              </w:rPr>
                              <w:br/>
                              <w:t>Numbers</w:t>
                            </w:r>
                            <w:r>
                              <w:rPr>
                                <w:rFonts w:ascii="Arial" w:hAnsi="Arial" w:cs="Arial"/>
                                <w:sz w:val="20"/>
                                <w:szCs w:val="20"/>
                              </w:rPr>
                              <w:t xml:space="preserve"> are</w:t>
                            </w:r>
                            <w:r w:rsidRPr="000E00E8">
                              <w:rPr>
                                <w:rFonts w:ascii="Arial" w:hAnsi="Arial" w:cs="Arial"/>
                                <w:sz w:val="20"/>
                                <w:szCs w:val="20"/>
                              </w:rPr>
                              <w:t xml:space="preserve"> limited to 15</w:t>
                            </w:r>
                            <w:r>
                              <w:rPr>
                                <w:rFonts w:ascii="Arial" w:hAnsi="Arial" w:cs="Arial"/>
                                <w:sz w:val="20"/>
                                <w:szCs w:val="20"/>
                              </w:rPr>
                              <w:t xml:space="preserve"> students.</w:t>
                            </w:r>
                          </w:p>
                          <w:p w:rsidR="00BF10FC" w:rsidRPr="000E00E8" w:rsidRDefault="00BF10FC" w:rsidP="00BF10FC">
                            <w:pPr>
                              <w:jc w:val="both"/>
                              <w:rPr>
                                <w:rFonts w:ascii="Arial" w:hAnsi="Arial" w:cs="Arial"/>
                                <w:sz w:val="20"/>
                                <w:szCs w:val="20"/>
                              </w:rPr>
                            </w:pPr>
                            <w:r w:rsidRPr="000E00E8">
                              <w:rPr>
                                <w:rFonts w:ascii="Arial" w:hAnsi="Arial" w:cs="Arial"/>
                                <w:sz w:val="20"/>
                                <w:szCs w:val="20"/>
                              </w:rPr>
                              <w:t xml:space="preserve">For further information or to register contact </w:t>
                            </w:r>
                            <w:hyperlink r:id="rId41" w:tgtFrame="_blank" w:history="1">
                              <w:r w:rsidRPr="000E00E8">
                                <w:rPr>
                                  <w:rFonts w:ascii="Arial" w:hAnsi="Arial" w:cs="Arial"/>
                                  <w:color w:val="800080"/>
                                  <w:sz w:val="20"/>
                                  <w:szCs w:val="20"/>
                                  <w:u w:val="single"/>
                                </w:rPr>
                                <w:t>www.unload.org.au</w:t>
                              </w:r>
                            </w:hyperlink>
                            <w:r w:rsidRPr="000E00E8">
                              <w:rPr>
                                <w:rFonts w:ascii="Arial" w:hAnsi="Arial" w:cs="Arial"/>
                                <w:sz w:val="20"/>
                                <w:szCs w:val="20"/>
                              </w:rPr>
                              <w:t xml:space="preserve"> or contact Suzie </w:t>
                            </w:r>
                            <w:hyperlink r:id="rId42" w:tgtFrame="_blank" w:history="1">
                              <w:r w:rsidRPr="000E00E8">
                                <w:rPr>
                                  <w:rFonts w:ascii="Arial" w:hAnsi="Arial" w:cs="Arial"/>
                                  <w:color w:val="800080"/>
                                  <w:sz w:val="20"/>
                                  <w:szCs w:val="20"/>
                                  <w:u w:val="single"/>
                                </w:rPr>
                                <w:t>suzie@unload.org.au</w:t>
                              </w:r>
                            </w:hyperlink>
                            <w:r w:rsidRPr="000E00E8">
                              <w:rPr>
                                <w:rFonts w:ascii="Arial" w:hAnsi="Arial" w:cs="Arial"/>
                                <w:sz w:val="20"/>
                                <w:szCs w:val="20"/>
                              </w:rPr>
                              <w:t xml:space="preserve"> Mob 0409 409 141</w:t>
                            </w:r>
                          </w:p>
                          <w:p w:rsidR="00BF10FC" w:rsidRDefault="00BF10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7" o:spid="_x0000_s1032" type="#_x0000_t202" style="position:absolute;left:0;text-align:left;margin-left:.45pt;margin-top:2.1pt;width:261.1pt;height:196.5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" fillcolor="white [3201]" strokeweight="2.25pt">
                <v:textbox>
                  <w:txbxContent>
                    <w:p w:rsidR="00BF10FC" w:rsidRPr="000E00E8" w:rsidRDefault="00BF10FC" w:rsidP="00BF10FC">
                      <w:pPr>
                        <w:jc w:val="both"/>
                        <w:rPr>
                          <w:rFonts w:ascii="Arial" w:hAnsi="Arial" w:cs="Arial"/>
                          <w:sz w:val="20"/>
                          <w:szCs w:val="20"/>
                        </w:rPr>
                      </w:pPr>
                      <w:r w:rsidRPr="000E00E8">
                        <w:rPr>
                          <w:rFonts w:ascii="Arial" w:hAnsi="Arial" w:cs="Arial"/>
                          <w:b/>
                          <w:bCs/>
                        </w:rPr>
                        <w:t>UNLOAD CREATIVE WRITING WORKSHOPS</w:t>
                      </w:r>
                      <w:r w:rsidRPr="000E00E8">
                        <w:rPr>
                          <w:rFonts w:ascii="Arial" w:hAnsi="Arial" w:cs="Arial"/>
                          <w:b/>
                          <w:bCs/>
                          <w:sz w:val="20"/>
                          <w:szCs w:val="20"/>
                        </w:rPr>
                        <w:t xml:space="preserve"> -</w:t>
                      </w:r>
                      <w:r w:rsidRPr="000E00E8">
                        <w:rPr>
                          <w:rFonts w:ascii="Arial" w:hAnsi="Arial" w:cs="Arial"/>
                          <w:b/>
                          <w:bCs/>
                          <w:sz w:val="20"/>
                          <w:szCs w:val="20"/>
                        </w:rPr>
                        <w:softHyphen/>
                        <w:t xml:space="preserve"> Register now for T</w:t>
                      </w:r>
                      <w:r>
                        <w:rPr>
                          <w:rFonts w:ascii="Arial" w:hAnsi="Arial" w:cs="Arial"/>
                          <w:b/>
                          <w:bCs/>
                          <w:sz w:val="20"/>
                          <w:szCs w:val="20"/>
                        </w:rPr>
                        <w:t xml:space="preserve">erm </w:t>
                      </w:r>
                      <w:r w:rsidRPr="000E00E8">
                        <w:rPr>
                          <w:rFonts w:ascii="Arial" w:hAnsi="Arial" w:cs="Arial"/>
                          <w:b/>
                          <w:bCs/>
                          <w:sz w:val="20"/>
                          <w:szCs w:val="20"/>
                        </w:rPr>
                        <w:t>3</w:t>
                      </w:r>
                    </w:p>
                    <w:p w:rsidR="00BF10FC" w:rsidRPr="000E00E8" w:rsidRDefault="00BF10FC" w:rsidP="00BF10FC">
                      <w:pPr>
                        <w:jc w:val="both"/>
                        <w:rPr>
                          <w:rFonts w:ascii="Arial" w:hAnsi="Arial" w:cs="Arial"/>
                          <w:sz w:val="20"/>
                          <w:szCs w:val="20"/>
                        </w:rPr>
                      </w:pPr>
                      <w:r w:rsidRPr="000E00E8">
                        <w:rPr>
                          <w:rFonts w:ascii="Arial" w:hAnsi="Arial" w:cs="Arial"/>
                          <w:sz w:val="20"/>
                          <w:szCs w:val="20"/>
                        </w:rPr>
                        <w:t>Unload is back and looking forward to getting our creative s</w:t>
                      </w:r>
                      <w:r>
                        <w:rPr>
                          <w:rFonts w:ascii="Arial" w:hAnsi="Arial" w:cs="Arial"/>
                          <w:sz w:val="20"/>
                          <w:szCs w:val="20"/>
                        </w:rPr>
                        <w:t>tory-telling juices flowing in T</w:t>
                      </w:r>
                      <w:r w:rsidRPr="000E00E8">
                        <w:rPr>
                          <w:rFonts w:ascii="Arial" w:hAnsi="Arial" w:cs="Arial"/>
                          <w:sz w:val="20"/>
                          <w:szCs w:val="20"/>
                        </w:rPr>
                        <w:t xml:space="preserve">erm 3. Our writing and storytelling workshops cater for all levels with a focus on having FUN and building confidence with language. </w:t>
                      </w:r>
                    </w:p>
                    <w:p w:rsidR="00BF10FC" w:rsidRPr="000E00E8" w:rsidRDefault="00BF10FC" w:rsidP="00BF10FC">
                      <w:pPr>
                        <w:jc w:val="both"/>
                        <w:rPr>
                          <w:rFonts w:ascii="Arial" w:hAnsi="Arial" w:cs="Arial"/>
                          <w:sz w:val="20"/>
                          <w:szCs w:val="20"/>
                        </w:rPr>
                      </w:pPr>
                      <w:r w:rsidRPr="000E00E8">
                        <w:rPr>
                          <w:rFonts w:ascii="Arial" w:hAnsi="Arial" w:cs="Arial"/>
                          <w:sz w:val="20"/>
                          <w:szCs w:val="20"/>
                        </w:rPr>
                        <w:t>Who: Students from Years 3-6</w:t>
                      </w:r>
                    </w:p>
                    <w:p w:rsidR="00BF10FC" w:rsidRPr="000E00E8" w:rsidRDefault="00BF10FC" w:rsidP="00BF10FC">
                      <w:pPr>
                        <w:jc w:val="both"/>
                        <w:rPr>
                          <w:rFonts w:ascii="Arial" w:hAnsi="Arial" w:cs="Arial"/>
                          <w:sz w:val="20"/>
                          <w:szCs w:val="20"/>
                        </w:rPr>
                      </w:pPr>
                      <w:r w:rsidRPr="000E00E8">
                        <w:rPr>
                          <w:rFonts w:ascii="Arial" w:hAnsi="Arial" w:cs="Arial"/>
                          <w:sz w:val="20"/>
                          <w:szCs w:val="20"/>
                        </w:rPr>
                        <w:t xml:space="preserve">Where: </w:t>
                      </w:r>
                      <w:r>
                        <w:rPr>
                          <w:rFonts w:ascii="Arial" w:hAnsi="Arial" w:cs="Arial"/>
                          <w:sz w:val="20"/>
                          <w:szCs w:val="20"/>
                        </w:rPr>
                        <w:t>(</w:t>
                      </w:r>
                      <w:r w:rsidRPr="000E00E8">
                        <w:rPr>
                          <w:rFonts w:ascii="Arial" w:hAnsi="Arial" w:cs="Arial"/>
                          <w:sz w:val="20"/>
                          <w:szCs w:val="20"/>
                        </w:rPr>
                        <w:t>Classroom 6S</w:t>
                      </w:r>
                      <w:r>
                        <w:rPr>
                          <w:rFonts w:ascii="Arial" w:hAnsi="Arial" w:cs="Arial"/>
                          <w:sz w:val="20"/>
                          <w:szCs w:val="20"/>
                        </w:rPr>
                        <w:t>)</w:t>
                      </w:r>
                      <w:r w:rsidRPr="000E00E8">
                        <w:rPr>
                          <w:rFonts w:ascii="Arial" w:hAnsi="Arial" w:cs="Arial"/>
                          <w:sz w:val="20"/>
                          <w:szCs w:val="20"/>
                        </w:rPr>
                        <w:t xml:space="preserve"> </w:t>
                      </w:r>
                      <w:proofErr w:type="gramStart"/>
                      <w:r w:rsidRPr="000E00E8">
                        <w:rPr>
                          <w:rFonts w:ascii="Arial" w:hAnsi="Arial" w:cs="Arial"/>
                          <w:sz w:val="20"/>
                          <w:szCs w:val="20"/>
                        </w:rPr>
                        <w:t>The</w:t>
                      </w:r>
                      <w:proofErr w:type="gramEnd"/>
                      <w:r w:rsidRPr="000E00E8">
                        <w:rPr>
                          <w:rFonts w:ascii="Arial" w:hAnsi="Arial" w:cs="Arial"/>
                          <w:sz w:val="20"/>
                          <w:szCs w:val="20"/>
                        </w:rPr>
                        <w:t xml:space="preserve"> Junction Public School</w:t>
                      </w:r>
                      <w:r w:rsidRPr="000E00E8">
                        <w:rPr>
                          <w:rFonts w:ascii="Arial" w:hAnsi="Arial" w:cs="Arial"/>
                          <w:sz w:val="20"/>
                          <w:szCs w:val="20"/>
                        </w:rPr>
                        <w:br/>
                      </w:r>
                      <w:r>
                        <w:rPr>
                          <w:rFonts w:ascii="Arial" w:hAnsi="Arial" w:cs="Arial"/>
                          <w:sz w:val="20"/>
                          <w:szCs w:val="20"/>
                        </w:rPr>
                        <w:t>When: Tuesdays (3.20pm-4.20pm) (Starting Week 2!)</w:t>
                      </w:r>
                      <w:r w:rsidRPr="000E00E8">
                        <w:rPr>
                          <w:rFonts w:ascii="Arial" w:hAnsi="Arial" w:cs="Arial"/>
                          <w:sz w:val="20"/>
                          <w:szCs w:val="20"/>
                        </w:rPr>
                        <w:br/>
                        <w:t>Cost: $135 for the term or come and try a class for $15</w:t>
                      </w:r>
                      <w:r w:rsidRPr="000E00E8">
                        <w:rPr>
                          <w:rFonts w:ascii="Arial" w:hAnsi="Arial" w:cs="Arial"/>
                          <w:sz w:val="20"/>
                          <w:szCs w:val="20"/>
                        </w:rPr>
                        <w:br/>
                        <w:t>Numbers</w:t>
                      </w:r>
                      <w:r>
                        <w:rPr>
                          <w:rFonts w:ascii="Arial" w:hAnsi="Arial" w:cs="Arial"/>
                          <w:sz w:val="20"/>
                          <w:szCs w:val="20"/>
                        </w:rPr>
                        <w:t xml:space="preserve"> are</w:t>
                      </w:r>
                      <w:r w:rsidRPr="000E00E8">
                        <w:rPr>
                          <w:rFonts w:ascii="Arial" w:hAnsi="Arial" w:cs="Arial"/>
                          <w:sz w:val="20"/>
                          <w:szCs w:val="20"/>
                        </w:rPr>
                        <w:t xml:space="preserve"> limited to 15</w:t>
                      </w:r>
                      <w:r>
                        <w:rPr>
                          <w:rFonts w:ascii="Arial" w:hAnsi="Arial" w:cs="Arial"/>
                          <w:sz w:val="20"/>
                          <w:szCs w:val="20"/>
                        </w:rPr>
                        <w:t xml:space="preserve"> students.</w:t>
                      </w:r>
                    </w:p>
                    <w:p w:rsidR="00BF10FC" w:rsidRPr="000E00E8" w:rsidRDefault="00BF10FC" w:rsidP="00BF10FC">
                      <w:pPr>
                        <w:jc w:val="both"/>
                        <w:rPr>
                          <w:rFonts w:ascii="Arial" w:hAnsi="Arial" w:cs="Arial"/>
                          <w:sz w:val="20"/>
                          <w:szCs w:val="20"/>
                        </w:rPr>
                      </w:pPr>
                      <w:r w:rsidRPr="000E00E8">
                        <w:rPr>
                          <w:rFonts w:ascii="Arial" w:hAnsi="Arial" w:cs="Arial"/>
                          <w:sz w:val="20"/>
                          <w:szCs w:val="20"/>
                        </w:rPr>
                        <w:t xml:space="preserve">For further information or to register contact </w:t>
                      </w:r>
                      <w:hyperlink r:id="rId43" w:tgtFrame="_blank" w:history="1">
                        <w:r w:rsidRPr="000E00E8">
                          <w:rPr>
                            <w:rFonts w:ascii="Arial" w:hAnsi="Arial" w:cs="Arial"/>
                            <w:color w:val="800080"/>
                            <w:sz w:val="20"/>
                            <w:szCs w:val="20"/>
                            <w:u w:val="single"/>
                          </w:rPr>
                          <w:t>www.unload.org.au</w:t>
                        </w:r>
                      </w:hyperlink>
                      <w:r w:rsidRPr="000E00E8">
                        <w:rPr>
                          <w:rFonts w:ascii="Arial" w:hAnsi="Arial" w:cs="Arial"/>
                          <w:sz w:val="20"/>
                          <w:szCs w:val="20"/>
                        </w:rPr>
                        <w:t xml:space="preserve"> or contact Suzie </w:t>
                      </w:r>
                      <w:hyperlink r:id="rId44" w:tgtFrame="_blank" w:history="1">
                        <w:r w:rsidRPr="000E00E8">
                          <w:rPr>
                            <w:rFonts w:ascii="Arial" w:hAnsi="Arial" w:cs="Arial"/>
                            <w:color w:val="800080"/>
                            <w:sz w:val="20"/>
                            <w:szCs w:val="20"/>
                            <w:u w:val="single"/>
                          </w:rPr>
                          <w:t>suzie@unload.org.au</w:t>
                        </w:r>
                      </w:hyperlink>
                      <w:r w:rsidRPr="000E00E8">
                        <w:rPr>
                          <w:rFonts w:ascii="Arial" w:hAnsi="Arial" w:cs="Arial"/>
                          <w:sz w:val="20"/>
                          <w:szCs w:val="20"/>
                        </w:rPr>
                        <w:t xml:space="preserve"> Mob 0409 409 141</w:t>
                      </w:r>
                    </w:p>
                    <w:p w:rsidR="00BF10FC" w:rsidRDefault="00BF10FC"/>
                  </w:txbxContent>
                </v:textbox>
              </v:shape>
            </w:pict>
          </mc:Fallback>
        </mc:AlternateContent>
      </w:r>
      <w:r w:rsidR="00E7011C" w:rsidRPr="00E7011C">
        <w:rPr>
          <w:rFonts w:ascii="Arial" w:hAnsi="Arial"/>
          <w:b/>
          <w:color w:val="FFFFFF"/>
          <w:sz w:val="28"/>
          <w:szCs w:val="28"/>
          <w:lang w:val="en-GB" w:eastAsia="en-US"/>
        </w:rPr>
        <w:t>fclubs.com.au</w:t>
      </w:r>
    </w:p>
    <w:p w:rsidR="00E7011C" w:rsidRPr="00E7011C" w:rsidRDefault="00E7011C" w:rsidP="00E7011C">
      <w:pPr>
        <w:jc w:val="center"/>
        <w:rPr>
          <w:rFonts w:ascii="Arial" w:hAnsi="Arial"/>
          <w:color w:val="FFFFFF"/>
          <w:sz w:val="28"/>
          <w:szCs w:val="28"/>
          <w:lang w:val="en-GB" w:eastAsia="en-US"/>
        </w:rPr>
      </w:pPr>
      <w:r w:rsidRPr="00E7011C">
        <w:rPr>
          <w:rFonts w:ascii="Arial" w:hAnsi="Arial"/>
          <w:b/>
          <w:color w:val="FFFFFF"/>
          <w:sz w:val="28"/>
          <w:szCs w:val="28"/>
          <w:lang w:val="en-GB" w:eastAsia="en-US"/>
        </w:rPr>
        <w:t>www.lcfclubs.com.au</w:t>
      </w:r>
    </w:p>
    <w:p w:rsidR="00E7011C" w:rsidRPr="00E7011C" w:rsidRDefault="00E7011C" w:rsidP="00E7011C">
      <w:pPr>
        <w:jc w:val="center"/>
        <w:rPr>
          <w:rFonts w:ascii="Arial" w:hAnsi="Arial"/>
          <w:b/>
          <w:color w:val="FFFFFF"/>
          <w:sz w:val="28"/>
          <w:szCs w:val="28"/>
          <w:lang w:val="en-GB" w:eastAsia="en-US"/>
        </w:rPr>
      </w:pPr>
      <w:r w:rsidRPr="00E7011C">
        <w:rPr>
          <w:rFonts w:ascii="Arial" w:hAnsi="Arial"/>
          <w:b/>
          <w:color w:val="FFFFFF"/>
          <w:sz w:val="28"/>
          <w:szCs w:val="28"/>
          <w:lang w:val="en-GB" w:eastAsia="en-US"/>
        </w:rPr>
        <w:t xml:space="preserve">Phone 0402 818 034 </w:t>
      </w:r>
    </w:p>
    <w:p w:rsidR="00E7011C" w:rsidRPr="00E7011C" w:rsidRDefault="00E7011C" w:rsidP="00E7011C">
      <w:pPr>
        <w:keepNext/>
        <w:numPr>
          <w:ilvl w:val="0"/>
          <w:numId w:val="6"/>
        </w:numPr>
        <w:jc w:val="center"/>
        <w:outlineLvl w:val="1"/>
        <w:rPr>
          <w:rFonts w:ascii="Arial" w:hAnsi="Arial"/>
          <w:b/>
          <w:color w:val="FFFFFF"/>
          <w:sz w:val="28"/>
          <w:szCs w:val="28"/>
          <w:lang w:val="en-GB" w:eastAsia="en-US"/>
        </w:rPr>
      </w:pPr>
      <w:r w:rsidRPr="00E7011C">
        <w:rPr>
          <w:rFonts w:ascii="Arial" w:hAnsi="Arial"/>
          <w:b/>
          <w:color w:val="FFFFFF"/>
          <w:sz w:val="28"/>
          <w:szCs w:val="28"/>
          <w:lang w:val="en-GB" w:eastAsia="en-US"/>
        </w:rPr>
        <w:t>sandra.peachey@lcfclubs.com.au</w:t>
      </w:r>
    </w:p>
    <w:p w:rsidR="00E7011C" w:rsidRPr="00E7011C" w:rsidRDefault="00E7011C" w:rsidP="00E7011C">
      <w:pPr>
        <w:jc w:val="center"/>
        <w:rPr>
          <w:rFonts w:ascii="Arial" w:hAnsi="Arial"/>
          <w:color w:val="FFFFFF"/>
          <w:sz w:val="28"/>
          <w:szCs w:val="28"/>
          <w:lang w:val="en-GB" w:eastAsia="en-US"/>
        </w:rPr>
      </w:pPr>
      <w:r w:rsidRPr="00E7011C">
        <w:rPr>
          <w:rFonts w:ascii="Arial" w:hAnsi="Arial"/>
          <w:b/>
          <w:color w:val="FFFFFF"/>
          <w:sz w:val="28"/>
          <w:szCs w:val="28"/>
          <w:lang w:val="en-GB" w:eastAsia="en-US"/>
        </w:rPr>
        <w:t>www.lcfclubs.com.au</w:t>
      </w:r>
    </w:p>
    <w:p w:rsidR="00E7011C" w:rsidRDefault="00E7011C"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8109B6" w:rsidP="00D26088">
      <w:pPr>
        <w:jc w:val="both"/>
        <w:rPr>
          <w:rFonts w:ascii="Arial" w:hAnsi="Arial" w:cs="Arial"/>
          <w:b/>
        </w:rPr>
      </w:pPr>
      <w:r>
        <w:rPr>
          <w:rFonts w:ascii="Arial" w:hAnsi="Arial" w:cs="Arial"/>
          <w:b/>
          <w:noProof/>
        </w:rPr>
        <mc:AlternateContent>
          <mc:Choice Requires="wps">
            <w:drawing>
              <wp:anchor distT="0" distB="0" distL="114300" distR="114300" simplePos="0" relativeHeight="251724800" behindDoc="0" locked="0" layoutInCell="1" allowOverlap="1" wp14:anchorId="44A0D554" wp14:editId="6924E0CA">
                <wp:simplePos x="0" y="0"/>
                <wp:positionH relativeFrom="column">
                  <wp:posOffset>5715</wp:posOffset>
                </wp:positionH>
                <wp:positionV relativeFrom="paragraph">
                  <wp:posOffset>62230</wp:posOffset>
                </wp:positionV>
                <wp:extent cx="3200400" cy="1990725"/>
                <wp:effectExtent l="19050" t="19050" r="19050" b="28575"/>
                <wp:wrapNone/>
                <wp:docPr id="20" name="Text Box 20"/>
                <wp:cNvGraphicFramePr/>
                <a:graphic xmlns:a="http://schemas.openxmlformats.org/drawingml/2006/main">
                  <a:graphicData uri="http://schemas.microsoft.com/office/word/2010/wordprocessingShape">
                    <wps:wsp>
                      <wps:cNvSpPr txBox="1"/>
                      <wps:spPr>
                        <a:xfrm>
                          <a:off x="0" y="0"/>
                          <a:ext cx="3200400" cy="1990725"/>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C12293" w:rsidRPr="00E7011C" w:rsidRDefault="00C12293" w:rsidP="00C12293">
                            <w:pPr>
                              <w:jc w:val="both"/>
                              <w:rPr>
                                <w:rFonts w:ascii="Arial" w:hAnsi="Arial"/>
                                <w:sz w:val="20"/>
                                <w:szCs w:val="20"/>
                                <w:lang w:val="en-GB" w:eastAsia="en-US"/>
                              </w:rPr>
                            </w:pPr>
                            <w:r w:rsidRPr="00E7011C">
                              <w:rPr>
                                <w:rFonts w:ascii="Arial" w:hAnsi="Arial"/>
                                <w:b/>
                                <w:lang w:val="en-GB" w:eastAsia="en-US"/>
                              </w:rPr>
                              <w:t>FRENCH CLUB</w:t>
                            </w:r>
                            <w:r>
                              <w:rPr>
                                <w:rFonts w:ascii="Arial" w:hAnsi="Arial"/>
                                <w:b/>
                                <w:lang w:val="en-GB" w:eastAsia="en-US"/>
                              </w:rPr>
                              <w:t>…..</w:t>
                            </w:r>
                            <w:r w:rsidRPr="00E7011C">
                              <w:rPr>
                                <w:rFonts w:ascii="Arial" w:hAnsi="Arial"/>
                                <w:sz w:val="20"/>
                                <w:szCs w:val="20"/>
                                <w:lang w:val="en-GB" w:eastAsia="en-US"/>
                              </w:rPr>
                              <w:t xml:space="preserve"> </w:t>
                            </w:r>
                            <w:proofErr w:type="gramStart"/>
                            <w:r w:rsidRPr="00E7011C">
                              <w:rPr>
                                <w:rFonts w:ascii="Arial" w:hAnsi="Arial"/>
                                <w:sz w:val="20"/>
                                <w:szCs w:val="20"/>
                                <w:lang w:val="en-GB" w:eastAsia="en-US"/>
                              </w:rPr>
                              <w:t>for</w:t>
                            </w:r>
                            <w:proofErr w:type="gramEnd"/>
                            <w:r w:rsidRPr="00E7011C">
                              <w:rPr>
                                <w:rFonts w:ascii="Arial" w:hAnsi="Arial"/>
                                <w:sz w:val="20"/>
                                <w:szCs w:val="20"/>
                                <w:lang w:val="en-GB" w:eastAsia="en-US"/>
                              </w:rPr>
                              <w:t xml:space="preserve"> 5-12 year olds</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Fun after school program at the Junction PS</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French club on Monday and Tuesday from</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3.20pm to 4.20pm</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Lots of fun activities, drama, music &amp; games</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Experienced teacher</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 xml:space="preserve">Supported by fantastic fun activities online at       </w:t>
                            </w:r>
                            <w:proofErr w:type="spellStart"/>
                            <w:r w:rsidRPr="00E7011C">
                              <w:rPr>
                                <w:rFonts w:ascii="Arial" w:hAnsi="Arial"/>
                                <w:sz w:val="20"/>
                                <w:szCs w:val="20"/>
                                <w:lang w:val="en-GB" w:eastAsia="en-US"/>
                              </w:rPr>
                              <w:t>Babelzone</w:t>
                            </w:r>
                            <w:proofErr w:type="spellEnd"/>
                          </w:p>
                          <w:p w:rsidR="00C12293" w:rsidRPr="00E7011C" w:rsidRDefault="00C12293" w:rsidP="00C12293">
                            <w:pPr>
                              <w:rPr>
                                <w:rFonts w:ascii="Arial" w:hAnsi="Arial"/>
                                <w:sz w:val="20"/>
                                <w:szCs w:val="20"/>
                                <w:lang w:val="en-GB" w:eastAsia="en-US"/>
                              </w:rPr>
                            </w:pPr>
                            <w:r w:rsidRPr="00E7011C">
                              <w:rPr>
                                <w:rFonts w:ascii="Arial" w:hAnsi="Arial"/>
                                <w:sz w:val="20"/>
                                <w:szCs w:val="20"/>
                                <w:lang w:val="en-GB" w:eastAsia="en-US"/>
                              </w:rPr>
                              <w:t>Come and join us for a Free Trial! Enrolling now for Term 3-Monday availability only</w:t>
                            </w:r>
                          </w:p>
                          <w:p w:rsidR="00C12293" w:rsidRPr="00E7011C" w:rsidRDefault="00C12293" w:rsidP="00C12293">
                            <w:pPr>
                              <w:rPr>
                                <w:rFonts w:ascii="Arial" w:hAnsi="Arial"/>
                                <w:sz w:val="20"/>
                                <w:szCs w:val="20"/>
                                <w:lang w:val="en-GB" w:eastAsia="en-US"/>
                              </w:rPr>
                            </w:pPr>
                            <w:r w:rsidRPr="00E7011C">
                              <w:rPr>
                                <w:rFonts w:ascii="Arial" w:hAnsi="Arial"/>
                                <w:sz w:val="20"/>
                                <w:szCs w:val="20"/>
                                <w:lang w:val="en-GB" w:eastAsia="en-US"/>
                              </w:rPr>
                              <w:t>Register your interest by phone</w:t>
                            </w:r>
                            <w:r>
                              <w:rPr>
                                <w:rFonts w:ascii="Arial" w:hAnsi="Arial"/>
                                <w:sz w:val="20"/>
                                <w:szCs w:val="20"/>
                                <w:lang w:val="en-GB" w:eastAsia="en-US"/>
                              </w:rPr>
                              <w:t xml:space="preserve">: Phone: 0402 818034 or email: </w:t>
                            </w:r>
                            <w:hyperlink r:id="rId45" w:history="1">
                              <w:r w:rsidRPr="00C8332F">
                                <w:rPr>
                                  <w:rStyle w:val="Hyperlink"/>
                                  <w:rFonts w:ascii="Arial" w:hAnsi="Arial"/>
                                  <w:sz w:val="20"/>
                                  <w:szCs w:val="20"/>
                                  <w:lang w:val="en-GB" w:eastAsia="en-US"/>
                                </w:rPr>
                                <w:t>sandra.peachey@lcfclubs.com</w:t>
                              </w:r>
                            </w:hyperlink>
                            <w:r w:rsidRPr="00AA13AE">
                              <w:rPr>
                                <w:rFonts w:ascii="Arial" w:hAnsi="Arial"/>
                                <w:sz w:val="20"/>
                                <w:szCs w:val="20"/>
                                <w:u w:val="single"/>
                                <w:lang w:val="en-GB" w:eastAsia="en-US"/>
                              </w:rPr>
                              <w:t>.au</w:t>
                            </w:r>
                          </w:p>
                          <w:p w:rsidR="00C12293" w:rsidRDefault="00C122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 o:spid="_x0000_s1033" type="#_x0000_t202" style="position:absolute;left:0;text-align:left;margin-left:.45pt;margin-top:4.9pt;width:252pt;height:156.75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" fillcolor="white [3201]" strokeweight="2.25pt">
                <v:textbox>
                  <w:txbxContent>
                    <w:p w:rsidR="00C12293" w:rsidRPr="00E7011C" w:rsidRDefault="00C12293" w:rsidP="00C12293">
                      <w:pPr>
                        <w:jc w:val="both"/>
                        <w:rPr>
                          <w:rFonts w:ascii="Arial" w:hAnsi="Arial"/>
                          <w:sz w:val="20"/>
                          <w:szCs w:val="20"/>
                          <w:lang w:val="en-GB" w:eastAsia="en-US"/>
                        </w:rPr>
                      </w:pPr>
                      <w:r w:rsidRPr="00E7011C">
                        <w:rPr>
                          <w:rFonts w:ascii="Arial" w:hAnsi="Arial"/>
                          <w:b/>
                          <w:lang w:val="en-GB" w:eastAsia="en-US"/>
                        </w:rPr>
                        <w:t>FRENCH CLUB</w:t>
                      </w:r>
                      <w:r>
                        <w:rPr>
                          <w:rFonts w:ascii="Arial" w:hAnsi="Arial"/>
                          <w:b/>
                          <w:lang w:val="en-GB" w:eastAsia="en-US"/>
                        </w:rPr>
                        <w:t>…..</w:t>
                      </w:r>
                      <w:r w:rsidRPr="00E7011C">
                        <w:rPr>
                          <w:rFonts w:ascii="Arial" w:hAnsi="Arial"/>
                          <w:sz w:val="20"/>
                          <w:szCs w:val="20"/>
                          <w:lang w:val="en-GB" w:eastAsia="en-US"/>
                        </w:rPr>
                        <w:t xml:space="preserve"> </w:t>
                      </w:r>
                      <w:proofErr w:type="gramStart"/>
                      <w:r w:rsidRPr="00E7011C">
                        <w:rPr>
                          <w:rFonts w:ascii="Arial" w:hAnsi="Arial"/>
                          <w:sz w:val="20"/>
                          <w:szCs w:val="20"/>
                          <w:lang w:val="en-GB" w:eastAsia="en-US"/>
                        </w:rPr>
                        <w:t>for</w:t>
                      </w:r>
                      <w:proofErr w:type="gramEnd"/>
                      <w:r w:rsidRPr="00E7011C">
                        <w:rPr>
                          <w:rFonts w:ascii="Arial" w:hAnsi="Arial"/>
                          <w:sz w:val="20"/>
                          <w:szCs w:val="20"/>
                          <w:lang w:val="en-GB" w:eastAsia="en-US"/>
                        </w:rPr>
                        <w:t xml:space="preserve"> 5-12 year olds</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Fun after school program at the Junction PS</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French club on Monday and Tuesday from</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3.20pm to 4.20pm</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Lots of fun activities, drama, music &amp; games</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Experienced teacher</w:t>
                      </w:r>
                    </w:p>
                    <w:p w:rsidR="00C12293" w:rsidRPr="00E7011C" w:rsidRDefault="00C12293" w:rsidP="00C12293">
                      <w:pPr>
                        <w:jc w:val="both"/>
                        <w:rPr>
                          <w:rFonts w:ascii="Arial" w:hAnsi="Arial"/>
                          <w:sz w:val="20"/>
                          <w:szCs w:val="20"/>
                          <w:lang w:val="en-GB" w:eastAsia="en-US"/>
                        </w:rPr>
                      </w:pPr>
                      <w:r w:rsidRPr="00E7011C">
                        <w:rPr>
                          <w:rFonts w:ascii="Arial" w:hAnsi="Arial"/>
                          <w:sz w:val="20"/>
                          <w:szCs w:val="20"/>
                          <w:lang w:val="en-GB" w:eastAsia="en-US"/>
                        </w:rPr>
                        <w:t xml:space="preserve">Supported by fantastic fun activities online at       </w:t>
                      </w:r>
                      <w:proofErr w:type="spellStart"/>
                      <w:r w:rsidRPr="00E7011C">
                        <w:rPr>
                          <w:rFonts w:ascii="Arial" w:hAnsi="Arial"/>
                          <w:sz w:val="20"/>
                          <w:szCs w:val="20"/>
                          <w:lang w:val="en-GB" w:eastAsia="en-US"/>
                        </w:rPr>
                        <w:t>Babelzone</w:t>
                      </w:r>
                      <w:proofErr w:type="spellEnd"/>
                    </w:p>
                    <w:p w:rsidR="00C12293" w:rsidRPr="00E7011C" w:rsidRDefault="00C12293" w:rsidP="00C12293">
                      <w:pPr>
                        <w:rPr>
                          <w:rFonts w:ascii="Arial" w:hAnsi="Arial"/>
                          <w:sz w:val="20"/>
                          <w:szCs w:val="20"/>
                          <w:lang w:val="en-GB" w:eastAsia="en-US"/>
                        </w:rPr>
                      </w:pPr>
                      <w:r w:rsidRPr="00E7011C">
                        <w:rPr>
                          <w:rFonts w:ascii="Arial" w:hAnsi="Arial"/>
                          <w:sz w:val="20"/>
                          <w:szCs w:val="20"/>
                          <w:lang w:val="en-GB" w:eastAsia="en-US"/>
                        </w:rPr>
                        <w:t>Come and join us for a Free Trial! Enrolling now for Term 3-Monday availability only</w:t>
                      </w:r>
                    </w:p>
                    <w:p w:rsidR="00C12293" w:rsidRPr="00E7011C" w:rsidRDefault="00C12293" w:rsidP="00C12293">
                      <w:pPr>
                        <w:rPr>
                          <w:rFonts w:ascii="Arial" w:hAnsi="Arial"/>
                          <w:sz w:val="20"/>
                          <w:szCs w:val="20"/>
                          <w:lang w:val="en-GB" w:eastAsia="en-US"/>
                        </w:rPr>
                      </w:pPr>
                      <w:r w:rsidRPr="00E7011C">
                        <w:rPr>
                          <w:rFonts w:ascii="Arial" w:hAnsi="Arial"/>
                          <w:sz w:val="20"/>
                          <w:szCs w:val="20"/>
                          <w:lang w:val="en-GB" w:eastAsia="en-US"/>
                        </w:rPr>
                        <w:t>Register your interest by phone</w:t>
                      </w:r>
                      <w:r>
                        <w:rPr>
                          <w:rFonts w:ascii="Arial" w:hAnsi="Arial"/>
                          <w:sz w:val="20"/>
                          <w:szCs w:val="20"/>
                          <w:lang w:val="en-GB" w:eastAsia="en-US"/>
                        </w:rPr>
                        <w:t xml:space="preserve">: Phone: 0402 818034 or email: </w:t>
                      </w:r>
                      <w:hyperlink r:id="rId46" w:history="1">
                        <w:r w:rsidRPr="00C8332F">
                          <w:rPr>
                            <w:rStyle w:val="Hyperlink"/>
                            <w:rFonts w:ascii="Arial" w:hAnsi="Arial"/>
                            <w:sz w:val="20"/>
                            <w:szCs w:val="20"/>
                            <w:lang w:val="en-GB" w:eastAsia="en-US"/>
                          </w:rPr>
                          <w:t>sandra.peachey@lcfclubs.com</w:t>
                        </w:r>
                      </w:hyperlink>
                      <w:r w:rsidRPr="00AA13AE">
                        <w:rPr>
                          <w:rFonts w:ascii="Arial" w:hAnsi="Arial"/>
                          <w:sz w:val="20"/>
                          <w:szCs w:val="20"/>
                          <w:u w:val="single"/>
                          <w:lang w:val="en-GB" w:eastAsia="en-US"/>
                        </w:rPr>
                        <w:t>.au</w:t>
                      </w:r>
                    </w:p>
                    <w:p w:rsidR="00C12293" w:rsidRDefault="00C12293"/>
                  </w:txbxContent>
                </v:textbox>
              </v:shape>
            </w:pict>
          </mc:Fallback>
        </mc:AlternateContent>
      </w: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8109B6" w:rsidP="00D26088">
      <w:pPr>
        <w:jc w:val="both"/>
        <w:rPr>
          <w:rFonts w:ascii="Arial" w:hAnsi="Arial" w:cs="Arial"/>
          <w:b/>
        </w:rPr>
      </w:pPr>
      <w:r>
        <w:rPr>
          <w:rFonts w:ascii="Arial" w:hAnsi="Arial" w:cs="Arial"/>
          <w:b/>
          <w:noProof/>
        </w:rPr>
        <mc:AlternateContent>
          <mc:Choice Requires="wps">
            <w:drawing>
              <wp:anchor distT="0" distB="0" distL="114300" distR="114300" simplePos="0" relativeHeight="251725824" behindDoc="0" locked="0" layoutInCell="1" allowOverlap="1" wp14:anchorId="3B0150BA" wp14:editId="3C82CAFC">
                <wp:simplePos x="0" y="0"/>
                <wp:positionH relativeFrom="column">
                  <wp:posOffset>15240</wp:posOffset>
                </wp:positionH>
                <wp:positionV relativeFrom="paragraph">
                  <wp:posOffset>127635</wp:posOffset>
                </wp:positionV>
                <wp:extent cx="3249295" cy="1228725"/>
                <wp:effectExtent l="19050" t="19050" r="27305" b="28575"/>
                <wp:wrapNone/>
                <wp:docPr id="23" name="Text Box 23"/>
                <wp:cNvGraphicFramePr/>
                <a:graphic xmlns:a="http://schemas.openxmlformats.org/drawingml/2006/main">
                  <a:graphicData uri="http://schemas.microsoft.com/office/word/2010/wordprocessingShape">
                    <wps:wsp>
                      <wps:cNvSpPr txBox="1"/>
                      <wps:spPr>
                        <a:xfrm>
                          <a:off x="0" y="0"/>
                          <a:ext cx="3249295" cy="1228725"/>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04CB7" w:rsidRDefault="00504CB7">
                            <w:pPr>
                              <w:rPr>
                                <w:rFonts w:ascii="Arial" w:hAnsi="Arial" w:cs="Arial"/>
                                <w:b/>
                              </w:rPr>
                            </w:pPr>
                            <w:r>
                              <w:rPr>
                                <w:rFonts w:ascii="Arial" w:hAnsi="Arial" w:cs="Arial"/>
                                <w:b/>
                              </w:rPr>
                              <w:t>COOKS HILL SURF CLUB</w:t>
                            </w:r>
                            <w:r w:rsidR="00BC0CC9">
                              <w:rPr>
                                <w:rFonts w:ascii="Arial" w:hAnsi="Arial" w:cs="Arial"/>
                                <w:b/>
                              </w:rPr>
                              <w:t xml:space="preserve"> NIPPERS</w:t>
                            </w:r>
                          </w:p>
                          <w:p w:rsidR="00073B59" w:rsidRDefault="00073B59">
                            <w:pPr>
                              <w:rPr>
                                <w:rFonts w:ascii="Arial" w:hAnsi="Arial" w:cs="Arial"/>
                                <w:sz w:val="20"/>
                                <w:szCs w:val="20"/>
                              </w:rPr>
                            </w:pPr>
                          </w:p>
                          <w:p w:rsidR="00504CB7" w:rsidRDefault="00504CB7" w:rsidP="00073B59">
                            <w:pPr>
                              <w:jc w:val="both"/>
                              <w:rPr>
                                <w:rFonts w:ascii="Arial" w:hAnsi="Arial" w:cs="Arial"/>
                                <w:sz w:val="20"/>
                                <w:szCs w:val="20"/>
                              </w:rPr>
                            </w:pPr>
                            <w:r>
                              <w:rPr>
                                <w:rFonts w:ascii="Arial" w:hAnsi="Arial" w:cs="Arial"/>
                                <w:sz w:val="20"/>
                                <w:szCs w:val="20"/>
                              </w:rPr>
                              <w:t>All Nippers Registrations need to be done ONLINE.</w:t>
                            </w:r>
                          </w:p>
                          <w:p w:rsidR="00504CB7" w:rsidRDefault="00504CB7" w:rsidP="00073B59">
                            <w:pPr>
                              <w:jc w:val="both"/>
                              <w:rPr>
                                <w:rFonts w:ascii="Arial" w:hAnsi="Arial" w:cs="Arial"/>
                                <w:sz w:val="20"/>
                                <w:szCs w:val="20"/>
                              </w:rPr>
                            </w:pPr>
                            <w:r>
                              <w:rPr>
                                <w:rFonts w:ascii="Arial" w:hAnsi="Arial" w:cs="Arial"/>
                                <w:sz w:val="20"/>
                                <w:szCs w:val="20"/>
                              </w:rPr>
                              <w:t xml:space="preserve">New members &amp; renewing </w:t>
                            </w:r>
                            <w:proofErr w:type="gramStart"/>
                            <w:r>
                              <w:rPr>
                                <w:rFonts w:ascii="Arial" w:hAnsi="Arial" w:cs="Arial"/>
                                <w:sz w:val="20"/>
                                <w:szCs w:val="20"/>
                              </w:rPr>
                              <w:t>members</w:t>
                            </w:r>
                            <w:proofErr w:type="gramEnd"/>
                            <w:r>
                              <w:rPr>
                                <w:rFonts w:ascii="Arial" w:hAnsi="Arial" w:cs="Arial"/>
                                <w:sz w:val="20"/>
                                <w:szCs w:val="20"/>
                              </w:rPr>
                              <w:t xml:space="preserve"> applications open in August.  No registrations will be taken after 30</w:t>
                            </w:r>
                            <w:r w:rsidRPr="00504CB7">
                              <w:rPr>
                                <w:rFonts w:ascii="Arial" w:hAnsi="Arial" w:cs="Arial"/>
                                <w:sz w:val="20"/>
                                <w:szCs w:val="20"/>
                                <w:vertAlign w:val="superscript"/>
                              </w:rPr>
                              <w:t>th</w:t>
                            </w:r>
                            <w:r>
                              <w:rPr>
                                <w:rFonts w:ascii="Arial" w:hAnsi="Arial" w:cs="Arial"/>
                                <w:sz w:val="20"/>
                                <w:szCs w:val="20"/>
                              </w:rPr>
                              <w:t xml:space="preserve"> August.</w:t>
                            </w:r>
                          </w:p>
                          <w:p w:rsidR="00504CB7" w:rsidRPr="00504CB7" w:rsidRDefault="00504CB7" w:rsidP="00073B59">
                            <w:pPr>
                              <w:jc w:val="both"/>
                              <w:rPr>
                                <w:rFonts w:ascii="Arial" w:hAnsi="Arial" w:cs="Arial"/>
                                <w:sz w:val="20"/>
                                <w:szCs w:val="20"/>
                              </w:rPr>
                            </w:pPr>
                            <w:r>
                              <w:rPr>
                                <w:rFonts w:ascii="Arial" w:hAnsi="Arial" w:cs="Arial"/>
                                <w:sz w:val="20"/>
                                <w:szCs w:val="20"/>
                              </w:rPr>
                              <w:t>For more information: www.cookshillsurfclub.com.au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4" type="#_x0000_t202" style="position:absolute;left:0;text-align:left;margin-left:1.2pt;margin-top:10.05pt;width:255.85pt;height:96.75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" fillcolor="white [3201]" strokeweight="2.25pt">
                <v:textbox>
                  <w:txbxContent>
                    <w:p w:rsidR="00504CB7" w:rsidRDefault="00504CB7">
                      <w:pPr>
                        <w:rPr>
                          <w:rFonts w:ascii="Arial" w:hAnsi="Arial" w:cs="Arial"/>
                          <w:b/>
                        </w:rPr>
                      </w:pPr>
                      <w:r>
                        <w:rPr>
                          <w:rFonts w:ascii="Arial" w:hAnsi="Arial" w:cs="Arial"/>
                          <w:b/>
                        </w:rPr>
                        <w:t>COOKS HILL SURF CLUB</w:t>
                      </w:r>
                      <w:r w:rsidR="00BC0CC9">
                        <w:rPr>
                          <w:rFonts w:ascii="Arial" w:hAnsi="Arial" w:cs="Arial"/>
                          <w:b/>
                        </w:rPr>
                        <w:t xml:space="preserve"> NIPPERS</w:t>
                      </w:r>
                    </w:p>
                    <w:p w:rsidR="00073B59" w:rsidRDefault="00073B59">
                      <w:pPr>
                        <w:rPr>
                          <w:rFonts w:ascii="Arial" w:hAnsi="Arial" w:cs="Arial"/>
                          <w:sz w:val="20"/>
                          <w:szCs w:val="20"/>
                        </w:rPr>
                      </w:pPr>
                    </w:p>
                    <w:p w:rsidR="00504CB7" w:rsidRDefault="00504CB7" w:rsidP="00073B59">
                      <w:pPr>
                        <w:jc w:val="both"/>
                        <w:rPr>
                          <w:rFonts w:ascii="Arial" w:hAnsi="Arial" w:cs="Arial"/>
                          <w:sz w:val="20"/>
                          <w:szCs w:val="20"/>
                        </w:rPr>
                      </w:pPr>
                      <w:r>
                        <w:rPr>
                          <w:rFonts w:ascii="Arial" w:hAnsi="Arial" w:cs="Arial"/>
                          <w:sz w:val="20"/>
                          <w:szCs w:val="20"/>
                        </w:rPr>
                        <w:t>All Nippers Registrations need to be done ONLINE.</w:t>
                      </w:r>
                    </w:p>
                    <w:p w:rsidR="00504CB7" w:rsidRDefault="00504CB7" w:rsidP="00073B59">
                      <w:pPr>
                        <w:jc w:val="both"/>
                        <w:rPr>
                          <w:rFonts w:ascii="Arial" w:hAnsi="Arial" w:cs="Arial"/>
                          <w:sz w:val="20"/>
                          <w:szCs w:val="20"/>
                        </w:rPr>
                      </w:pPr>
                      <w:r>
                        <w:rPr>
                          <w:rFonts w:ascii="Arial" w:hAnsi="Arial" w:cs="Arial"/>
                          <w:sz w:val="20"/>
                          <w:szCs w:val="20"/>
                        </w:rPr>
                        <w:t xml:space="preserve">New members &amp; renewing </w:t>
                      </w:r>
                      <w:proofErr w:type="gramStart"/>
                      <w:r>
                        <w:rPr>
                          <w:rFonts w:ascii="Arial" w:hAnsi="Arial" w:cs="Arial"/>
                          <w:sz w:val="20"/>
                          <w:szCs w:val="20"/>
                        </w:rPr>
                        <w:t>members</w:t>
                      </w:r>
                      <w:proofErr w:type="gramEnd"/>
                      <w:r>
                        <w:rPr>
                          <w:rFonts w:ascii="Arial" w:hAnsi="Arial" w:cs="Arial"/>
                          <w:sz w:val="20"/>
                          <w:szCs w:val="20"/>
                        </w:rPr>
                        <w:t xml:space="preserve"> applications open in August.  No registrations will be taken after 30</w:t>
                      </w:r>
                      <w:r w:rsidRPr="00504CB7">
                        <w:rPr>
                          <w:rFonts w:ascii="Arial" w:hAnsi="Arial" w:cs="Arial"/>
                          <w:sz w:val="20"/>
                          <w:szCs w:val="20"/>
                          <w:vertAlign w:val="superscript"/>
                        </w:rPr>
                        <w:t>th</w:t>
                      </w:r>
                      <w:r>
                        <w:rPr>
                          <w:rFonts w:ascii="Arial" w:hAnsi="Arial" w:cs="Arial"/>
                          <w:sz w:val="20"/>
                          <w:szCs w:val="20"/>
                        </w:rPr>
                        <w:t xml:space="preserve"> August.</w:t>
                      </w:r>
                    </w:p>
                    <w:p w:rsidR="00504CB7" w:rsidRPr="00504CB7" w:rsidRDefault="00504CB7" w:rsidP="00073B59">
                      <w:pPr>
                        <w:jc w:val="both"/>
                        <w:rPr>
                          <w:rFonts w:ascii="Arial" w:hAnsi="Arial" w:cs="Arial"/>
                          <w:sz w:val="20"/>
                          <w:szCs w:val="20"/>
                        </w:rPr>
                      </w:pPr>
                      <w:r>
                        <w:rPr>
                          <w:rFonts w:ascii="Arial" w:hAnsi="Arial" w:cs="Arial"/>
                          <w:sz w:val="20"/>
                          <w:szCs w:val="20"/>
                        </w:rPr>
                        <w:t>For more information: www.cookshillsurfclub.com.au</w:t>
                      </w:r>
                    </w:p>
                  </w:txbxContent>
                </v:textbox>
              </v:shape>
            </w:pict>
          </mc:Fallback>
        </mc:AlternateContent>
      </w:r>
    </w:p>
    <w:p w:rsidR="00C12293" w:rsidRDefault="00C12293"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8109B6" w:rsidP="00D26088">
      <w:pPr>
        <w:jc w:val="both"/>
        <w:rPr>
          <w:rFonts w:ascii="Arial" w:hAnsi="Arial" w:cs="Arial"/>
          <w:b/>
        </w:rPr>
      </w:pPr>
      <w:r>
        <w:rPr>
          <w:rFonts w:ascii="Arial" w:hAnsi="Arial" w:cs="Arial"/>
          <w:b/>
          <w:noProof/>
        </w:rPr>
        <mc:AlternateContent>
          <mc:Choice Requires="wps">
            <w:drawing>
              <wp:anchor distT="0" distB="0" distL="114300" distR="114300" simplePos="0" relativeHeight="251726848" behindDoc="0" locked="0" layoutInCell="1" allowOverlap="1" wp14:anchorId="77928A7A" wp14:editId="4BD75C70">
                <wp:simplePos x="0" y="0"/>
                <wp:positionH relativeFrom="column">
                  <wp:posOffset>5715</wp:posOffset>
                </wp:positionH>
                <wp:positionV relativeFrom="paragraph">
                  <wp:posOffset>144780</wp:posOffset>
                </wp:positionV>
                <wp:extent cx="3249295" cy="1343025"/>
                <wp:effectExtent l="19050" t="19050" r="27305" b="28575"/>
                <wp:wrapNone/>
                <wp:docPr id="24" name="Text Box 24"/>
                <wp:cNvGraphicFramePr/>
                <a:graphic xmlns:a="http://schemas.openxmlformats.org/drawingml/2006/main">
                  <a:graphicData uri="http://schemas.microsoft.com/office/word/2010/wordprocessingShape">
                    <wps:wsp>
                      <wps:cNvSpPr txBox="1"/>
                      <wps:spPr>
                        <a:xfrm>
                          <a:off x="0" y="0"/>
                          <a:ext cx="3249295" cy="1343025"/>
                        </a:xfrm>
                        <a:prstGeom prst="rect">
                          <a:avLst/>
                        </a:prstGeom>
                        <a:solidFill>
                          <a:schemeClr val="lt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F11DD8" w:rsidRPr="00B91E75" w:rsidRDefault="00F11DD8">
                            <w:pPr>
                              <w:rPr>
                                <w:rFonts w:ascii="Arial" w:hAnsi="Arial" w:cs="Arial"/>
                                <w:b/>
                              </w:rPr>
                            </w:pPr>
                            <w:r w:rsidRPr="00B91E75">
                              <w:rPr>
                                <w:rFonts w:ascii="Arial" w:hAnsi="Arial" w:cs="Arial"/>
                                <w:b/>
                              </w:rPr>
                              <w:t>WOOLWORTHS EARN AND LEARN</w:t>
                            </w:r>
                          </w:p>
                          <w:p w:rsidR="00073B59" w:rsidRDefault="00073B59">
                            <w:pPr>
                              <w:rPr>
                                <w:rFonts w:ascii="Arial" w:hAnsi="Arial" w:cs="Arial"/>
                                <w:b/>
                                <w:sz w:val="20"/>
                                <w:szCs w:val="20"/>
                              </w:rPr>
                            </w:pPr>
                          </w:p>
                          <w:p w:rsidR="00073B59" w:rsidRDefault="00073B59" w:rsidP="00073B59">
                            <w:pPr>
                              <w:jc w:val="both"/>
                              <w:rPr>
                                <w:rFonts w:ascii="Arial" w:hAnsi="Arial" w:cs="Arial"/>
                                <w:sz w:val="20"/>
                                <w:szCs w:val="20"/>
                              </w:rPr>
                            </w:pPr>
                            <w:r>
                              <w:rPr>
                                <w:rFonts w:ascii="Arial" w:hAnsi="Arial" w:cs="Arial"/>
                                <w:sz w:val="20"/>
                                <w:szCs w:val="20"/>
                              </w:rPr>
                              <w:t xml:space="preserve">Our school is not participating in the Woolworths Earn and Learn this year.  However if you are shopping at </w:t>
                            </w:r>
                            <w:proofErr w:type="spellStart"/>
                            <w:r>
                              <w:rPr>
                                <w:rFonts w:ascii="Arial" w:hAnsi="Arial" w:cs="Arial"/>
                                <w:sz w:val="20"/>
                                <w:szCs w:val="20"/>
                              </w:rPr>
                              <w:t>Marketown</w:t>
                            </w:r>
                            <w:proofErr w:type="spellEnd"/>
                            <w:r>
                              <w:rPr>
                                <w:rFonts w:ascii="Arial" w:hAnsi="Arial" w:cs="Arial"/>
                                <w:sz w:val="20"/>
                                <w:szCs w:val="20"/>
                              </w:rPr>
                              <w:t xml:space="preserve">, please consider donating your stickers </w:t>
                            </w:r>
                            <w:proofErr w:type="gramStart"/>
                            <w:r>
                              <w:rPr>
                                <w:rFonts w:ascii="Arial" w:hAnsi="Arial" w:cs="Arial"/>
                                <w:sz w:val="20"/>
                                <w:szCs w:val="20"/>
                              </w:rPr>
                              <w:t>to  ASPECT’S</w:t>
                            </w:r>
                            <w:proofErr w:type="gramEnd"/>
                            <w:r>
                              <w:rPr>
                                <w:rFonts w:ascii="Arial" w:hAnsi="Arial" w:cs="Arial"/>
                                <w:sz w:val="20"/>
                                <w:szCs w:val="20"/>
                              </w:rPr>
                              <w:t xml:space="preserve"> Hunter School for Children with Autism.  </w:t>
                            </w:r>
                          </w:p>
                          <w:p w:rsidR="00073B59" w:rsidRPr="00073B59" w:rsidRDefault="00073B59" w:rsidP="00073B59">
                            <w:pPr>
                              <w:jc w:val="both"/>
                              <w:rPr>
                                <w:rFonts w:ascii="Arial" w:hAnsi="Arial" w:cs="Arial"/>
                                <w:sz w:val="20"/>
                                <w:szCs w:val="20"/>
                              </w:rPr>
                            </w:pPr>
                            <w:r>
                              <w:rPr>
                                <w:rFonts w:ascii="Arial" w:hAnsi="Arial" w:cs="Arial"/>
                                <w:sz w:val="20"/>
                                <w:szCs w:val="20"/>
                              </w:rPr>
                              <w:t xml:space="preserve">Please place stickers in ASPECT’S box at </w:t>
                            </w:r>
                            <w:proofErr w:type="spellStart"/>
                            <w:r>
                              <w:rPr>
                                <w:rFonts w:ascii="Arial" w:hAnsi="Arial" w:cs="Arial"/>
                                <w:sz w:val="20"/>
                                <w:szCs w:val="20"/>
                              </w:rPr>
                              <w:t>Marketown</w:t>
                            </w:r>
                            <w:proofErr w:type="spellEnd"/>
                            <w:r>
                              <w:rPr>
                                <w:rFonts w:ascii="Arial" w:hAnsi="Arial" w:cs="Arial"/>
                                <w:sz w:val="20"/>
                                <w:szCs w:val="20"/>
                              </w:rPr>
                              <w:t xml:space="preserve"> Shopping Centre</w:t>
                            </w:r>
                            <w:r w:rsidR="00021D3C">
                              <w:rPr>
                                <w:rFonts w:ascii="Arial" w:hAnsi="Arial" w:cs="Arial"/>
                                <w:sz w:val="20"/>
                                <w:szCs w:val="20"/>
                              </w:rPr>
                              <w:t xml:space="preserve"> (not here at school)</w:t>
                            </w:r>
                            <w:r>
                              <w:rPr>
                                <w:rFonts w:ascii="Arial" w:hAnsi="Arial" w:cs="Arial"/>
                                <w:sz w:val="20"/>
                                <w:szCs w:val="20"/>
                              </w:rPr>
                              <w:t>.</w:t>
                            </w:r>
                            <w:r w:rsidR="00021D3C">
                              <w:rPr>
                                <w:rFonts w:ascii="Arial" w:hAnsi="Arial" w:cs="Arial"/>
                                <w:sz w:val="20"/>
                                <w:szCs w:val="20"/>
                              </w:rPr>
                              <w:t xml:space="preserve">  Thank you.</w:t>
                            </w:r>
                          </w:p>
                          <w:p w:rsidR="00073B59" w:rsidRPr="00073B59" w:rsidRDefault="00073B59">
                            <w:pPr>
                              <w:rPr>
                                <w:rFonts w:ascii="Arial" w:hAnsi="Arial" w:cs="Arial"/>
                                <w:b/>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 o:spid="_x0000_s1035" type="#_x0000_t202" style="position:absolute;left:0;text-align:left;margin-left:.45pt;margin-top:11.4pt;width:255.85pt;height:105.7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" fillcolor="white [3201]" strokeweight="2.25pt">
                <v:textbox>
                  <w:txbxContent>
                    <w:p w:rsidR="00F11DD8" w:rsidRPr="00B91E75" w:rsidRDefault="00F11DD8">
                      <w:pPr>
                        <w:rPr>
                          <w:rFonts w:ascii="Arial" w:hAnsi="Arial" w:cs="Arial"/>
                          <w:b/>
                        </w:rPr>
                      </w:pPr>
                      <w:r w:rsidRPr="00B91E75">
                        <w:rPr>
                          <w:rFonts w:ascii="Arial" w:hAnsi="Arial" w:cs="Arial"/>
                          <w:b/>
                        </w:rPr>
                        <w:t>WOOLWORTHS EARN AND LEARN</w:t>
                      </w:r>
                    </w:p>
                    <w:p w:rsidR="00073B59" w:rsidRDefault="00073B59">
                      <w:pPr>
                        <w:rPr>
                          <w:rFonts w:ascii="Arial" w:hAnsi="Arial" w:cs="Arial"/>
                          <w:b/>
                          <w:sz w:val="20"/>
                          <w:szCs w:val="20"/>
                        </w:rPr>
                      </w:pPr>
                    </w:p>
                    <w:p w:rsidR="00073B59" w:rsidRDefault="00073B59" w:rsidP="00073B59">
                      <w:pPr>
                        <w:jc w:val="both"/>
                        <w:rPr>
                          <w:rFonts w:ascii="Arial" w:hAnsi="Arial" w:cs="Arial"/>
                          <w:sz w:val="20"/>
                          <w:szCs w:val="20"/>
                        </w:rPr>
                      </w:pPr>
                      <w:r>
                        <w:rPr>
                          <w:rFonts w:ascii="Arial" w:hAnsi="Arial" w:cs="Arial"/>
                          <w:sz w:val="20"/>
                          <w:szCs w:val="20"/>
                        </w:rPr>
                        <w:t xml:space="preserve">Our school is not participating in the Woolworths Earn and Learn this year.  However if you are shopping at </w:t>
                      </w:r>
                      <w:proofErr w:type="spellStart"/>
                      <w:r>
                        <w:rPr>
                          <w:rFonts w:ascii="Arial" w:hAnsi="Arial" w:cs="Arial"/>
                          <w:sz w:val="20"/>
                          <w:szCs w:val="20"/>
                        </w:rPr>
                        <w:t>Marketown</w:t>
                      </w:r>
                      <w:proofErr w:type="spellEnd"/>
                      <w:r>
                        <w:rPr>
                          <w:rFonts w:ascii="Arial" w:hAnsi="Arial" w:cs="Arial"/>
                          <w:sz w:val="20"/>
                          <w:szCs w:val="20"/>
                        </w:rPr>
                        <w:t xml:space="preserve">, please consider donating your stickers </w:t>
                      </w:r>
                      <w:proofErr w:type="gramStart"/>
                      <w:r>
                        <w:rPr>
                          <w:rFonts w:ascii="Arial" w:hAnsi="Arial" w:cs="Arial"/>
                          <w:sz w:val="20"/>
                          <w:szCs w:val="20"/>
                        </w:rPr>
                        <w:t>to  ASPECT’S</w:t>
                      </w:r>
                      <w:proofErr w:type="gramEnd"/>
                      <w:r>
                        <w:rPr>
                          <w:rFonts w:ascii="Arial" w:hAnsi="Arial" w:cs="Arial"/>
                          <w:sz w:val="20"/>
                          <w:szCs w:val="20"/>
                        </w:rPr>
                        <w:t xml:space="preserve"> Hunter School for Children with Autism.  </w:t>
                      </w:r>
                    </w:p>
                    <w:p w:rsidR="00073B59" w:rsidRPr="00073B59" w:rsidRDefault="00073B59" w:rsidP="00073B59">
                      <w:pPr>
                        <w:jc w:val="both"/>
                        <w:rPr>
                          <w:rFonts w:ascii="Arial" w:hAnsi="Arial" w:cs="Arial"/>
                          <w:sz w:val="20"/>
                          <w:szCs w:val="20"/>
                        </w:rPr>
                      </w:pPr>
                      <w:r>
                        <w:rPr>
                          <w:rFonts w:ascii="Arial" w:hAnsi="Arial" w:cs="Arial"/>
                          <w:sz w:val="20"/>
                          <w:szCs w:val="20"/>
                        </w:rPr>
                        <w:t xml:space="preserve">Please place stickers in ASPECT’S box at </w:t>
                      </w:r>
                      <w:proofErr w:type="spellStart"/>
                      <w:r>
                        <w:rPr>
                          <w:rFonts w:ascii="Arial" w:hAnsi="Arial" w:cs="Arial"/>
                          <w:sz w:val="20"/>
                          <w:szCs w:val="20"/>
                        </w:rPr>
                        <w:t>Marketown</w:t>
                      </w:r>
                      <w:proofErr w:type="spellEnd"/>
                      <w:r>
                        <w:rPr>
                          <w:rFonts w:ascii="Arial" w:hAnsi="Arial" w:cs="Arial"/>
                          <w:sz w:val="20"/>
                          <w:szCs w:val="20"/>
                        </w:rPr>
                        <w:t xml:space="preserve"> Shopping Centre</w:t>
                      </w:r>
                      <w:r w:rsidR="00021D3C">
                        <w:rPr>
                          <w:rFonts w:ascii="Arial" w:hAnsi="Arial" w:cs="Arial"/>
                          <w:sz w:val="20"/>
                          <w:szCs w:val="20"/>
                        </w:rPr>
                        <w:t xml:space="preserve"> (not here at school)</w:t>
                      </w:r>
                      <w:r>
                        <w:rPr>
                          <w:rFonts w:ascii="Arial" w:hAnsi="Arial" w:cs="Arial"/>
                          <w:sz w:val="20"/>
                          <w:szCs w:val="20"/>
                        </w:rPr>
                        <w:t>.</w:t>
                      </w:r>
                      <w:r w:rsidR="00021D3C">
                        <w:rPr>
                          <w:rFonts w:ascii="Arial" w:hAnsi="Arial" w:cs="Arial"/>
                          <w:sz w:val="20"/>
                          <w:szCs w:val="20"/>
                        </w:rPr>
                        <w:t xml:space="preserve">  Thank you.</w:t>
                      </w:r>
                    </w:p>
                    <w:p w:rsidR="00073B59" w:rsidRPr="00073B59" w:rsidRDefault="00073B59">
                      <w:pPr>
                        <w:rPr>
                          <w:rFonts w:ascii="Arial" w:hAnsi="Arial" w:cs="Arial"/>
                          <w:b/>
                          <w:sz w:val="20"/>
                          <w:szCs w:val="20"/>
                        </w:rPr>
                      </w:pPr>
                    </w:p>
                  </w:txbxContent>
                </v:textbox>
              </v:shape>
            </w:pict>
          </mc:Fallback>
        </mc:AlternateContent>
      </w: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E713E5" w:rsidRDefault="00E713E5" w:rsidP="00D26088">
      <w:pPr>
        <w:jc w:val="both"/>
        <w:rPr>
          <w:rFonts w:ascii="Arial" w:hAnsi="Arial" w:cs="Arial"/>
          <w:b/>
        </w:rPr>
      </w:pPr>
    </w:p>
    <w:p w:rsidR="000D6C42" w:rsidRDefault="000D6C42" w:rsidP="00D26088">
      <w:pPr>
        <w:jc w:val="both"/>
        <w:rPr>
          <w:rFonts w:ascii="Arial" w:hAnsi="Arial" w:cs="Arial"/>
          <w:b/>
        </w:rPr>
      </w:pPr>
    </w:p>
    <w:p w:rsidR="000D6C42" w:rsidRDefault="000D6C42" w:rsidP="00D26088">
      <w:pPr>
        <w:jc w:val="both"/>
        <w:rPr>
          <w:rFonts w:ascii="Arial" w:hAnsi="Arial" w:cs="Arial"/>
          <w:b/>
        </w:rPr>
      </w:pPr>
    </w:p>
    <w:p w:rsidR="000D6C42" w:rsidRDefault="000D6C42" w:rsidP="00D26088">
      <w:pPr>
        <w:jc w:val="both"/>
        <w:rPr>
          <w:rFonts w:ascii="Arial" w:hAnsi="Arial" w:cs="Arial"/>
          <w:b/>
        </w:rPr>
      </w:pPr>
    </w:p>
    <w:p w:rsidR="006A5740" w:rsidRPr="006A5740" w:rsidRDefault="006B2C63" w:rsidP="006A5740">
      <w:pPr>
        <w:autoSpaceDE w:val="0"/>
        <w:autoSpaceDN w:val="0"/>
        <w:adjustRightInd w:val="0"/>
        <w:rPr>
          <w:rFonts w:ascii="ArialMT" w:hAnsi="ArialMT" w:cs="ArialMT"/>
          <w:color w:val="C30900"/>
          <w:sz w:val="20"/>
          <w:szCs w:val="20"/>
        </w:rPr>
      </w:pPr>
      <w:r>
        <w:rPr>
          <w:rFonts w:ascii="ArialMT" w:hAnsi="ArialMT" w:cs="ArialMT"/>
          <w:color w:val="C30900"/>
          <w:sz w:val="20"/>
          <w:szCs w:val="20"/>
        </w:rPr>
        <w:t xml:space="preserve"> </w:t>
      </w:r>
    </w:p>
    <w:p w:rsidR="006A5740" w:rsidRPr="006A5740" w:rsidRDefault="006A5740" w:rsidP="006A5740">
      <w:pPr>
        <w:autoSpaceDE w:val="0"/>
        <w:autoSpaceDN w:val="0"/>
        <w:adjustRightInd w:val="0"/>
        <w:rPr>
          <w:rFonts w:ascii="Arial" w:hAnsi="Arial" w:cs="Arial"/>
          <w:b/>
          <w:bCs/>
        </w:rPr>
      </w:pPr>
      <w:r>
        <w:rPr>
          <w:rFonts w:ascii="Arial" w:hAnsi="Arial" w:cs="Arial"/>
          <w:b/>
          <w:bCs/>
        </w:rPr>
        <w:t>SOME HELPFUL SAFETY TIPS FROM …..  Fire and Rescue NSW</w:t>
      </w:r>
    </w:p>
    <w:p w:rsidR="006A5740" w:rsidRDefault="006A5740" w:rsidP="006A5740">
      <w:pPr>
        <w:autoSpaceDE w:val="0"/>
        <w:autoSpaceDN w:val="0"/>
        <w:adjustRightInd w:val="0"/>
        <w:rPr>
          <w:rFonts w:ascii="Arial-BoldMT" w:hAnsi="Arial-BoldMT" w:cs="Arial-BoldMT"/>
          <w:b/>
          <w:bCs/>
          <w:sz w:val="20"/>
          <w:szCs w:val="20"/>
        </w:rPr>
      </w:pPr>
    </w:p>
    <w:p w:rsidR="006A5740" w:rsidRPr="006A5740" w:rsidRDefault="006A5740" w:rsidP="006A5740">
      <w:pPr>
        <w:autoSpaceDE w:val="0"/>
        <w:autoSpaceDN w:val="0"/>
        <w:adjustRightInd w:val="0"/>
        <w:rPr>
          <w:rFonts w:ascii="Arial-BoldMT" w:hAnsi="Arial-BoldMT" w:cs="Arial-BoldMT"/>
          <w:b/>
          <w:bCs/>
          <w:sz w:val="20"/>
          <w:szCs w:val="20"/>
        </w:rPr>
      </w:pPr>
      <w:r w:rsidRPr="006A5740">
        <w:rPr>
          <w:rFonts w:ascii="Arial-BoldMT" w:hAnsi="Arial-BoldMT" w:cs="Arial-BoldMT"/>
          <w:b/>
          <w:bCs/>
          <w:sz w:val="20"/>
          <w:szCs w:val="20"/>
        </w:rPr>
        <w:lastRenderedPageBreak/>
        <w:t>Winter Fire Safety Checklist</w:t>
      </w:r>
    </w:p>
    <w:p w:rsidR="006A5740" w:rsidRPr="006A5740" w:rsidRDefault="006A5740" w:rsidP="006A5740">
      <w:pPr>
        <w:autoSpaceDE w:val="0"/>
        <w:autoSpaceDN w:val="0"/>
        <w:adjustRightInd w:val="0"/>
        <w:rPr>
          <w:rFonts w:ascii="Arial-BoldMT" w:hAnsi="Arial-BoldMT" w:cs="Arial-BoldMT"/>
          <w:b/>
          <w:bCs/>
          <w:sz w:val="20"/>
          <w:szCs w:val="20"/>
        </w:rPr>
      </w:pPr>
      <w:r w:rsidRPr="006A5740">
        <w:rPr>
          <w:rFonts w:ascii="Arial-BoldMT" w:hAnsi="Arial-BoldMT" w:cs="Arial-BoldMT"/>
          <w:b/>
          <w:bCs/>
          <w:sz w:val="20"/>
          <w:szCs w:val="20"/>
        </w:rPr>
        <w:t>FACT</w:t>
      </w:r>
    </w:p>
    <w:p w:rsidR="006A5740" w:rsidRPr="006A5740" w:rsidRDefault="006A5740" w:rsidP="006A5740">
      <w:pPr>
        <w:autoSpaceDE w:val="0"/>
        <w:autoSpaceDN w:val="0"/>
        <w:adjustRightInd w:val="0"/>
        <w:rPr>
          <w:rFonts w:ascii="ArialMT" w:hAnsi="ArialMT" w:cs="ArialMT"/>
          <w:sz w:val="20"/>
          <w:szCs w:val="20"/>
        </w:rPr>
      </w:pPr>
      <w:r w:rsidRPr="006A5740">
        <w:rPr>
          <w:rFonts w:ascii="ArialMT" w:hAnsi="ArialMT" w:cs="ArialMT"/>
          <w:sz w:val="20"/>
          <w:szCs w:val="20"/>
        </w:rPr>
        <w:t>Each year, the Fire and Rescue NSW attends approximately 4,500 residential fires in NSW with approximately 30%</w:t>
      </w:r>
    </w:p>
    <w:p w:rsidR="006A5740" w:rsidRPr="006A5740" w:rsidRDefault="006A5740" w:rsidP="006A5740">
      <w:pPr>
        <w:autoSpaceDE w:val="0"/>
        <w:autoSpaceDN w:val="0"/>
        <w:adjustRightInd w:val="0"/>
        <w:rPr>
          <w:rFonts w:ascii="ArialMT" w:hAnsi="ArialMT" w:cs="ArialMT"/>
          <w:sz w:val="20"/>
          <w:szCs w:val="20"/>
        </w:rPr>
      </w:pPr>
      <w:proofErr w:type="gramStart"/>
      <w:r w:rsidRPr="006A5740">
        <w:rPr>
          <w:rFonts w:ascii="ArialMT" w:hAnsi="ArialMT" w:cs="ArialMT"/>
          <w:sz w:val="20"/>
          <w:szCs w:val="20"/>
        </w:rPr>
        <w:t>of</w:t>
      </w:r>
      <w:proofErr w:type="gramEnd"/>
      <w:r w:rsidRPr="006A5740">
        <w:rPr>
          <w:rFonts w:ascii="ArialMT" w:hAnsi="ArialMT" w:cs="ArialMT"/>
          <w:sz w:val="20"/>
          <w:szCs w:val="20"/>
        </w:rPr>
        <w:t xml:space="preserve"> them occurring in winter months, and 47% of fires starting in the kitchen</w:t>
      </w:r>
    </w:p>
    <w:p w:rsidR="006A5740" w:rsidRPr="006A5740" w:rsidRDefault="006A5740" w:rsidP="006A5740">
      <w:pPr>
        <w:autoSpaceDE w:val="0"/>
        <w:autoSpaceDN w:val="0"/>
        <w:adjustRightInd w:val="0"/>
        <w:rPr>
          <w:rFonts w:ascii="Arial-BoldMT" w:hAnsi="Arial-BoldMT" w:cs="Arial-BoldMT"/>
          <w:b/>
          <w:bCs/>
          <w:sz w:val="20"/>
          <w:szCs w:val="20"/>
        </w:rPr>
      </w:pPr>
      <w:r w:rsidRPr="006A5740">
        <w:rPr>
          <w:rFonts w:ascii="Arial-BoldMT" w:hAnsi="Arial-BoldMT" w:cs="Arial-BoldMT"/>
          <w:b/>
          <w:bCs/>
          <w:sz w:val="20"/>
          <w:szCs w:val="20"/>
        </w:rPr>
        <w:t>IS YOUR HOME WINTER FIRE SAFE?</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We recommend this simple safety checklist to help keep homes fire safe this winter. Make sure you and everyone in</w:t>
      </w:r>
    </w:p>
    <w:p w:rsidR="006A5740" w:rsidRDefault="006A5740" w:rsidP="006A5740">
      <w:pPr>
        <w:autoSpaceDE w:val="0"/>
        <w:autoSpaceDN w:val="0"/>
        <w:adjustRightInd w:val="0"/>
        <w:rPr>
          <w:rFonts w:ascii="ArialMT" w:hAnsi="ArialMT" w:cs="ArialMT"/>
          <w:color w:val="000000"/>
          <w:sz w:val="20"/>
          <w:szCs w:val="20"/>
        </w:rPr>
      </w:pPr>
      <w:proofErr w:type="gramStart"/>
      <w:r>
        <w:rPr>
          <w:rFonts w:ascii="ArialMT" w:hAnsi="ArialMT" w:cs="ArialMT"/>
          <w:color w:val="000000"/>
          <w:sz w:val="20"/>
          <w:szCs w:val="20"/>
        </w:rPr>
        <w:t>your</w:t>
      </w:r>
      <w:proofErr w:type="gramEnd"/>
      <w:r>
        <w:rPr>
          <w:rFonts w:ascii="ArialMT" w:hAnsi="ArialMT" w:cs="ArialMT"/>
          <w:color w:val="000000"/>
          <w:sz w:val="20"/>
          <w:szCs w:val="20"/>
        </w:rPr>
        <w:t xml:space="preserve"> household follows the following safety advice:</w:t>
      </w:r>
    </w:p>
    <w:p w:rsidR="006A5740" w:rsidRDefault="006A5740" w:rsidP="006A5740">
      <w:pPr>
        <w:autoSpaceDE w:val="0"/>
        <w:autoSpaceDN w:val="0"/>
        <w:adjustRightInd w:val="0"/>
        <w:rPr>
          <w:rFonts w:ascii="Arial-BoldMT" w:hAnsi="Arial-BoldMT" w:cs="Arial-BoldMT"/>
          <w:b/>
          <w:bCs/>
          <w:color w:val="000000"/>
          <w:sz w:val="20"/>
          <w:szCs w:val="20"/>
        </w:rPr>
      </w:pPr>
      <w:r>
        <w:rPr>
          <w:rFonts w:ascii="ArialMT" w:hAnsi="ArialMT" w:cs="ArialMT"/>
          <w:color w:val="000000"/>
          <w:sz w:val="20"/>
          <w:szCs w:val="20"/>
        </w:rPr>
        <w:t xml:space="preserve">Never ever leave cooking unattended. </w:t>
      </w:r>
      <w:r>
        <w:rPr>
          <w:rFonts w:ascii="Arial-BoldMT" w:hAnsi="Arial-BoldMT" w:cs="Arial-BoldMT"/>
          <w:b/>
          <w:bCs/>
          <w:color w:val="000000"/>
          <w:sz w:val="20"/>
          <w:szCs w:val="20"/>
        </w:rPr>
        <w:t>“Keep Looking When Cooking”</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Most importantly, have an adequate number of suitable smoke alarms installed throughout your home and make</w:t>
      </w:r>
    </w:p>
    <w:p w:rsidR="006A5740" w:rsidRDefault="006A5740" w:rsidP="006A5740">
      <w:pPr>
        <w:autoSpaceDE w:val="0"/>
        <w:autoSpaceDN w:val="0"/>
        <w:adjustRightInd w:val="0"/>
        <w:rPr>
          <w:rFonts w:ascii="ArialMT" w:hAnsi="ArialMT" w:cs="ArialMT"/>
          <w:color w:val="000000"/>
          <w:sz w:val="20"/>
          <w:szCs w:val="20"/>
        </w:rPr>
      </w:pPr>
      <w:proofErr w:type="gramStart"/>
      <w:r>
        <w:rPr>
          <w:rFonts w:ascii="ArialMT" w:hAnsi="ArialMT" w:cs="ArialMT"/>
          <w:color w:val="000000"/>
          <w:sz w:val="20"/>
          <w:szCs w:val="20"/>
        </w:rPr>
        <w:t>sure</w:t>
      </w:r>
      <w:proofErr w:type="gramEnd"/>
      <w:r>
        <w:rPr>
          <w:rFonts w:ascii="ArialMT" w:hAnsi="ArialMT" w:cs="ArialMT"/>
          <w:color w:val="000000"/>
          <w:sz w:val="20"/>
          <w:szCs w:val="20"/>
        </w:rPr>
        <w:t xml:space="preserve"> that you test them regularly.</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Make sure you and all your family know two safe ways out of every room in your home.</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Have a written home escape plan in case of fire and practice it regularly.</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 xml:space="preserve">If you have a fireplace in your home make sure the chimney is clean, and </w:t>
      </w:r>
      <w:proofErr w:type="gramStart"/>
      <w:r>
        <w:rPr>
          <w:rFonts w:ascii="ArialMT" w:hAnsi="ArialMT" w:cs="ArialMT"/>
          <w:color w:val="000000"/>
          <w:sz w:val="20"/>
          <w:szCs w:val="20"/>
        </w:rPr>
        <w:t>its</w:t>
      </w:r>
      <w:proofErr w:type="gramEnd"/>
      <w:r>
        <w:rPr>
          <w:rFonts w:ascii="ArialMT" w:hAnsi="ArialMT" w:cs="ArialMT"/>
          <w:color w:val="000000"/>
          <w:sz w:val="20"/>
          <w:szCs w:val="20"/>
        </w:rPr>
        <w:t xml:space="preserve"> properly ventilated</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If you have a fireplace always place a screen in front of it when in use.</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Check electric blankets for damage or frayed cords before placing on the bed.</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Take care to keep curtains, tablecloths and bedding away from portable heaters.</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Keep wet clothing at least 1 metre from heaters or fireplaces and never leave unattended.</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If you use a clothes dryer make sure you clean the lint filter each and every time you use it.</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Only use one appliance per power point and switch off when not in use.</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Always extinguish candles or any other open flames before going to bed.</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Always handle candles or any other open flame with care.</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Store matches or lighters in a secure place not accessible to young children.</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Avoid the use of outdoor heating and cooking equipment inside your home. The use of this type of equipment</w:t>
      </w:r>
    </w:p>
    <w:p w:rsidR="006A5740" w:rsidRDefault="006A5740" w:rsidP="006A5740">
      <w:pPr>
        <w:autoSpaceDE w:val="0"/>
        <w:autoSpaceDN w:val="0"/>
        <w:adjustRightInd w:val="0"/>
        <w:rPr>
          <w:rFonts w:ascii="ArialMT" w:hAnsi="ArialMT" w:cs="ArialMT"/>
          <w:color w:val="000000"/>
          <w:sz w:val="20"/>
          <w:szCs w:val="20"/>
        </w:rPr>
      </w:pPr>
      <w:proofErr w:type="gramStart"/>
      <w:r>
        <w:rPr>
          <w:rFonts w:ascii="ArialMT" w:hAnsi="ArialMT" w:cs="ArialMT"/>
          <w:color w:val="000000"/>
          <w:sz w:val="20"/>
          <w:szCs w:val="20"/>
        </w:rPr>
        <w:t>indoors</w:t>
      </w:r>
      <w:proofErr w:type="gramEnd"/>
      <w:r>
        <w:rPr>
          <w:rFonts w:ascii="ArialMT" w:hAnsi="ArialMT" w:cs="ArialMT"/>
          <w:color w:val="000000"/>
          <w:sz w:val="20"/>
          <w:szCs w:val="20"/>
        </w:rPr>
        <w:t xml:space="preserve"> could lead to the </w:t>
      </w:r>
      <w:proofErr w:type="spellStart"/>
      <w:r>
        <w:rPr>
          <w:rFonts w:ascii="ArialMT" w:hAnsi="ArialMT" w:cs="ArialMT"/>
          <w:color w:val="000000"/>
          <w:sz w:val="20"/>
          <w:szCs w:val="20"/>
        </w:rPr>
        <w:t>build up</w:t>
      </w:r>
      <w:proofErr w:type="spellEnd"/>
      <w:r>
        <w:rPr>
          <w:rFonts w:ascii="ArialMT" w:hAnsi="ArialMT" w:cs="ArialMT"/>
          <w:color w:val="000000"/>
          <w:sz w:val="20"/>
          <w:szCs w:val="20"/>
        </w:rPr>
        <w:t xml:space="preserve"> of carbon Monoxide which could be fatal.</w:t>
      </w:r>
    </w:p>
    <w:p w:rsidR="006A5740" w:rsidRDefault="006A5740" w:rsidP="006A5740">
      <w:pPr>
        <w:autoSpaceDE w:val="0"/>
        <w:autoSpaceDN w:val="0"/>
        <w:adjustRightInd w:val="0"/>
        <w:rPr>
          <w:rFonts w:ascii="Arial-BoldMT" w:hAnsi="Arial-BoldMT" w:cs="Arial-BoldMT"/>
          <w:b/>
          <w:bCs/>
          <w:color w:val="C30900"/>
          <w:sz w:val="40"/>
          <w:szCs w:val="40"/>
        </w:rPr>
      </w:pPr>
      <w:r>
        <w:rPr>
          <w:rFonts w:ascii="Arial-BoldMT" w:hAnsi="Arial-BoldMT" w:cs="Arial-BoldMT"/>
          <w:b/>
          <w:bCs/>
          <w:color w:val="C30900"/>
          <w:sz w:val="40"/>
          <w:szCs w:val="40"/>
        </w:rPr>
        <w:t>FIRE SAFETY TIPS</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Use only authorised installers of fixed heating appliances.</w:t>
      </w:r>
    </w:p>
    <w:p w:rsidR="006A5740" w:rsidRDefault="006A5740" w:rsidP="006A5740">
      <w:pPr>
        <w:autoSpaceDE w:val="0"/>
        <w:autoSpaceDN w:val="0"/>
        <w:adjustRightInd w:val="0"/>
        <w:rPr>
          <w:rFonts w:ascii="ArialMT" w:hAnsi="ArialMT" w:cs="ArialMT"/>
          <w:color w:val="000000"/>
          <w:sz w:val="20"/>
          <w:szCs w:val="20"/>
        </w:rPr>
      </w:pPr>
      <w:r>
        <w:rPr>
          <w:rFonts w:ascii="ArialMT" w:hAnsi="ArialMT" w:cs="ArialMT"/>
          <w:color w:val="000000"/>
          <w:sz w:val="20"/>
          <w:szCs w:val="20"/>
        </w:rPr>
        <w:t>If possible, in the kitchen keep a fire extinguisher and fire blanket placed near the exit.</w:t>
      </w:r>
    </w:p>
    <w:p w:rsidR="000D6C42" w:rsidRPr="00092728" w:rsidRDefault="006A5740" w:rsidP="006A5740">
      <w:pPr>
        <w:jc w:val="both"/>
        <w:rPr>
          <w:rFonts w:ascii="Arial" w:hAnsi="Arial" w:cs="Arial"/>
          <w:b/>
        </w:rPr>
      </w:pPr>
      <w:r>
        <w:rPr>
          <w:rFonts w:ascii="ArialMT" w:hAnsi="ArialMT" w:cs="ArialMT"/>
          <w:color w:val="000000"/>
          <w:sz w:val="20"/>
          <w:szCs w:val="20"/>
        </w:rPr>
        <w:t xml:space="preserve">In Case of an Emergency Get out Stay Out and Call </w:t>
      </w:r>
      <w:r>
        <w:rPr>
          <w:rFonts w:ascii="Arial-BoldMT" w:hAnsi="Arial-BoldMT" w:cs="Arial-BoldMT"/>
          <w:b/>
          <w:bCs/>
          <w:color w:val="000000"/>
          <w:sz w:val="20"/>
          <w:szCs w:val="20"/>
        </w:rPr>
        <w:t>Triple Zero (000)</w:t>
      </w:r>
      <w:r>
        <w:rPr>
          <w:rFonts w:ascii="ArialMT" w:hAnsi="ArialMT" w:cs="ArialMT"/>
          <w:color w:val="000000"/>
          <w:sz w:val="20"/>
          <w:szCs w:val="20"/>
        </w:rPr>
        <w:t>.</w:t>
      </w:r>
    </w:p>
    <w:sectPr w:rsidR="000D6C42" w:rsidRPr="00092728" w:rsidSect="00BF6CAB">
      <w:headerReference w:type="default" r:id="rId47"/>
      <w:footerReference w:type="default" r:id="rId48"/>
      <w:headerReference w:type="first" r:id="rId49"/>
      <w:footerReference w:type="first" r:id="rId50"/>
      <w:type w:val="continuous"/>
      <w:pgSz w:w="11906" w:h="16838" w:code="9"/>
      <w:pgMar w:top="1247" w:right="567" w:bottom="1276" w:left="567" w:header="624" w:footer="510" w:gutter="0"/>
      <w:cols w:num="2" w:space="708" w:equalWidth="0">
        <w:col w:w="5032" w:space="497"/>
        <w:col w:w="5243"/>
      </w:cols>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2DB9" w:rsidRDefault="001E2DB9">
      <w:r>
        <w:separator/>
      </w:r>
    </w:p>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endnote>
  <w:endnote w:type="continuationSeparator" w:id="0">
    <w:p w:rsidR="001E2DB9" w:rsidRDefault="001E2DB9">
      <w:r>
        <w:continuationSeparator/>
      </w:r>
    </w:p>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Times">
    <w:panose1 w:val="02020603050405020304"/>
    <w:charset w:val="00"/>
    <w:family w:val="roman"/>
    <w:pitch w:val="variable"/>
    <w:sig w:usb0="E0002AFF" w:usb1="C0007841"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ArialMT">
    <w:panose1 w:val="00000000000000000000"/>
    <w:charset w:val="00"/>
    <w:family w:val="swiss"/>
    <w:notTrueType/>
    <w:pitch w:val="default"/>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DB9" w:rsidRDefault="001E2DB9" w:rsidP="00611F19">
    <w:pPr>
      <w:pStyle w:val="Footer-PageNumber"/>
    </w:pPr>
    <w:r>
      <w:rPr>
        <w:noProof/>
      </w:rPr>
      <w:drawing>
        <wp:anchor distT="0" distB="0" distL="114300" distR="114300" simplePos="0" relativeHeight="251654656" behindDoc="0" locked="0" layoutInCell="1" allowOverlap="0" wp14:anchorId="058B259C" wp14:editId="462E7FAE">
          <wp:simplePos x="0" y="0"/>
          <wp:positionH relativeFrom="page">
            <wp:posOffset>360045</wp:posOffset>
          </wp:positionH>
          <wp:positionV relativeFrom="page">
            <wp:posOffset>9954895</wp:posOffset>
          </wp:positionV>
          <wp:extent cx="1314450" cy="438150"/>
          <wp:effectExtent l="19050" t="0" r="0" b="0"/>
          <wp:wrapSquare wrapText="bothSides"/>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
                  <a:srcRect/>
                  <a:stretch>
                    <a:fillRect/>
                  </a:stretch>
                </pic:blipFill>
                <pic:spPr bwMode="auto">
                  <a:xfrm>
                    <a:off x="0" y="0"/>
                    <a:ext cx="1314450" cy="438150"/>
                  </a:xfrm>
                  <a:prstGeom prst="rect">
                    <a:avLst/>
                  </a:prstGeom>
                  <a:noFill/>
                </pic:spPr>
              </pic:pic>
            </a:graphicData>
          </a:graphic>
        </wp:anchor>
      </w:drawing>
    </w:r>
    <w:r w:rsidRPr="004C590B">
      <w:t xml:space="preserve">Page </w:t>
    </w:r>
    <w:r>
      <w:fldChar w:fldCharType="begin"/>
    </w:r>
    <w:r>
      <w:instrText xml:space="preserve">PAGE  </w:instrText>
    </w:r>
    <w:r>
      <w:fldChar w:fldCharType="separate"/>
    </w:r>
    <w:r w:rsidR="00335421">
      <w:rPr>
        <w:noProof/>
      </w:rPr>
      <w:t>2</w:t>
    </w:r>
    <w:r>
      <w:rPr>
        <w:noProof/>
      </w:rPr>
      <w:fldChar w:fldCharType="end"/>
    </w:r>
  </w:p>
  <w:p w:rsidR="001E2DB9" w:rsidRDefault="001E2DB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DB9" w:rsidRDefault="001E2DB9" w:rsidP="00A33714">
    <w:pPr>
      <w:pStyle w:val="Footer-PageNumber"/>
      <w:jc w:val="center"/>
    </w:pPr>
    <w:r>
      <w:rPr>
        <w:b/>
      </w:rPr>
      <w:t xml:space="preserve">                                                                                                                              </w:t>
    </w:r>
    <w:r>
      <w:t xml:space="preserve">                                        </w:t>
    </w:r>
    <w:r w:rsidRPr="005712BF">
      <w:t xml:space="preserve">Page </w:t>
    </w:r>
    <w:r>
      <w:fldChar w:fldCharType="begin"/>
    </w:r>
    <w:r>
      <w:instrText xml:space="preserve">PAGE  </w:instrText>
    </w:r>
    <w:r>
      <w:fldChar w:fldCharType="separate"/>
    </w:r>
    <w:r w:rsidR="00335421">
      <w:rPr>
        <w:noProof/>
      </w:rPr>
      <w:t>1</w:t>
    </w:r>
    <w:r>
      <w:rPr>
        <w:noProof/>
      </w:rPr>
      <w:fldChar w:fldCharType="end"/>
    </w:r>
    <w:r>
      <w:rPr>
        <w:noProof/>
      </w:rPr>
      <w:drawing>
        <wp:anchor distT="0" distB="0" distL="114300" distR="114300" simplePos="0" relativeHeight="251653632" behindDoc="0" locked="0" layoutInCell="1" allowOverlap="0" wp14:anchorId="120DAD92" wp14:editId="31C87E60">
          <wp:simplePos x="0" y="0"/>
          <wp:positionH relativeFrom="page">
            <wp:posOffset>360045</wp:posOffset>
          </wp:positionH>
          <wp:positionV relativeFrom="page">
            <wp:posOffset>9955530</wp:posOffset>
          </wp:positionV>
          <wp:extent cx="1314450" cy="438150"/>
          <wp:effectExtent l="19050" t="0" r="0" b="0"/>
          <wp:wrapSquare wrapText="bothSides"/>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
                  <a:srcRect/>
                  <a:stretch>
                    <a:fillRect/>
                  </a:stretch>
                </pic:blipFill>
                <pic:spPr bwMode="auto">
                  <a:xfrm>
                    <a:off x="0" y="0"/>
                    <a:ext cx="1314450" cy="438150"/>
                  </a:xfrm>
                  <a:prstGeom prst="rect">
                    <a:avLst/>
                  </a:prstGeom>
                  <a:noFill/>
                </pic:spPr>
              </pic:pic>
            </a:graphicData>
          </a:graphic>
        </wp:anchor>
      </w:drawing>
    </w:r>
  </w:p>
  <w:p w:rsidR="001E2DB9" w:rsidRDefault="001E2DB9"/>
  <w:p w:rsidR="001E2DB9" w:rsidRDefault="001E2DB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2DB9" w:rsidRDefault="001E2DB9">
      <w:r>
        <w:separator/>
      </w:r>
    </w:p>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footnote>
  <w:footnote w:type="continuationSeparator" w:id="0">
    <w:p w:rsidR="001E2DB9" w:rsidRDefault="001E2DB9">
      <w:r>
        <w:continuationSeparator/>
      </w:r>
    </w:p>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p w:rsidR="001E2DB9" w:rsidRDefault="001E2DB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DB9" w:rsidRDefault="001E2DB9">
    <w:r>
      <w:rPr>
        <w:noProof/>
      </w:rPr>
      <mc:AlternateContent>
        <mc:Choice Requires="wps">
          <w:drawing>
            <wp:anchor distT="0" distB="0" distL="114300" distR="114300" simplePos="0" relativeHeight="251664896" behindDoc="0" locked="0" layoutInCell="1" allowOverlap="1" wp14:anchorId="31198330" wp14:editId="3ACA86A1">
              <wp:simplePos x="0" y="0"/>
              <wp:positionH relativeFrom="column">
                <wp:posOffset>4259580</wp:posOffset>
              </wp:positionH>
              <wp:positionV relativeFrom="paragraph">
                <wp:posOffset>-88265</wp:posOffset>
              </wp:positionV>
              <wp:extent cx="2582545" cy="314325"/>
              <wp:effectExtent l="0" t="0" r="0" b="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254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E2DB9" w:rsidRPr="00CE5984" w:rsidRDefault="00A11988">
                          <w:pPr>
                            <w:rPr>
                              <w:rFonts w:asciiTheme="minorHAnsi" w:hAnsiTheme="minorHAnsi" w:cstheme="minorHAnsi"/>
                              <w:color w:val="FFFFFF" w:themeColor="background1"/>
                            </w:rPr>
                          </w:pPr>
                          <w:r>
                            <w:rPr>
                              <w:rFonts w:asciiTheme="minorHAnsi" w:hAnsiTheme="minorHAnsi" w:cstheme="minorHAnsi"/>
                              <w:color w:val="FFFFFF" w:themeColor="background1"/>
                            </w:rPr>
                            <w:t>Tuesday 28</w:t>
                          </w:r>
                          <w:r w:rsidR="0007586E">
                            <w:rPr>
                              <w:rFonts w:asciiTheme="minorHAnsi" w:hAnsiTheme="minorHAnsi" w:cstheme="minorHAnsi"/>
                              <w:color w:val="FFFFFF" w:themeColor="background1"/>
                            </w:rPr>
                            <w:t xml:space="preserve"> July</w:t>
                          </w:r>
                          <w:r w:rsidR="001E2DB9">
                            <w:rPr>
                              <w:rFonts w:asciiTheme="minorHAnsi" w:hAnsiTheme="minorHAnsi" w:cstheme="minorHAnsi"/>
                              <w:color w:val="FFFFFF" w:themeColor="background1"/>
                            </w:rPr>
                            <w:t xml:space="preserve"> 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2" o:spid="_x0000_s1036" type="#_x0000_t202" style="position:absolute;margin-left:335.4pt;margin-top:-6.95pt;width:203.35pt;height:24.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" filled="f" stroked="f" strokeweight=".5pt">
              <v:path arrowok="t"/>
              <v:textbox>
                <w:txbxContent>
                  <w:p w:rsidR="001E2DB9" w:rsidRPr="00CE5984" w:rsidRDefault="00A11988">
                    <w:pPr>
                      <w:rPr>
                        <w:rFonts w:asciiTheme="minorHAnsi" w:hAnsiTheme="minorHAnsi" w:cstheme="minorHAnsi"/>
                        <w:color w:val="FFFFFF" w:themeColor="background1"/>
                      </w:rPr>
                    </w:pPr>
                    <w:r>
                      <w:rPr>
                        <w:rFonts w:asciiTheme="minorHAnsi" w:hAnsiTheme="minorHAnsi" w:cstheme="minorHAnsi"/>
                        <w:color w:val="FFFFFF" w:themeColor="background1"/>
                      </w:rPr>
                      <w:t>Tuesday 28</w:t>
                    </w:r>
                    <w:r w:rsidR="0007586E">
                      <w:rPr>
                        <w:rFonts w:asciiTheme="minorHAnsi" w:hAnsiTheme="minorHAnsi" w:cstheme="minorHAnsi"/>
                        <w:color w:val="FFFFFF" w:themeColor="background1"/>
                      </w:rPr>
                      <w:t xml:space="preserve"> July</w:t>
                    </w:r>
                    <w:r w:rsidR="001E2DB9">
                      <w:rPr>
                        <w:rFonts w:asciiTheme="minorHAnsi" w:hAnsiTheme="minorHAnsi" w:cstheme="minorHAnsi"/>
                        <w:color w:val="FFFFFF" w:themeColor="background1"/>
                      </w:rPr>
                      <w:t xml:space="preserve"> 2015</w:t>
                    </w:r>
                  </w:p>
                </w:txbxContent>
              </v:textbox>
            </v:shape>
          </w:pict>
        </mc:Fallback>
      </mc:AlternateContent>
    </w:r>
    <w:r>
      <w:rPr>
        <w:noProof/>
      </w:rPr>
      <mc:AlternateContent>
        <mc:Choice Requires="wps">
          <w:drawing>
            <wp:anchor distT="0" distB="0" distL="114300" distR="114300" simplePos="0" relativeHeight="251658752" behindDoc="0" locked="0" layoutInCell="1" allowOverlap="1" wp14:anchorId="069B9F31" wp14:editId="1B36BFF8">
              <wp:simplePos x="0" y="0"/>
              <wp:positionH relativeFrom="column">
                <wp:posOffset>116205</wp:posOffset>
              </wp:positionH>
              <wp:positionV relativeFrom="paragraph">
                <wp:posOffset>-88265</wp:posOffset>
              </wp:positionV>
              <wp:extent cx="3085465" cy="252095"/>
              <wp:effectExtent l="0" t="0" r="0" b="0"/>
              <wp:wrapNone/>
              <wp:docPr id="18"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546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E2DB9" w:rsidRPr="007B5B9A" w:rsidRDefault="00A11988" w:rsidP="00007A8B">
                          <w:pPr>
                            <w:pStyle w:val="Header-IssueNumber"/>
                          </w:pPr>
                          <w:r>
                            <w:t>Term 3 – Week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5" o:spid="_x0000_s1037" type="#_x0000_t202" style="position:absolute;margin-left:9.15pt;margin-top:-6.95pt;width:242.95pt;height:19.8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" filled="f" stroked="f">
              <v:textbox>
                <w:txbxContent>
                  <w:p w:rsidR="001E2DB9" w:rsidRPr="007B5B9A" w:rsidRDefault="00A11988" w:rsidP="00007A8B">
                    <w:pPr>
                      <w:pStyle w:val="Header-IssueNumber"/>
                    </w:pPr>
                    <w:r>
                      <w:t>Term 3 – Week 3</w:t>
                    </w:r>
                  </w:p>
                </w:txbxContent>
              </v:textbox>
            </v:shape>
          </w:pict>
        </mc:Fallback>
      </mc:AlternateContent>
    </w:r>
    <w:r>
      <w:rPr>
        <w:noProof/>
      </w:rPr>
      <mc:AlternateContent>
        <mc:Choice Requires="wps">
          <w:drawing>
            <wp:anchor distT="0" distB="0" distL="114300" distR="114300" simplePos="0" relativeHeight="251652608" behindDoc="0" locked="0" layoutInCell="1" allowOverlap="1" wp14:anchorId="1E6F442B" wp14:editId="2D96EC81">
              <wp:simplePos x="0" y="0"/>
              <wp:positionH relativeFrom="page">
                <wp:posOffset>360045</wp:posOffset>
              </wp:positionH>
              <wp:positionV relativeFrom="page">
                <wp:posOffset>360045</wp:posOffset>
              </wp:positionV>
              <wp:extent cx="6840220" cy="252095"/>
              <wp:effectExtent l="0" t="0" r="0" b="0"/>
              <wp:wrapNone/>
              <wp:docPr id="15"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252095"/>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28.35pt;margin-top:28.35pt;width:538.6pt;height:19.8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" fillcolor="gray" stroked="f">
              <w10:wrap anchorx="page" anchory="page"/>
            </v:rect>
          </w:pict>
        </mc:Fallback>
      </mc:AlternateContent>
    </w:r>
    <w:r>
      <w:rPr>
        <w:noProof/>
      </w:rPr>
      <mc:AlternateContent>
        <mc:Choice Requires="wps">
          <w:drawing>
            <wp:anchor distT="0" distB="0" distL="114300" distR="114300" simplePos="0" relativeHeight="251660800" behindDoc="0" locked="0" layoutInCell="1" allowOverlap="0" wp14:anchorId="11FBE443" wp14:editId="07709830">
              <wp:simplePos x="0" y="0"/>
              <wp:positionH relativeFrom="column">
                <wp:posOffset>3401695</wp:posOffset>
              </wp:positionH>
              <wp:positionV relativeFrom="paragraph">
                <wp:posOffset>166370</wp:posOffset>
              </wp:positionV>
              <wp:extent cx="1905" cy="8801100"/>
              <wp:effectExtent l="0" t="0" r="36195" b="19050"/>
              <wp:wrapNone/>
              <wp:docPr id="14" name="Lin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8801100"/>
                      </a:xfrm>
                      <a:prstGeom prst="line">
                        <a:avLst/>
                      </a:prstGeom>
                      <a:noFill/>
                      <a:ln w="317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1"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85pt,13.1pt" to="268pt,70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" o:allowoverlap="f" strokecolor="gray" strokeweight=".25pt"/>
          </w:pict>
        </mc:Fallback>
      </mc:AlternateContent>
    </w:r>
  </w:p>
  <w:p w:rsidR="001E2DB9" w:rsidRDefault="001E2DB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DB9" w:rsidRPr="00152AD6" w:rsidRDefault="001E2DB9" w:rsidP="00007A8B">
    <w:pPr>
      <w:pStyle w:val="Header-NewsletterName"/>
      <w:framePr w:wrap="around"/>
    </w:pPr>
    <w:r>
      <w:t xml:space="preserve">The Junction News </w:t>
    </w:r>
  </w:p>
  <w:p w:rsidR="001E2DB9" w:rsidRPr="00152AD6" w:rsidRDefault="001E2DB9" w:rsidP="008944D1">
    <w:pPr>
      <w:pStyle w:val="Header-SchoolName"/>
      <w:framePr w:wrap="around"/>
    </w:pPr>
    <w:r>
      <w:t>Newsletter of The Junction Public School</w:t>
    </w:r>
  </w:p>
  <w:p w:rsidR="001E2DB9" w:rsidRDefault="001E2DB9" w:rsidP="00CE0F00">
    <w:pPr>
      <w:tabs>
        <w:tab w:val="center" w:pos="5386"/>
      </w:tabs>
      <w:spacing w:line="3140" w:lineRule="exact"/>
    </w:pPr>
    <w:r>
      <w:rPr>
        <w:noProof/>
      </w:rPr>
      <mc:AlternateContent>
        <mc:Choice Requires="wps">
          <w:drawing>
            <wp:anchor distT="0" distB="0" distL="114300" distR="114300" simplePos="0" relativeHeight="251663872" behindDoc="0" locked="0" layoutInCell="1" allowOverlap="1" wp14:anchorId="00E4FDEC" wp14:editId="6BEDF3B0">
              <wp:simplePos x="0" y="0"/>
              <wp:positionH relativeFrom="column">
                <wp:posOffset>4612005</wp:posOffset>
              </wp:positionH>
              <wp:positionV relativeFrom="paragraph">
                <wp:posOffset>1530985</wp:posOffset>
              </wp:positionV>
              <wp:extent cx="2230120" cy="333375"/>
              <wp:effectExtent l="0" t="0" r="0"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30120"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E2DB9" w:rsidRPr="00CE5984" w:rsidRDefault="00A11988">
                          <w:pPr>
                            <w:rPr>
                              <w:rFonts w:asciiTheme="minorHAnsi" w:hAnsiTheme="minorHAnsi" w:cstheme="minorHAnsi"/>
                              <w:color w:val="FFFFFF" w:themeColor="background1"/>
                            </w:rPr>
                          </w:pPr>
                          <w:r>
                            <w:rPr>
                              <w:rFonts w:asciiTheme="minorHAnsi" w:hAnsiTheme="minorHAnsi" w:cstheme="minorHAnsi"/>
                              <w:color w:val="FFFFFF" w:themeColor="background1"/>
                            </w:rPr>
                            <w:t>Tuesday 28</w:t>
                          </w:r>
                          <w:r w:rsidR="0007586E">
                            <w:rPr>
                              <w:rFonts w:asciiTheme="minorHAnsi" w:hAnsiTheme="minorHAnsi" w:cstheme="minorHAnsi"/>
                              <w:color w:val="FFFFFF" w:themeColor="background1"/>
                            </w:rPr>
                            <w:t xml:space="preserve"> July</w:t>
                          </w:r>
                          <w:r w:rsidR="00BF5A7F">
                            <w:rPr>
                              <w:rFonts w:asciiTheme="minorHAnsi" w:hAnsiTheme="minorHAnsi" w:cstheme="minorHAnsi"/>
                              <w:color w:val="FFFFFF" w:themeColor="background1"/>
                            </w:rPr>
                            <w:t xml:space="preserve"> </w:t>
                          </w:r>
                          <w:r w:rsidR="001E2DB9">
                            <w:rPr>
                              <w:rFonts w:asciiTheme="minorHAnsi" w:hAnsiTheme="minorHAnsi" w:cstheme="minorHAnsi"/>
                              <w:color w:val="FFFFFF" w:themeColor="background1"/>
                            </w:rPr>
                            <w:t>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 o:spid="_x0000_s1038" type="#_x0000_t202" style="position:absolute;margin-left:363.15pt;margin-top:120.55pt;width:175.6pt;height:26.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" filled="f" stroked="f" strokeweight=".5pt">
              <v:path arrowok="t"/>
              <v:textbox>
                <w:txbxContent>
                  <w:p w:rsidR="001E2DB9" w:rsidRPr="00CE5984" w:rsidRDefault="00A11988">
                    <w:pPr>
                      <w:rPr>
                        <w:rFonts w:asciiTheme="minorHAnsi" w:hAnsiTheme="minorHAnsi" w:cstheme="minorHAnsi"/>
                        <w:color w:val="FFFFFF" w:themeColor="background1"/>
                      </w:rPr>
                    </w:pPr>
                    <w:r>
                      <w:rPr>
                        <w:rFonts w:asciiTheme="minorHAnsi" w:hAnsiTheme="minorHAnsi" w:cstheme="minorHAnsi"/>
                        <w:color w:val="FFFFFF" w:themeColor="background1"/>
                      </w:rPr>
                      <w:t>Tuesday 28</w:t>
                    </w:r>
                    <w:r w:rsidR="0007586E">
                      <w:rPr>
                        <w:rFonts w:asciiTheme="minorHAnsi" w:hAnsiTheme="minorHAnsi" w:cstheme="minorHAnsi"/>
                        <w:color w:val="FFFFFF" w:themeColor="background1"/>
                      </w:rPr>
                      <w:t xml:space="preserve"> July</w:t>
                    </w:r>
                    <w:r w:rsidR="00BF5A7F">
                      <w:rPr>
                        <w:rFonts w:asciiTheme="minorHAnsi" w:hAnsiTheme="minorHAnsi" w:cstheme="minorHAnsi"/>
                        <w:color w:val="FFFFFF" w:themeColor="background1"/>
                      </w:rPr>
                      <w:t xml:space="preserve"> </w:t>
                    </w:r>
                    <w:r w:rsidR="001E2DB9">
                      <w:rPr>
                        <w:rFonts w:asciiTheme="minorHAnsi" w:hAnsiTheme="minorHAnsi" w:cstheme="minorHAnsi"/>
                        <w:color w:val="FFFFFF" w:themeColor="background1"/>
                      </w:rPr>
                      <w:t>2015</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22AAA68B" wp14:editId="07C3EE41">
              <wp:simplePos x="0" y="0"/>
              <wp:positionH relativeFrom="page">
                <wp:posOffset>450850</wp:posOffset>
              </wp:positionH>
              <wp:positionV relativeFrom="page">
                <wp:posOffset>1548130</wp:posOffset>
              </wp:positionV>
              <wp:extent cx="6628765" cy="252095"/>
              <wp:effectExtent l="0" t="0" r="0" b="0"/>
              <wp:wrapNone/>
              <wp:docPr id="13"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876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E2DB9" w:rsidRPr="00B2601D" w:rsidRDefault="001E2DB9" w:rsidP="00007A8B">
                          <w:pPr>
                            <w:pStyle w:val="Header-ContactDetails"/>
                          </w:pPr>
                          <w:proofErr w:type="gramStart"/>
                          <w:r>
                            <w:t>Union Street, Merewether.</w:t>
                          </w:r>
                          <w:proofErr w:type="gramEnd"/>
                          <w:r>
                            <w:t xml:space="preserve"> NSW 2291   </w:t>
                          </w:r>
                          <w:proofErr w:type="spellStart"/>
                          <w:r>
                            <w:t>Ph</w:t>
                          </w:r>
                          <w:proofErr w:type="spellEnd"/>
                          <w:r>
                            <w:t>: 49 631343 Fax: 49 63</w:t>
                          </w:r>
                          <w:r w:rsidRPr="00B2601D">
                            <w:t xml:space="preserve"> </w:t>
                          </w:r>
                          <w:r>
                            <w:t>3501 E:</w:t>
                          </w:r>
                          <w:r w:rsidRPr="00B2601D">
                            <w:t xml:space="preserve"> </w:t>
                          </w:r>
                          <w:r>
                            <w:t>thejunctio-p.school@det.nsw.edu.au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1" o:spid="_x0000_s1039" type="#_x0000_t202" style="position:absolute;margin-left:35.5pt;margin-top:121.9pt;width:521.95pt;height:19.8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d2MugIAAMM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" filled="f" stroked="f">
              <v:textbox>
                <w:txbxContent>
                  <w:p w:rsidR="001E2DB9" w:rsidRPr="00B2601D" w:rsidRDefault="001E2DB9" w:rsidP="00007A8B">
                    <w:pPr>
                      <w:pStyle w:val="Header-ContactDetails"/>
                    </w:pPr>
                    <w:proofErr w:type="gramStart"/>
                    <w:r>
                      <w:t>Union Street, Merewether.</w:t>
                    </w:r>
                    <w:proofErr w:type="gramEnd"/>
                    <w:r>
                      <w:t xml:space="preserve"> NSW 2291   </w:t>
                    </w:r>
                    <w:proofErr w:type="spellStart"/>
                    <w:r>
                      <w:t>Ph</w:t>
                    </w:r>
                    <w:proofErr w:type="spellEnd"/>
                    <w:r>
                      <w:t>: 49 631343 Fax: 49 63</w:t>
                    </w:r>
                    <w:r w:rsidRPr="00B2601D">
                      <w:t xml:space="preserve"> </w:t>
                    </w:r>
                    <w:r>
                      <w:t>3501 E:</w:t>
                    </w:r>
                    <w:r w:rsidRPr="00B2601D">
                      <w:t xml:space="preserve"> </w:t>
                    </w:r>
                    <w:r>
                      <w:t>thejunctio-p.school@det.nsw.edu.au</w:t>
                    </w:r>
                  </w:p>
                </w:txbxContent>
              </v:textbox>
              <w10:wrap anchorx="page" anchory="page"/>
            </v:shape>
          </w:pict>
        </mc:Fallback>
      </mc:AlternateContent>
    </w:r>
    <w:r>
      <w:rPr>
        <w:noProof/>
      </w:rPr>
      <w:drawing>
        <wp:anchor distT="0" distB="0" distL="114300" distR="114300" simplePos="0" relativeHeight="251662848" behindDoc="1" locked="0" layoutInCell="1" allowOverlap="1" wp14:anchorId="0297D93B" wp14:editId="167566F5">
          <wp:simplePos x="0" y="0"/>
          <wp:positionH relativeFrom="column">
            <wp:posOffset>5554980</wp:posOffset>
          </wp:positionH>
          <wp:positionV relativeFrom="paragraph">
            <wp:posOffset>-40640</wp:posOffset>
          </wp:positionV>
          <wp:extent cx="1200150" cy="1085850"/>
          <wp:effectExtent l="19050" t="0" r="0" b="0"/>
          <wp:wrapTight wrapText="bothSides">
            <wp:wrapPolygon edited="0">
              <wp:start x="-343" y="0"/>
              <wp:lineTo x="-343" y="21221"/>
              <wp:lineTo x="21600" y="21221"/>
              <wp:lineTo x="21600" y="0"/>
              <wp:lineTo x="-343" y="0"/>
            </wp:wrapPolygon>
          </wp:wrapTight>
          <wp:docPr id="1" name="Picture 1" descr="T:\2246_Admin\NEWSLETTERS\junction_150_logo_CO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2246_Admin\NEWSLETTERS\junction_150_logo_COL[1].jpg"/>
                  <pic:cNvPicPr>
                    <a:picLocks noChangeAspect="1" noChangeArrowheads="1"/>
                  </pic:cNvPicPr>
                </pic:nvPicPr>
                <pic:blipFill>
                  <a:blip r:embed="rId1"/>
                  <a:srcRect/>
                  <a:stretch>
                    <a:fillRect/>
                  </a:stretch>
                </pic:blipFill>
                <pic:spPr bwMode="auto">
                  <a:xfrm>
                    <a:off x="0" y="0"/>
                    <a:ext cx="1200150" cy="1085850"/>
                  </a:xfrm>
                  <a:prstGeom prst="rect">
                    <a:avLst/>
                  </a:prstGeom>
                  <a:noFill/>
                  <a:ln w="9525">
                    <a:noFill/>
                    <a:miter lim="800000"/>
                    <a:headEnd/>
                    <a:tailEnd/>
                  </a:ln>
                </pic:spPr>
              </pic:pic>
            </a:graphicData>
          </a:graphic>
        </wp:anchor>
      </w:drawing>
    </w:r>
    <w:r>
      <w:rPr>
        <w:noProof/>
      </w:rPr>
      <mc:AlternateContent>
        <mc:Choice Requires="wpg">
          <w:drawing>
            <wp:anchor distT="0" distB="0" distL="114300" distR="114300" simplePos="0" relativeHeight="251661824" behindDoc="1" locked="0" layoutInCell="1" allowOverlap="1" wp14:anchorId="30FB732A" wp14:editId="397DD88B">
              <wp:simplePos x="0" y="0"/>
              <wp:positionH relativeFrom="page">
                <wp:posOffset>360045</wp:posOffset>
              </wp:positionH>
              <wp:positionV relativeFrom="page">
                <wp:posOffset>360045</wp:posOffset>
              </wp:positionV>
              <wp:extent cx="6840220" cy="1872615"/>
              <wp:effectExtent l="0" t="0" r="0" b="0"/>
              <wp:wrapNone/>
              <wp:docPr id="1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40220" cy="1872615"/>
                        <a:chOff x="567" y="567"/>
                        <a:chExt cx="10772" cy="2949"/>
                      </a:xfrm>
                    </wpg:grpSpPr>
                    <wps:wsp>
                      <wps:cNvPr id="11" name="Rectangle 221"/>
                      <wps:cNvSpPr>
                        <a:spLocks noChangeArrowheads="1"/>
                      </wps:cNvSpPr>
                      <wps:spPr bwMode="auto">
                        <a:xfrm>
                          <a:off x="567" y="567"/>
                          <a:ext cx="10772" cy="2268"/>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22"/>
                      <wps:cNvSpPr>
                        <a:spLocks noChangeArrowheads="1"/>
                      </wps:cNvSpPr>
                      <wps:spPr bwMode="auto">
                        <a:xfrm>
                          <a:off x="567" y="3119"/>
                          <a:ext cx="10772" cy="397"/>
                        </a:xfrm>
                        <a:prstGeom prst="rect">
                          <a:avLst/>
                        </a:prstGeom>
                        <a:solidFill>
                          <a:srgbClr val="808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0" o:spid="_x0000_s1026" style="position:absolute;margin-left:28.35pt;margin-top:28.35pt;width:538.6pt;height:147.45pt;z-index:-251654656;mso-position-horizontal-relative:page;mso-position-vertical-relative:page" coordorigin="567,567" coordsize="10772,2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">
              <v:rect id="Rectangle 221" o:spid="_x0000_s1027" style="position:absolute;left:567;top:567;width:10772;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Zjtr8A&#10;AADbAAAADwAAAGRycy9kb3ducmV2LnhtbERPTYvCMBC9C/6HMII3m1ZEpBpFRMWLh9Vlz0MztsVm&#10;UpKo1V9vFgRv83ifs1h1phF3cr62rCBLUhDEhdU1lwp+z7vRDIQPyBoby6TgSR5Wy35vgbm2D/6h&#10;+ymUIoawz1FBFUKbS+mLigz6xLbEkbtYZzBE6EqpHT5iuGnkOE2n0mDNsaHCljYVFdfTzShIdeYO&#10;x81Evor1fvZ33Y7ty+6VGg669RxEoC58xR/3Qcf5Gfz/Eg+Qy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5mO2vwAAANsAAAAPAAAAAAAAAAAAAAAAAJgCAABkcnMvZG93bnJl&#10;di54bWxQSwUGAAAAAAQABAD1AAAAhAMAAAAA&#10;" fillcolor="gray" stroked="f"/>
              <v:rect id="Rectangle 222" o:spid="_x0000_s1028" style="position:absolute;left:567;top:3119;width:10772;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T9wb8A&#10;AADbAAAADwAAAGRycy9kb3ducmV2LnhtbERPS4vCMBC+L+x/CLPgbU0tIlJNRcQVLx584Hloxra0&#10;mZQkatdfbwTB23x8z5kvetOKGzlfW1YwGiYgiAuray4VnI5/v1MQPiBrbC2Tgn/ysMi/v+aYaXvn&#10;Pd0OoRQxhH2GCqoQukxKX1Rk0A9tRxy5i3UGQ4SulNrhPYabVqZJMpEGa44NFXa0qqhoDlejINEj&#10;t92txvJRLDfTc7NO7cNulBr89MsZiEB9+Ijf7q2O81N4/RIPk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NP3BvwAAANsAAAAPAAAAAAAAAAAAAAAAAJgCAABkcnMvZG93bnJl&#10;di54bWxQSwUGAAAAAAQABAD1AAAAhAMAAAAA&#10;" fillcolor="gray" stroked="f"/>
              <w10:wrap anchorx="page" anchory="page"/>
            </v:group>
          </w:pict>
        </mc:Fallback>
      </mc:AlternateContent>
    </w:r>
    <w:r>
      <w:rPr>
        <w:noProof/>
      </w:rPr>
      <mc:AlternateContent>
        <mc:Choice Requires="wps">
          <w:drawing>
            <wp:anchor distT="0" distB="0" distL="114300" distR="114300" simplePos="0" relativeHeight="251659776" behindDoc="0" locked="0" layoutInCell="1" allowOverlap="0" wp14:anchorId="2BE90E82" wp14:editId="26DE6C0B">
              <wp:simplePos x="0" y="0"/>
              <wp:positionH relativeFrom="column">
                <wp:posOffset>3403600</wp:posOffset>
              </wp:positionH>
              <wp:positionV relativeFrom="paragraph">
                <wp:posOffset>2001520</wp:posOffset>
              </wp:positionV>
              <wp:extent cx="1270" cy="7200265"/>
              <wp:effectExtent l="0" t="0" r="36830" b="19685"/>
              <wp:wrapNone/>
              <wp:docPr id="6" name="Line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7200265"/>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0"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pt,157.6pt" to="268.1pt,7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" o:allowoverlap="f" strokecolor="gray" strokeweight=".5pt"/>
          </w:pict>
        </mc:Fallback>
      </mc:AlternateContent>
    </w:r>
    <w:r>
      <w:rPr>
        <w:noProof/>
      </w:rPr>
      <mc:AlternateContent>
        <mc:Choice Requires="wps">
          <w:drawing>
            <wp:anchor distT="0" distB="0" distL="114300" distR="114300" simplePos="0" relativeHeight="251657728" behindDoc="0" locked="0" layoutInCell="1" allowOverlap="1" wp14:anchorId="3DE39B2B" wp14:editId="5FC48ACC">
              <wp:simplePos x="0" y="0"/>
              <wp:positionH relativeFrom="page">
                <wp:posOffset>450850</wp:posOffset>
              </wp:positionH>
              <wp:positionV relativeFrom="page">
                <wp:posOffset>1985645</wp:posOffset>
              </wp:positionV>
              <wp:extent cx="3085465" cy="252095"/>
              <wp:effectExtent l="0" t="0" r="0" b="0"/>
              <wp:wrapNone/>
              <wp:docPr id="3"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546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E2DB9" w:rsidRPr="007B5B9A" w:rsidRDefault="00A11988" w:rsidP="00007A8B">
                          <w:pPr>
                            <w:pStyle w:val="Header-IssueNumber"/>
                          </w:pPr>
                          <w:r>
                            <w:t>Term 3 – Week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2" o:spid="_x0000_s1040" type="#_x0000_t202" style="position:absolute;margin-left:35.5pt;margin-top:156.35pt;width:242.95pt;height:19.8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IuZug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" filled="f" stroked="f">
              <v:textbox>
                <w:txbxContent>
                  <w:p w:rsidR="001E2DB9" w:rsidRPr="007B5B9A" w:rsidRDefault="00A11988" w:rsidP="00007A8B">
                    <w:pPr>
                      <w:pStyle w:val="Header-IssueNumber"/>
                    </w:pPr>
                    <w:r>
                      <w:t>Term 3 – Week 3</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60691B"/>
    <w:multiLevelType w:val="hybridMultilevel"/>
    <w:tmpl w:val="04CEB196"/>
    <w:lvl w:ilvl="0" w:tplc="3156F5B6">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05711EC"/>
    <w:multiLevelType w:val="multilevel"/>
    <w:tmpl w:val="EDACA5DE"/>
    <w:numStyleLink w:val="ListFormal"/>
  </w:abstractNum>
  <w:abstractNum w:abstractNumId="2">
    <w:nsid w:val="11395F4E"/>
    <w:multiLevelType w:val="hybridMultilevel"/>
    <w:tmpl w:val="F5684766"/>
    <w:lvl w:ilvl="0" w:tplc="0C090001">
      <w:start w:val="1"/>
      <w:numFmt w:val="bullet"/>
      <w:lvlText w:val=""/>
      <w:lvlJc w:val="left"/>
      <w:pPr>
        <w:ind w:left="502"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6A44C1B"/>
    <w:multiLevelType w:val="hybridMultilevel"/>
    <w:tmpl w:val="C0F2BC3E"/>
    <w:lvl w:ilvl="0" w:tplc="F02A2DF0">
      <w:numFmt w:val="bullet"/>
      <w:lvlText w:val=""/>
      <w:lvlJc w:val="left"/>
      <w:pPr>
        <w:ind w:left="360" w:hanging="360"/>
      </w:pPr>
      <w:rPr>
        <w:rFonts w:ascii="Symbol" w:eastAsia="Times New Roman" w:hAnsi="Symbo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nsid w:val="1EA26650"/>
    <w:multiLevelType w:val="hybridMultilevel"/>
    <w:tmpl w:val="B8FAD4EC"/>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
    <w:nsid w:val="2979474F"/>
    <w:multiLevelType w:val="hybridMultilevel"/>
    <w:tmpl w:val="DFC633EC"/>
    <w:lvl w:ilvl="0" w:tplc="819244EE">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2A107054"/>
    <w:multiLevelType w:val="hybridMultilevel"/>
    <w:tmpl w:val="4B10F782"/>
    <w:lvl w:ilvl="0" w:tplc="250E0D8E">
      <w:start w:val="30"/>
      <w:numFmt w:val="bullet"/>
      <w:lvlText w:val="-"/>
      <w:lvlJc w:val="left"/>
      <w:pPr>
        <w:ind w:left="720" w:hanging="360"/>
      </w:pPr>
      <w:rPr>
        <w:rFonts w:ascii="Calibri" w:eastAsia="Times New Roman"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AFF2819"/>
    <w:multiLevelType w:val="hybridMultilevel"/>
    <w:tmpl w:val="E424D47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nsid w:val="2DF5475B"/>
    <w:multiLevelType w:val="hybridMultilevel"/>
    <w:tmpl w:val="5232BE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2E80128F"/>
    <w:multiLevelType w:val="hybridMultilevel"/>
    <w:tmpl w:val="645EC7E0"/>
    <w:lvl w:ilvl="0" w:tplc="84C4EB82">
      <w:start w:val="1"/>
      <w:numFmt w:val="bullet"/>
      <w:lvlText w:val=""/>
      <w:lvlJc w:val="left"/>
      <w:pPr>
        <w:tabs>
          <w:tab w:val="num" w:pos="780"/>
        </w:tabs>
        <w:ind w:left="780" w:hanging="360"/>
      </w:pPr>
      <w:rPr>
        <w:rFonts w:ascii="Wingdings 2" w:hAnsi="Wingdings 2"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nsid w:val="2F7735E3"/>
    <w:multiLevelType w:val="hybridMultilevel"/>
    <w:tmpl w:val="FEC2FE30"/>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1">
    <w:nsid w:val="310833FB"/>
    <w:multiLevelType w:val="multilevel"/>
    <w:tmpl w:val="DE0E540C"/>
    <w:lvl w:ilvl="0">
      <w:start w:val="1"/>
      <w:numFmt w:val="decimal"/>
      <w:lvlText w:val="%1."/>
      <w:lvlJc w:val="left"/>
      <w:pPr>
        <w:ind w:left="360" w:hanging="360"/>
      </w:pPr>
    </w:lvl>
    <w:lvl w:ilvl="1">
      <w:numFmt w:val="bullet"/>
      <w:lvlText w:val="-"/>
      <w:lvlJc w:val="left"/>
      <w:pPr>
        <w:ind w:left="720" w:hanging="360"/>
      </w:pPr>
      <w:rPr>
        <w:rFonts w:ascii="Arial" w:eastAsia="Times New Roman" w:hAnsi="Arial" w:cs="Aria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57E4F09"/>
    <w:multiLevelType w:val="hybridMultilevel"/>
    <w:tmpl w:val="0F72E8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8455E92"/>
    <w:multiLevelType w:val="multilevel"/>
    <w:tmpl w:val="83086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8E43183"/>
    <w:multiLevelType w:val="hybridMultilevel"/>
    <w:tmpl w:val="AE22B8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39966D9C"/>
    <w:multiLevelType w:val="hybridMultilevel"/>
    <w:tmpl w:val="AF6678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3AEA6399"/>
    <w:multiLevelType w:val="hybridMultilevel"/>
    <w:tmpl w:val="42B47890"/>
    <w:lvl w:ilvl="0" w:tplc="04090005">
      <w:start w:val="1"/>
      <w:numFmt w:val="bullet"/>
      <w:lvlText w:val=""/>
      <w:lvlJc w:val="left"/>
      <w:pPr>
        <w:ind w:left="784" w:hanging="360"/>
      </w:pPr>
      <w:rPr>
        <w:rFonts w:ascii="Wingdings" w:hAnsi="Wingdings" w:hint="default"/>
      </w:rPr>
    </w:lvl>
    <w:lvl w:ilvl="1" w:tplc="04090003" w:tentative="1">
      <w:start w:val="1"/>
      <w:numFmt w:val="bullet"/>
      <w:lvlText w:val="o"/>
      <w:lvlJc w:val="left"/>
      <w:pPr>
        <w:ind w:left="1504" w:hanging="360"/>
      </w:pPr>
      <w:rPr>
        <w:rFonts w:ascii="Courier New" w:hAnsi="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7">
    <w:nsid w:val="3DBC232E"/>
    <w:multiLevelType w:val="hybridMultilevel"/>
    <w:tmpl w:val="691CE1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2050B4A"/>
    <w:multiLevelType w:val="hybridMultilevel"/>
    <w:tmpl w:val="79C4EAD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9">
    <w:nsid w:val="425909DD"/>
    <w:multiLevelType w:val="multilevel"/>
    <w:tmpl w:val="EDACA5DE"/>
    <w:styleLink w:val="ListFormal"/>
    <w:lvl w:ilvl="0">
      <w:start w:val="1"/>
      <w:numFmt w:val="bullet"/>
      <w:pStyle w:val="ArticleFormal-List"/>
      <w:lvlText w:val=""/>
      <w:lvlJc w:val="left"/>
      <w:pPr>
        <w:tabs>
          <w:tab w:val="num" w:pos="720"/>
        </w:tabs>
        <w:ind w:left="720" w:hanging="360"/>
      </w:pPr>
      <w:rPr>
        <w:rFonts w:ascii="Wingdings 2" w:hAnsi="Wingdings 2" w:hint="default"/>
        <w:dstrike w:val="0"/>
        <w:color w:val="808080"/>
        <w:sz w:val="12"/>
        <w:szCs w:val="12"/>
        <w:vertAlign w:val="baseline"/>
      </w:rPr>
    </w:lvl>
    <w:lvl w:ilvl="1">
      <w:start w:val="1"/>
      <w:numFmt w:val="bullet"/>
      <w:lvlText w:val=""/>
      <w:lvlJc w:val="left"/>
      <w:pPr>
        <w:tabs>
          <w:tab w:val="num" w:pos="1440"/>
        </w:tabs>
        <w:ind w:left="1440" w:hanging="360"/>
      </w:pPr>
      <w:rPr>
        <w:rFonts w:ascii="Wingdings 2" w:hAnsi="Wingdings 2" w:cs="Arial" w:hint="default"/>
        <w:color w:val="808080"/>
        <w:sz w:val="12"/>
      </w:rPr>
    </w:lvl>
    <w:lvl w:ilvl="2">
      <w:start w:val="1"/>
      <w:numFmt w:val="bullet"/>
      <w:lvlText w:val=""/>
      <w:lvlJc w:val="left"/>
      <w:pPr>
        <w:tabs>
          <w:tab w:val="num" w:pos="2160"/>
        </w:tabs>
        <w:ind w:left="2160" w:hanging="360"/>
      </w:pPr>
      <w:rPr>
        <w:rFonts w:ascii="Wingdings 2" w:hAnsi="Wingdings 2" w:hint="default"/>
        <w:color w:val="808080"/>
        <w:sz w:val="1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nsid w:val="48D55BD2"/>
    <w:multiLevelType w:val="hybridMultilevel"/>
    <w:tmpl w:val="3EFA77DC"/>
    <w:lvl w:ilvl="0" w:tplc="AEA0D81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CA75ADA"/>
    <w:multiLevelType w:val="hybridMultilevel"/>
    <w:tmpl w:val="9B16492E"/>
    <w:lvl w:ilvl="0" w:tplc="B1A6BB78">
      <w:numFmt w:val="bullet"/>
      <w:lvlText w:val="-"/>
      <w:lvlJc w:val="left"/>
      <w:pPr>
        <w:ind w:left="720" w:hanging="360"/>
      </w:pPr>
      <w:rPr>
        <w:rFonts w:ascii="Calibri" w:eastAsia="Times New Roman" w:hAnsi="Calibri"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2414400"/>
    <w:multiLevelType w:val="hybridMultilevel"/>
    <w:tmpl w:val="C074A184"/>
    <w:lvl w:ilvl="0" w:tplc="D7DEEBBA">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D4B54E6"/>
    <w:multiLevelType w:val="hybridMultilevel"/>
    <w:tmpl w:val="9E0226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630B7A9C"/>
    <w:multiLevelType w:val="hybridMultilevel"/>
    <w:tmpl w:val="AE36C42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669A7584"/>
    <w:multiLevelType w:val="hybridMultilevel"/>
    <w:tmpl w:val="DDAA64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nsid w:val="6BFC02E2"/>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6042"/>
        </w:tabs>
        <w:ind w:left="4962"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nsid w:val="7C257BA6"/>
    <w:multiLevelType w:val="hybridMultilevel"/>
    <w:tmpl w:val="B50C4094"/>
    <w:lvl w:ilvl="0" w:tplc="0C09000B">
      <w:start w:val="1"/>
      <w:numFmt w:val="bullet"/>
      <w:lvlText w:val=""/>
      <w:lvlJc w:val="left"/>
      <w:pPr>
        <w:ind w:left="1080" w:hanging="360"/>
      </w:pPr>
      <w:rPr>
        <w:rFonts w:ascii="Wingdings" w:hAnsi="Wingdings"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8">
    <w:nsid w:val="7C2604DE"/>
    <w:multiLevelType w:val="hybridMultilevel"/>
    <w:tmpl w:val="D6340D52"/>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9">
    <w:nsid w:val="7CBD2D15"/>
    <w:multiLevelType w:val="hybridMultilevel"/>
    <w:tmpl w:val="705CD9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9"/>
  </w:num>
  <w:num w:numId="2">
    <w:abstractNumId w:val="26"/>
  </w:num>
  <w:num w:numId="3">
    <w:abstractNumId w:val="1"/>
  </w:num>
  <w:num w:numId="4">
    <w:abstractNumId w:val="4"/>
  </w:num>
  <w:num w:numId="5">
    <w:abstractNumId w:val="20"/>
  </w:num>
  <w:num w:numId="6">
    <w:abstractNumId w:val="22"/>
  </w:num>
  <w:num w:numId="7">
    <w:abstractNumId w:val="15"/>
  </w:num>
  <w:num w:numId="8">
    <w:abstractNumId w:val="17"/>
  </w:num>
  <w:num w:numId="9">
    <w:abstractNumId w:val="6"/>
  </w:num>
  <w:num w:numId="10">
    <w:abstractNumId w:val="13"/>
  </w:num>
  <w:num w:numId="11">
    <w:abstractNumId w:val="29"/>
  </w:num>
  <w:num w:numId="12">
    <w:abstractNumId w:val="14"/>
  </w:num>
  <w:num w:numId="13">
    <w:abstractNumId w:val="23"/>
  </w:num>
  <w:num w:numId="14">
    <w:abstractNumId w:val="12"/>
  </w:num>
  <w:num w:numId="15">
    <w:abstractNumId w:val="27"/>
  </w:num>
  <w:num w:numId="16">
    <w:abstractNumId w:val="16"/>
  </w:num>
  <w:num w:numId="17">
    <w:abstractNumId w:val="21"/>
  </w:num>
  <w:num w:numId="18">
    <w:abstractNumId w:val="5"/>
  </w:num>
  <w:num w:numId="19">
    <w:abstractNumId w:val="25"/>
  </w:num>
  <w:num w:numId="20">
    <w:abstractNumId w:val="7"/>
  </w:num>
  <w:num w:numId="21">
    <w:abstractNumId w:val="0"/>
  </w:num>
  <w:num w:numId="22">
    <w:abstractNumId w:val="11"/>
  </w:num>
  <w:num w:numId="23">
    <w:abstractNumId w:val="10"/>
  </w:num>
  <w:num w:numId="24">
    <w:abstractNumId w:val="18"/>
  </w:num>
  <w:num w:numId="25">
    <w:abstractNumId w:val="28"/>
  </w:num>
  <w:num w:numId="26">
    <w:abstractNumId w:val="9"/>
  </w:num>
  <w:num w:numId="27">
    <w:abstractNumId w:val="2"/>
  </w:num>
  <w:num w:numId="28">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num>
  <w:num w:numId="30">
    <w:abstractNumId w:val="3"/>
  </w:num>
  <w:num w:numId="31">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attachedTemplate r:id="rId1"/>
  <w:stylePaneFormatFilter w:val="1002" w:allStyles="0" w:customStyles="1"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style="mso-position-horizontal:left" o:allowoverlap="f" fill="f" fillcolor="white" stroke="f">
      <v:fill color="white" on="f"/>
      <v:stroke on="f"/>
      <o:colormenu v:ext="edit" fillcolor="none [3213]" strokecolor="none [3213]"/>
    </o:shapedefaults>
    <o:shapelayout v:ext="edit">
      <o:regrouptable v:ext="edit">
        <o:entry new="1" old="0"/>
        <o:entry new="2" old="0"/>
        <o:entry new="3" old="0"/>
      </o:regrouptable>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19D4"/>
    <w:rsid w:val="00000148"/>
    <w:rsid w:val="00000187"/>
    <w:rsid w:val="000001E7"/>
    <w:rsid w:val="0000047C"/>
    <w:rsid w:val="00000534"/>
    <w:rsid w:val="00000AF1"/>
    <w:rsid w:val="00000B4D"/>
    <w:rsid w:val="00000B9A"/>
    <w:rsid w:val="00000C41"/>
    <w:rsid w:val="00000C87"/>
    <w:rsid w:val="00000E31"/>
    <w:rsid w:val="00001075"/>
    <w:rsid w:val="00001097"/>
    <w:rsid w:val="000012C3"/>
    <w:rsid w:val="000013E4"/>
    <w:rsid w:val="000014F2"/>
    <w:rsid w:val="00001520"/>
    <w:rsid w:val="0000165C"/>
    <w:rsid w:val="00001AC3"/>
    <w:rsid w:val="00001AFF"/>
    <w:rsid w:val="00001EE8"/>
    <w:rsid w:val="00001F0C"/>
    <w:rsid w:val="000020E2"/>
    <w:rsid w:val="0000229C"/>
    <w:rsid w:val="000023EB"/>
    <w:rsid w:val="0000271E"/>
    <w:rsid w:val="00002874"/>
    <w:rsid w:val="0000290D"/>
    <w:rsid w:val="000029C2"/>
    <w:rsid w:val="000030AC"/>
    <w:rsid w:val="0000326B"/>
    <w:rsid w:val="00003280"/>
    <w:rsid w:val="00003600"/>
    <w:rsid w:val="0000374C"/>
    <w:rsid w:val="0000395D"/>
    <w:rsid w:val="000039E8"/>
    <w:rsid w:val="00003B7A"/>
    <w:rsid w:val="00003C9A"/>
    <w:rsid w:val="00003F54"/>
    <w:rsid w:val="0000404C"/>
    <w:rsid w:val="00004071"/>
    <w:rsid w:val="0000408E"/>
    <w:rsid w:val="000044B8"/>
    <w:rsid w:val="000046E7"/>
    <w:rsid w:val="000047C5"/>
    <w:rsid w:val="0000486F"/>
    <w:rsid w:val="000048BD"/>
    <w:rsid w:val="00004909"/>
    <w:rsid w:val="000049B7"/>
    <w:rsid w:val="00004BA0"/>
    <w:rsid w:val="00004CF4"/>
    <w:rsid w:val="00004E35"/>
    <w:rsid w:val="00005094"/>
    <w:rsid w:val="000051A7"/>
    <w:rsid w:val="000051C5"/>
    <w:rsid w:val="00005353"/>
    <w:rsid w:val="00005531"/>
    <w:rsid w:val="000055F6"/>
    <w:rsid w:val="00005874"/>
    <w:rsid w:val="00005944"/>
    <w:rsid w:val="000059C2"/>
    <w:rsid w:val="00005D69"/>
    <w:rsid w:val="00005E0B"/>
    <w:rsid w:val="000060E5"/>
    <w:rsid w:val="000062B3"/>
    <w:rsid w:val="0000631F"/>
    <w:rsid w:val="0000692F"/>
    <w:rsid w:val="0000696D"/>
    <w:rsid w:val="00006A0A"/>
    <w:rsid w:val="00006CDA"/>
    <w:rsid w:val="00006D1A"/>
    <w:rsid w:val="000071B0"/>
    <w:rsid w:val="000076D4"/>
    <w:rsid w:val="00007A8B"/>
    <w:rsid w:val="00007BE9"/>
    <w:rsid w:val="00007CAD"/>
    <w:rsid w:val="000105A6"/>
    <w:rsid w:val="000108C4"/>
    <w:rsid w:val="00010D12"/>
    <w:rsid w:val="00010D1B"/>
    <w:rsid w:val="00010E14"/>
    <w:rsid w:val="00011291"/>
    <w:rsid w:val="000116B9"/>
    <w:rsid w:val="000116FC"/>
    <w:rsid w:val="0001179F"/>
    <w:rsid w:val="00011816"/>
    <w:rsid w:val="00011839"/>
    <w:rsid w:val="00011B8E"/>
    <w:rsid w:val="00011C19"/>
    <w:rsid w:val="000120A6"/>
    <w:rsid w:val="000122ED"/>
    <w:rsid w:val="0001250A"/>
    <w:rsid w:val="00012532"/>
    <w:rsid w:val="00012838"/>
    <w:rsid w:val="00012B70"/>
    <w:rsid w:val="00012C49"/>
    <w:rsid w:val="00012CF0"/>
    <w:rsid w:val="00012E1B"/>
    <w:rsid w:val="00012E95"/>
    <w:rsid w:val="00012EC0"/>
    <w:rsid w:val="00012FBC"/>
    <w:rsid w:val="0001309C"/>
    <w:rsid w:val="000130E6"/>
    <w:rsid w:val="0001317A"/>
    <w:rsid w:val="0001349C"/>
    <w:rsid w:val="00013541"/>
    <w:rsid w:val="00013567"/>
    <w:rsid w:val="000135C5"/>
    <w:rsid w:val="00013986"/>
    <w:rsid w:val="00013A6D"/>
    <w:rsid w:val="00013B27"/>
    <w:rsid w:val="00013B51"/>
    <w:rsid w:val="00013BFE"/>
    <w:rsid w:val="00013D25"/>
    <w:rsid w:val="00013DEB"/>
    <w:rsid w:val="0001418D"/>
    <w:rsid w:val="000141B8"/>
    <w:rsid w:val="0001427C"/>
    <w:rsid w:val="00014491"/>
    <w:rsid w:val="00014742"/>
    <w:rsid w:val="00014A96"/>
    <w:rsid w:val="00014A9F"/>
    <w:rsid w:val="00014CEE"/>
    <w:rsid w:val="00014D7B"/>
    <w:rsid w:val="00014DC9"/>
    <w:rsid w:val="00015086"/>
    <w:rsid w:val="0001508A"/>
    <w:rsid w:val="00015288"/>
    <w:rsid w:val="00015498"/>
    <w:rsid w:val="00015546"/>
    <w:rsid w:val="000155FF"/>
    <w:rsid w:val="00015752"/>
    <w:rsid w:val="00015AB6"/>
    <w:rsid w:val="00015D6B"/>
    <w:rsid w:val="00015E7A"/>
    <w:rsid w:val="000162BC"/>
    <w:rsid w:val="00016316"/>
    <w:rsid w:val="00016655"/>
    <w:rsid w:val="00016812"/>
    <w:rsid w:val="00016A9C"/>
    <w:rsid w:val="00016C6D"/>
    <w:rsid w:val="0001769D"/>
    <w:rsid w:val="000176D8"/>
    <w:rsid w:val="0001780E"/>
    <w:rsid w:val="00017839"/>
    <w:rsid w:val="00017FA0"/>
    <w:rsid w:val="0002013F"/>
    <w:rsid w:val="00020234"/>
    <w:rsid w:val="000202EB"/>
    <w:rsid w:val="0002045A"/>
    <w:rsid w:val="00020620"/>
    <w:rsid w:val="00020751"/>
    <w:rsid w:val="00020CCD"/>
    <w:rsid w:val="00020F0A"/>
    <w:rsid w:val="00020FAB"/>
    <w:rsid w:val="00021328"/>
    <w:rsid w:val="00021408"/>
    <w:rsid w:val="0002143F"/>
    <w:rsid w:val="00021482"/>
    <w:rsid w:val="00021808"/>
    <w:rsid w:val="0002193C"/>
    <w:rsid w:val="00021A49"/>
    <w:rsid w:val="00021B8E"/>
    <w:rsid w:val="00021D3C"/>
    <w:rsid w:val="00021D98"/>
    <w:rsid w:val="00021DBD"/>
    <w:rsid w:val="00021DDB"/>
    <w:rsid w:val="00021F0D"/>
    <w:rsid w:val="000222A7"/>
    <w:rsid w:val="00022429"/>
    <w:rsid w:val="000227BB"/>
    <w:rsid w:val="00022A6C"/>
    <w:rsid w:val="00022B0D"/>
    <w:rsid w:val="00022BEB"/>
    <w:rsid w:val="00022E61"/>
    <w:rsid w:val="00023409"/>
    <w:rsid w:val="000238CB"/>
    <w:rsid w:val="00023A18"/>
    <w:rsid w:val="00023C60"/>
    <w:rsid w:val="00023E4F"/>
    <w:rsid w:val="00024308"/>
    <w:rsid w:val="0002439E"/>
    <w:rsid w:val="00024424"/>
    <w:rsid w:val="00024A10"/>
    <w:rsid w:val="00024C0E"/>
    <w:rsid w:val="00024C1C"/>
    <w:rsid w:val="00024CE1"/>
    <w:rsid w:val="00024E46"/>
    <w:rsid w:val="00024E73"/>
    <w:rsid w:val="00025166"/>
    <w:rsid w:val="000255B5"/>
    <w:rsid w:val="000257E7"/>
    <w:rsid w:val="00025876"/>
    <w:rsid w:val="00025A0F"/>
    <w:rsid w:val="00025ABE"/>
    <w:rsid w:val="00025AF3"/>
    <w:rsid w:val="00025F6B"/>
    <w:rsid w:val="0002623C"/>
    <w:rsid w:val="00026714"/>
    <w:rsid w:val="000268C3"/>
    <w:rsid w:val="00026952"/>
    <w:rsid w:val="00026AC0"/>
    <w:rsid w:val="00026AE1"/>
    <w:rsid w:val="000270A6"/>
    <w:rsid w:val="000274E0"/>
    <w:rsid w:val="00027601"/>
    <w:rsid w:val="0002765B"/>
    <w:rsid w:val="000276E5"/>
    <w:rsid w:val="000276EF"/>
    <w:rsid w:val="0002791C"/>
    <w:rsid w:val="00027A95"/>
    <w:rsid w:val="00027B6F"/>
    <w:rsid w:val="00027D18"/>
    <w:rsid w:val="00027E8E"/>
    <w:rsid w:val="00030535"/>
    <w:rsid w:val="00030768"/>
    <w:rsid w:val="00030AD5"/>
    <w:rsid w:val="00030DD3"/>
    <w:rsid w:val="0003109C"/>
    <w:rsid w:val="00031135"/>
    <w:rsid w:val="0003125F"/>
    <w:rsid w:val="0003145F"/>
    <w:rsid w:val="0003149B"/>
    <w:rsid w:val="000314FC"/>
    <w:rsid w:val="00031560"/>
    <w:rsid w:val="000315FB"/>
    <w:rsid w:val="000318B1"/>
    <w:rsid w:val="00031927"/>
    <w:rsid w:val="000319EF"/>
    <w:rsid w:val="00031ACE"/>
    <w:rsid w:val="00031AE7"/>
    <w:rsid w:val="00031FD6"/>
    <w:rsid w:val="00032588"/>
    <w:rsid w:val="0003277A"/>
    <w:rsid w:val="0003279D"/>
    <w:rsid w:val="00032FA6"/>
    <w:rsid w:val="0003308F"/>
    <w:rsid w:val="00033152"/>
    <w:rsid w:val="000331E6"/>
    <w:rsid w:val="00033629"/>
    <w:rsid w:val="000336EC"/>
    <w:rsid w:val="000337B2"/>
    <w:rsid w:val="000337CE"/>
    <w:rsid w:val="000338F7"/>
    <w:rsid w:val="00033B33"/>
    <w:rsid w:val="00033B9F"/>
    <w:rsid w:val="00033BC9"/>
    <w:rsid w:val="00033D5F"/>
    <w:rsid w:val="00033DB3"/>
    <w:rsid w:val="00033E58"/>
    <w:rsid w:val="000340BF"/>
    <w:rsid w:val="000340D0"/>
    <w:rsid w:val="00034CC9"/>
    <w:rsid w:val="00034D8E"/>
    <w:rsid w:val="00034DAC"/>
    <w:rsid w:val="000351EF"/>
    <w:rsid w:val="00035C99"/>
    <w:rsid w:val="00035DA4"/>
    <w:rsid w:val="00035ED9"/>
    <w:rsid w:val="00036350"/>
    <w:rsid w:val="000364E1"/>
    <w:rsid w:val="0003661F"/>
    <w:rsid w:val="000367B3"/>
    <w:rsid w:val="00036831"/>
    <w:rsid w:val="000368F3"/>
    <w:rsid w:val="00036A43"/>
    <w:rsid w:val="00036AF3"/>
    <w:rsid w:val="00037127"/>
    <w:rsid w:val="0003724F"/>
    <w:rsid w:val="00037917"/>
    <w:rsid w:val="00037A35"/>
    <w:rsid w:val="00037BD1"/>
    <w:rsid w:val="00037D32"/>
    <w:rsid w:val="000400B0"/>
    <w:rsid w:val="000401E4"/>
    <w:rsid w:val="00040235"/>
    <w:rsid w:val="00040239"/>
    <w:rsid w:val="000408D5"/>
    <w:rsid w:val="000409D9"/>
    <w:rsid w:val="00040B3E"/>
    <w:rsid w:val="00040C19"/>
    <w:rsid w:val="00040E57"/>
    <w:rsid w:val="00041283"/>
    <w:rsid w:val="00041615"/>
    <w:rsid w:val="000417BC"/>
    <w:rsid w:val="000417D5"/>
    <w:rsid w:val="00041AAE"/>
    <w:rsid w:val="00041AE4"/>
    <w:rsid w:val="000423BA"/>
    <w:rsid w:val="0004241C"/>
    <w:rsid w:val="000424AB"/>
    <w:rsid w:val="00042BD9"/>
    <w:rsid w:val="00042E33"/>
    <w:rsid w:val="00042E3A"/>
    <w:rsid w:val="00042E7F"/>
    <w:rsid w:val="00042EC9"/>
    <w:rsid w:val="000431AB"/>
    <w:rsid w:val="000432A5"/>
    <w:rsid w:val="0004336D"/>
    <w:rsid w:val="000433AC"/>
    <w:rsid w:val="000434D5"/>
    <w:rsid w:val="00043708"/>
    <w:rsid w:val="00043818"/>
    <w:rsid w:val="00043A0B"/>
    <w:rsid w:val="00044023"/>
    <w:rsid w:val="0004408F"/>
    <w:rsid w:val="00044156"/>
    <w:rsid w:val="00044491"/>
    <w:rsid w:val="0004459F"/>
    <w:rsid w:val="00044606"/>
    <w:rsid w:val="000449C4"/>
    <w:rsid w:val="00044B13"/>
    <w:rsid w:val="00044D29"/>
    <w:rsid w:val="0004507F"/>
    <w:rsid w:val="00045625"/>
    <w:rsid w:val="000458EF"/>
    <w:rsid w:val="00045BE8"/>
    <w:rsid w:val="00045D36"/>
    <w:rsid w:val="000461F5"/>
    <w:rsid w:val="0004624E"/>
    <w:rsid w:val="0004645B"/>
    <w:rsid w:val="00046639"/>
    <w:rsid w:val="0004663E"/>
    <w:rsid w:val="00046648"/>
    <w:rsid w:val="0004670E"/>
    <w:rsid w:val="0004677B"/>
    <w:rsid w:val="00046C18"/>
    <w:rsid w:val="00046CB9"/>
    <w:rsid w:val="00046CEC"/>
    <w:rsid w:val="000471EC"/>
    <w:rsid w:val="00047510"/>
    <w:rsid w:val="0004759E"/>
    <w:rsid w:val="00047984"/>
    <w:rsid w:val="00047A65"/>
    <w:rsid w:val="00047AEA"/>
    <w:rsid w:val="00047B6B"/>
    <w:rsid w:val="00047BCE"/>
    <w:rsid w:val="00047D22"/>
    <w:rsid w:val="00050151"/>
    <w:rsid w:val="00050186"/>
    <w:rsid w:val="000501B3"/>
    <w:rsid w:val="000502C5"/>
    <w:rsid w:val="0005048B"/>
    <w:rsid w:val="000506A0"/>
    <w:rsid w:val="000507F1"/>
    <w:rsid w:val="00050B42"/>
    <w:rsid w:val="00050D11"/>
    <w:rsid w:val="00050DB4"/>
    <w:rsid w:val="000514C8"/>
    <w:rsid w:val="0005159E"/>
    <w:rsid w:val="000518A4"/>
    <w:rsid w:val="000518C5"/>
    <w:rsid w:val="00051B65"/>
    <w:rsid w:val="00051BD1"/>
    <w:rsid w:val="00051BF3"/>
    <w:rsid w:val="0005233E"/>
    <w:rsid w:val="000524AD"/>
    <w:rsid w:val="000524EF"/>
    <w:rsid w:val="00052527"/>
    <w:rsid w:val="000525B3"/>
    <w:rsid w:val="000525BD"/>
    <w:rsid w:val="000528C0"/>
    <w:rsid w:val="00052B97"/>
    <w:rsid w:val="00053217"/>
    <w:rsid w:val="00053436"/>
    <w:rsid w:val="000537B5"/>
    <w:rsid w:val="0005383A"/>
    <w:rsid w:val="00053CC3"/>
    <w:rsid w:val="00053EEE"/>
    <w:rsid w:val="000540B5"/>
    <w:rsid w:val="000540B9"/>
    <w:rsid w:val="00054161"/>
    <w:rsid w:val="000544A1"/>
    <w:rsid w:val="00054756"/>
    <w:rsid w:val="00054795"/>
    <w:rsid w:val="000547B1"/>
    <w:rsid w:val="00054A22"/>
    <w:rsid w:val="00054BF2"/>
    <w:rsid w:val="00054E05"/>
    <w:rsid w:val="00055005"/>
    <w:rsid w:val="0005502C"/>
    <w:rsid w:val="0005510F"/>
    <w:rsid w:val="0005527A"/>
    <w:rsid w:val="00055460"/>
    <w:rsid w:val="0005555A"/>
    <w:rsid w:val="000558A6"/>
    <w:rsid w:val="00055ADC"/>
    <w:rsid w:val="00055B8D"/>
    <w:rsid w:val="00055C7E"/>
    <w:rsid w:val="00055D0F"/>
    <w:rsid w:val="00055E05"/>
    <w:rsid w:val="00055E83"/>
    <w:rsid w:val="00055F8C"/>
    <w:rsid w:val="0005605A"/>
    <w:rsid w:val="000565EF"/>
    <w:rsid w:val="000568CC"/>
    <w:rsid w:val="000569A8"/>
    <w:rsid w:val="00056C59"/>
    <w:rsid w:val="00056D7B"/>
    <w:rsid w:val="00056E1B"/>
    <w:rsid w:val="00056E98"/>
    <w:rsid w:val="00056FB5"/>
    <w:rsid w:val="00057381"/>
    <w:rsid w:val="000573F8"/>
    <w:rsid w:val="00057407"/>
    <w:rsid w:val="000577E0"/>
    <w:rsid w:val="00057815"/>
    <w:rsid w:val="00057A5D"/>
    <w:rsid w:val="00057B4A"/>
    <w:rsid w:val="00057DA7"/>
    <w:rsid w:val="00057E0D"/>
    <w:rsid w:val="00060101"/>
    <w:rsid w:val="00060123"/>
    <w:rsid w:val="0006012B"/>
    <w:rsid w:val="00060276"/>
    <w:rsid w:val="000606FD"/>
    <w:rsid w:val="00060949"/>
    <w:rsid w:val="000609D9"/>
    <w:rsid w:val="00060AD4"/>
    <w:rsid w:val="00060B5B"/>
    <w:rsid w:val="000613D2"/>
    <w:rsid w:val="000614C2"/>
    <w:rsid w:val="000614EA"/>
    <w:rsid w:val="00061685"/>
    <w:rsid w:val="00061803"/>
    <w:rsid w:val="00061931"/>
    <w:rsid w:val="0006194A"/>
    <w:rsid w:val="00061973"/>
    <w:rsid w:val="00061985"/>
    <w:rsid w:val="00061C3C"/>
    <w:rsid w:val="00061D2E"/>
    <w:rsid w:val="00061DFB"/>
    <w:rsid w:val="00061E22"/>
    <w:rsid w:val="000620B6"/>
    <w:rsid w:val="0006218B"/>
    <w:rsid w:val="0006221C"/>
    <w:rsid w:val="00062234"/>
    <w:rsid w:val="00062332"/>
    <w:rsid w:val="00062A0C"/>
    <w:rsid w:val="00062C24"/>
    <w:rsid w:val="00062DA9"/>
    <w:rsid w:val="000631B6"/>
    <w:rsid w:val="000636FA"/>
    <w:rsid w:val="000638E1"/>
    <w:rsid w:val="00063946"/>
    <w:rsid w:val="00063AEB"/>
    <w:rsid w:val="00063E98"/>
    <w:rsid w:val="00064009"/>
    <w:rsid w:val="00064099"/>
    <w:rsid w:val="00064288"/>
    <w:rsid w:val="000643B9"/>
    <w:rsid w:val="0006474F"/>
    <w:rsid w:val="00064814"/>
    <w:rsid w:val="0006492D"/>
    <w:rsid w:val="00064A9E"/>
    <w:rsid w:val="00064C38"/>
    <w:rsid w:val="00064C8A"/>
    <w:rsid w:val="00064D0B"/>
    <w:rsid w:val="000650B0"/>
    <w:rsid w:val="000652CD"/>
    <w:rsid w:val="00065435"/>
    <w:rsid w:val="00065548"/>
    <w:rsid w:val="000655A5"/>
    <w:rsid w:val="00065676"/>
    <w:rsid w:val="00065B0B"/>
    <w:rsid w:val="00065C62"/>
    <w:rsid w:val="00065EDC"/>
    <w:rsid w:val="00065EF9"/>
    <w:rsid w:val="000661C0"/>
    <w:rsid w:val="000664A0"/>
    <w:rsid w:val="00066525"/>
    <w:rsid w:val="00066717"/>
    <w:rsid w:val="00066721"/>
    <w:rsid w:val="0006677E"/>
    <w:rsid w:val="000668B5"/>
    <w:rsid w:val="00066988"/>
    <w:rsid w:val="00066AA0"/>
    <w:rsid w:val="00066CB2"/>
    <w:rsid w:val="00066E8A"/>
    <w:rsid w:val="00066EF3"/>
    <w:rsid w:val="000671A3"/>
    <w:rsid w:val="00067494"/>
    <w:rsid w:val="0006759F"/>
    <w:rsid w:val="000675E3"/>
    <w:rsid w:val="0006788B"/>
    <w:rsid w:val="00067B98"/>
    <w:rsid w:val="00067BEE"/>
    <w:rsid w:val="00067BFE"/>
    <w:rsid w:val="0007020B"/>
    <w:rsid w:val="0007028E"/>
    <w:rsid w:val="000704BB"/>
    <w:rsid w:val="000707D1"/>
    <w:rsid w:val="000708B1"/>
    <w:rsid w:val="00070A23"/>
    <w:rsid w:val="00070C27"/>
    <w:rsid w:val="00070C2D"/>
    <w:rsid w:val="00070C62"/>
    <w:rsid w:val="00070C9B"/>
    <w:rsid w:val="00070FAF"/>
    <w:rsid w:val="00071177"/>
    <w:rsid w:val="00071255"/>
    <w:rsid w:val="000712CD"/>
    <w:rsid w:val="0007154C"/>
    <w:rsid w:val="0007179F"/>
    <w:rsid w:val="00071ACA"/>
    <w:rsid w:val="00071CAA"/>
    <w:rsid w:val="0007205C"/>
    <w:rsid w:val="0007214B"/>
    <w:rsid w:val="0007222B"/>
    <w:rsid w:val="00072457"/>
    <w:rsid w:val="00072516"/>
    <w:rsid w:val="00072809"/>
    <w:rsid w:val="00072B2C"/>
    <w:rsid w:val="00072C41"/>
    <w:rsid w:val="00072CB3"/>
    <w:rsid w:val="00072E30"/>
    <w:rsid w:val="00072F9E"/>
    <w:rsid w:val="00072FE4"/>
    <w:rsid w:val="0007339E"/>
    <w:rsid w:val="000734AA"/>
    <w:rsid w:val="0007383D"/>
    <w:rsid w:val="00073933"/>
    <w:rsid w:val="00073B01"/>
    <w:rsid w:val="00073B59"/>
    <w:rsid w:val="00073FF7"/>
    <w:rsid w:val="000740D4"/>
    <w:rsid w:val="000741C4"/>
    <w:rsid w:val="00074369"/>
    <w:rsid w:val="000746A5"/>
    <w:rsid w:val="00074763"/>
    <w:rsid w:val="00074AF3"/>
    <w:rsid w:val="00074C6D"/>
    <w:rsid w:val="00074E2B"/>
    <w:rsid w:val="000751FB"/>
    <w:rsid w:val="000753BA"/>
    <w:rsid w:val="0007577A"/>
    <w:rsid w:val="0007586E"/>
    <w:rsid w:val="0007595D"/>
    <w:rsid w:val="00075B34"/>
    <w:rsid w:val="00075BFD"/>
    <w:rsid w:val="00075D1E"/>
    <w:rsid w:val="00075D47"/>
    <w:rsid w:val="00076140"/>
    <w:rsid w:val="00076370"/>
    <w:rsid w:val="0007653B"/>
    <w:rsid w:val="00076563"/>
    <w:rsid w:val="00076702"/>
    <w:rsid w:val="000767C4"/>
    <w:rsid w:val="00076981"/>
    <w:rsid w:val="00076A9C"/>
    <w:rsid w:val="00076B1C"/>
    <w:rsid w:val="00076CF9"/>
    <w:rsid w:val="000771B2"/>
    <w:rsid w:val="0007738A"/>
    <w:rsid w:val="0007747C"/>
    <w:rsid w:val="00077492"/>
    <w:rsid w:val="0007773E"/>
    <w:rsid w:val="0007777B"/>
    <w:rsid w:val="00077CC4"/>
    <w:rsid w:val="00077F26"/>
    <w:rsid w:val="00080001"/>
    <w:rsid w:val="000800CF"/>
    <w:rsid w:val="000801B4"/>
    <w:rsid w:val="000801EC"/>
    <w:rsid w:val="00080578"/>
    <w:rsid w:val="000808F9"/>
    <w:rsid w:val="0008095C"/>
    <w:rsid w:val="00080BA1"/>
    <w:rsid w:val="000810E3"/>
    <w:rsid w:val="000812AA"/>
    <w:rsid w:val="000812C5"/>
    <w:rsid w:val="0008146A"/>
    <w:rsid w:val="000814D7"/>
    <w:rsid w:val="00081972"/>
    <w:rsid w:val="00081E30"/>
    <w:rsid w:val="00081F3B"/>
    <w:rsid w:val="00082003"/>
    <w:rsid w:val="000824AA"/>
    <w:rsid w:val="00082751"/>
    <w:rsid w:val="000827F5"/>
    <w:rsid w:val="00082974"/>
    <w:rsid w:val="00082B62"/>
    <w:rsid w:val="00082BCC"/>
    <w:rsid w:val="00082C88"/>
    <w:rsid w:val="00082E3A"/>
    <w:rsid w:val="000834D9"/>
    <w:rsid w:val="00083570"/>
    <w:rsid w:val="000835F8"/>
    <w:rsid w:val="00083BDE"/>
    <w:rsid w:val="00083C60"/>
    <w:rsid w:val="00083F85"/>
    <w:rsid w:val="000840D8"/>
    <w:rsid w:val="000843BB"/>
    <w:rsid w:val="00084721"/>
    <w:rsid w:val="00084784"/>
    <w:rsid w:val="000847D5"/>
    <w:rsid w:val="000849E6"/>
    <w:rsid w:val="00084DC0"/>
    <w:rsid w:val="000860E5"/>
    <w:rsid w:val="000862AD"/>
    <w:rsid w:val="0008674C"/>
    <w:rsid w:val="00086BDA"/>
    <w:rsid w:val="00086CB1"/>
    <w:rsid w:val="00086CFE"/>
    <w:rsid w:val="00086D79"/>
    <w:rsid w:val="00087159"/>
    <w:rsid w:val="000871BC"/>
    <w:rsid w:val="0008727D"/>
    <w:rsid w:val="0008763A"/>
    <w:rsid w:val="00087736"/>
    <w:rsid w:val="0008774C"/>
    <w:rsid w:val="000877EF"/>
    <w:rsid w:val="00087A77"/>
    <w:rsid w:val="00087C84"/>
    <w:rsid w:val="00087F32"/>
    <w:rsid w:val="0009051E"/>
    <w:rsid w:val="00090B30"/>
    <w:rsid w:val="00090BE3"/>
    <w:rsid w:val="00090EDF"/>
    <w:rsid w:val="00090FBA"/>
    <w:rsid w:val="0009100D"/>
    <w:rsid w:val="00091088"/>
    <w:rsid w:val="000911E3"/>
    <w:rsid w:val="000914F0"/>
    <w:rsid w:val="00091517"/>
    <w:rsid w:val="000915A3"/>
    <w:rsid w:val="0009167B"/>
    <w:rsid w:val="000918FC"/>
    <w:rsid w:val="00091A54"/>
    <w:rsid w:val="00091D50"/>
    <w:rsid w:val="00091E74"/>
    <w:rsid w:val="00091EFD"/>
    <w:rsid w:val="00091FEA"/>
    <w:rsid w:val="000921C0"/>
    <w:rsid w:val="000921F5"/>
    <w:rsid w:val="0009246B"/>
    <w:rsid w:val="00092671"/>
    <w:rsid w:val="000926D5"/>
    <w:rsid w:val="00092728"/>
    <w:rsid w:val="00092847"/>
    <w:rsid w:val="00092861"/>
    <w:rsid w:val="00092BB6"/>
    <w:rsid w:val="00092DE1"/>
    <w:rsid w:val="00092F42"/>
    <w:rsid w:val="0009316A"/>
    <w:rsid w:val="00093395"/>
    <w:rsid w:val="000936DC"/>
    <w:rsid w:val="000937FD"/>
    <w:rsid w:val="000937FE"/>
    <w:rsid w:val="00093808"/>
    <w:rsid w:val="00093C4E"/>
    <w:rsid w:val="00093CCD"/>
    <w:rsid w:val="00094444"/>
    <w:rsid w:val="00094657"/>
    <w:rsid w:val="00094A76"/>
    <w:rsid w:val="00094C0B"/>
    <w:rsid w:val="00094E62"/>
    <w:rsid w:val="00094FAF"/>
    <w:rsid w:val="000952B5"/>
    <w:rsid w:val="0009553E"/>
    <w:rsid w:val="000957DD"/>
    <w:rsid w:val="0009592B"/>
    <w:rsid w:val="00095AC3"/>
    <w:rsid w:val="00095B07"/>
    <w:rsid w:val="00095CEF"/>
    <w:rsid w:val="00095DB9"/>
    <w:rsid w:val="00095EBC"/>
    <w:rsid w:val="00095F5E"/>
    <w:rsid w:val="0009612B"/>
    <w:rsid w:val="00096177"/>
    <w:rsid w:val="000963EF"/>
    <w:rsid w:val="000964E7"/>
    <w:rsid w:val="000966A1"/>
    <w:rsid w:val="000968B4"/>
    <w:rsid w:val="00096CD9"/>
    <w:rsid w:val="00096D64"/>
    <w:rsid w:val="00096D78"/>
    <w:rsid w:val="0009734D"/>
    <w:rsid w:val="000976B5"/>
    <w:rsid w:val="0009773F"/>
    <w:rsid w:val="000979D5"/>
    <w:rsid w:val="00097B09"/>
    <w:rsid w:val="000A00B5"/>
    <w:rsid w:val="000A0246"/>
    <w:rsid w:val="000A02B1"/>
    <w:rsid w:val="000A0692"/>
    <w:rsid w:val="000A0847"/>
    <w:rsid w:val="000A0C53"/>
    <w:rsid w:val="000A0EA5"/>
    <w:rsid w:val="000A0EE7"/>
    <w:rsid w:val="000A107B"/>
    <w:rsid w:val="000A1265"/>
    <w:rsid w:val="000A1343"/>
    <w:rsid w:val="000A134C"/>
    <w:rsid w:val="000A14BC"/>
    <w:rsid w:val="000A1563"/>
    <w:rsid w:val="000A15C4"/>
    <w:rsid w:val="000A17C8"/>
    <w:rsid w:val="000A1833"/>
    <w:rsid w:val="000A1A27"/>
    <w:rsid w:val="000A1BC3"/>
    <w:rsid w:val="000A1F0A"/>
    <w:rsid w:val="000A23E6"/>
    <w:rsid w:val="000A241F"/>
    <w:rsid w:val="000A28CF"/>
    <w:rsid w:val="000A2935"/>
    <w:rsid w:val="000A2943"/>
    <w:rsid w:val="000A2B83"/>
    <w:rsid w:val="000A2CC5"/>
    <w:rsid w:val="000A2D4C"/>
    <w:rsid w:val="000A2F7D"/>
    <w:rsid w:val="000A2F8F"/>
    <w:rsid w:val="000A401E"/>
    <w:rsid w:val="000A443D"/>
    <w:rsid w:val="000A447E"/>
    <w:rsid w:val="000A44BF"/>
    <w:rsid w:val="000A44C9"/>
    <w:rsid w:val="000A4563"/>
    <w:rsid w:val="000A47B9"/>
    <w:rsid w:val="000A47D4"/>
    <w:rsid w:val="000A4838"/>
    <w:rsid w:val="000A49A4"/>
    <w:rsid w:val="000A53B3"/>
    <w:rsid w:val="000A5475"/>
    <w:rsid w:val="000A5C8C"/>
    <w:rsid w:val="000A5D4A"/>
    <w:rsid w:val="000A5DAE"/>
    <w:rsid w:val="000A5E52"/>
    <w:rsid w:val="000A5E6F"/>
    <w:rsid w:val="000A5FB4"/>
    <w:rsid w:val="000A6016"/>
    <w:rsid w:val="000A62A1"/>
    <w:rsid w:val="000A62B7"/>
    <w:rsid w:val="000A68C2"/>
    <w:rsid w:val="000A6AB7"/>
    <w:rsid w:val="000A6B68"/>
    <w:rsid w:val="000A6DBE"/>
    <w:rsid w:val="000A7168"/>
    <w:rsid w:val="000A7184"/>
    <w:rsid w:val="000A72F6"/>
    <w:rsid w:val="000A744E"/>
    <w:rsid w:val="000A7478"/>
    <w:rsid w:val="000A775F"/>
    <w:rsid w:val="000A77B0"/>
    <w:rsid w:val="000A7873"/>
    <w:rsid w:val="000A7D73"/>
    <w:rsid w:val="000B004E"/>
    <w:rsid w:val="000B00ED"/>
    <w:rsid w:val="000B04EC"/>
    <w:rsid w:val="000B05B7"/>
    <w:rsid w:val="000B08D2"/>
    <w:rsid w:val="000B0F3A"/>
    <w:rsid w:val="000B13DB"/>
    <w:rsid w:val="000B16FB"/>
    <w:rsid w:val="000B171C"/>
    <w:rsid w:val="000B1A48"/>
    <w:rsid w:val="000B1A9B"/>
    <w:rsid w:val="000B1F78"/>
    <w:rsid w:val="000B207C"/>
    <w:rsid w:val="000B248F"/>
    <w:rsid w:val="000B26E1"/>
    <w:rsid w:val="000B2A73"/>
    <w:rsid w:val="000B2BAF"/>
    <w:rsid w:val="000B2D1C"/>
    <w:rsid w:val="000B2F8A"/>
    <w:rsid w:val="000B3020"/>
    <w:rsid w:val="000B3090"/>
    <w:rsid w:val="000B31C4"/>
    <w:rsid w:val="000B31C6"/>
    <w:rsid w:val="000B322C"/>
    <w:rsid w:val="000B353C"/>
    <w:rsid w:val="000B355B"/>
    <w:rsid w:val="000B3703"/>
    <w:rsid w:val="000B379E"/>
    <w:rsid w:val="000B3F7B"/>
    <w:rsid w:val="000B3FEC"/>
    <w:rsid w:val="000B417C"/>
    <w:rsid w:val="000B4505"/>
    <w:rsid w:val="000B456C"/>
    <w:rsid w:val="000B45A6"/>
    <w:rsid w:val="000B4755"/>
    <w:rsid w:val="000B4838"/>
    <w:rsid w:val="000B48B3"/>
    <w:rsid w:val="000B4E6F"/>
    <w:rsid w:val="000B4FC1"/>
    <w:rsid w:val="000B50C0"/>
    <w:rsid w:val="000B5338"/>
    <w:rsid w:val="000B56A6"/>
    <w:rsid w:val="000B5ACB"/>
    <w:rsid w:val="000B5B76"/>
    <w:rsid w:val="000B5D40"/>
    <w:rsid w:val="000B5E0D"/>
    <w:rsid w:val="000B5F5D"/>
    <w:rsid w:val="000B605B"/>
    <w:rsid w:val="000B6086"/>
    <w:rsid w:val="000B645D"/>
    <w:rsid w:val="000B64B6"/>
    <w:rsid w:val="000B6711"/>
    <w:rsid w:val="000B67E4"/>
    <w:rsid w:val="000B6CED"/>
    <w:rsid w:val="000B7164"/>
    <w:rsid w:val="000B7546"/>
    <w:rsid w:val="000B75BE"/>
    <w:rsid w:val="000B7849"/>
    <w:rsid w:val="000B7BC3"/>
    <w:rsid w:val="000B7CA0"/>
    <w:rsid w:val="000B7F53"/>
    <w:rsid w:val="000C01CE"/>
    <w:rsid w:val="000C0356"/>
    <w:rsid w:val="000C046D"/>
    <w:rsid w:val="000C0651"/>
    <w:rsid w:val="000C0808"/>
    <w:rsid w:val="000C091B"/>
    <w:rsid w:val="000C098F"/>
    <w:rsid w:val="000C0B98"/>
    <w:rsid w:val="000C0BD3"/>
    <w:rsid w:val="000C0F2D"/>
    <w:rsid w:val="000C0F6D"/>
    <w:rsid w:val="000C119D"/>
    <w:rsid w:val="000C1214"/>
    <w:rsid w:val="000C1386"/>
    <w:rsid w:val="000C1733"/>
    <w:rsid w:val="000C18F3"/>
    <w:rsid w:val="000C1A94"/>
    <w:rsid w:val="000C1AFE"/>
    <w:rsid w:val="000C1D3D"/>
    <w:rsid w:val="000C1F5A"/>
    <w:rsid w:val="000C2038"/>
    <w:rsid w:val="000C217D"/>
    <w:rsid w:val="000C25A6"/>
    <w:rsid w:val="000C28D8"/>
    <w:rsid w:val="000C2CB2"/>
    <w:rsid w:val="000C3557"/>
    <w:rsid w:val="000C387B"/>
    <w:rsid w:val="000C3978"/>
    <w:rsid w:val="000C3B6F"/>
    <w:rsid w:val="000C3E35"/>
    <w:rsid w:val="000C3F19"/>
    <w:rsid w:val="000C3F6C"/>
    <w:rsid w:val="000C4123"/>
    <w:rsid w:val="000C4136"/>
    <w:rsid w:val="000C4152"/>
    <w:rsid w:val="000C4419"/>
    <w:rsid w:val="000C46E3"/>
    <w:rsid w:val="000C46ED"/>
    <w:rsid w:val="000C4856"/>
    <w:rsid w:val="000C490F"/>
    <w:rsid w:val="000C4C81"/>
    <w:rsid w:val="000C4D4C"/>
    <w:rsid w:val="000C4E26"/>
    <w:rsid w:val="000C4F53"/>
    <w:rsid w:val="000C52AE"/>
    <w:rsid w:val="000C5466"/>
    <w:rsid w:val="000C5811"/>
    <w:rsid w:val="000C58C2"/>
    <w:rsid w:val="000C59E6"/>
    <w:rsid w:val="000C5B53"/>
    <w:rsid w:val="000C5C44"/>
    <w:rsid w:val="000C5D13"/>
    <w:rsid w:val="000C5DB1"/>
    <w:rsid w:val="000C5DC6"/>
    <w:rsid w:val="000C5F61"/>
    <w:rsid w:val="000C5FCD"/>
    <w:rsid w:val="000C6108"/>
    <w:rsid w:val="000C64FD"/>
    <w:rsid w:val="000C6930"/>
    <w:rsid w:val="000C6B49"/>
    <w:rsid w:val="000C703B"/>
    <w:rsid w:val="000C7191"/>
    <w:rsid w:val="000C730A"/>
    <w:rsid w:val="000C746D"/>
    <w:rsid w:val="000C7674"/>
    <w:rsid w:val="000C7942"/>
    <w:rsid w:val="000C7A43"/>
    <w:rsid w:val="000C7ADA"/>
    <w:rsid w:val="000C7BD4"/>
    <w:rsid w:val="000C7C99"/>
    <w:rsid w:val="000C7CA1"/>
    <w:rsid w:val="000C7F7E"/>
    <w:rsid w:val="000D0399"/>
    <w:rsid w:val="000D03CC"/>
    <w:rsid w:val="000D0438"/>
    <w:rsid w:val="000D0533"/>
    <w:rsid w:val="000D0727"/>
    <w:rsid w:val="000D0768"/>
    <w:rsid w:val="000D0887"/>
    <w:rsid w:val="000D094F"/>
    <w:rsid w:val="000D0BEF"/>
    <w:rsid w:val="000D0DB3"/>
    <w:rsid w:val="000D0FC9"/>
    <w:rsid w:val="000D11F7"/>
    <w:rsid w:val="000D1228"/>
    <w:rsid w:val="000D1300"/>
    <w:rsid w:val="000D181F"/>
    <w:rsid w:val="000D228B"/>
    <w:rsid w:val="000D2348"/>
    <w:rsid w:val="000D2C8B"/>
    <w:rsid w:val="000D2DAC"/>
    <w:rsid w:val="000D30C2"/>
    <w:rsid w:val="000D3209"/>
    <w:rsid w:val="000D3384"/>
    <w:rsid w:val="000D3686"/>
    <w:rsid w:val="000D3EDF"/>
    <w:rsid w:val="000D46D9"/>
    <w:rsid w:val="000D4715"/>
    <w:rsid w:val="000D4786"/>
    <w:rsid w:val="000D49F5"/>
    <w:rsid w:val="000D4C1B"/>
    <w:rsid w:val="000D5490"/>
    <w:rsid w:val="000D56AF"/>
    <w:rsid w:val="000D58E4"/>
    <w:rsid w:val="000D5B29"/>
    <w:rsid w:val="000D5C98"/>
    <w:rsid w:val="000D5DFE"/>
    <w:rsid w:val="000D5E28"/>
    <w:rsid w:val="000D5E8E"/>
    <w:rsid w:val="000D5F97"/>
    <w:rsid w:val="000D6084"/>
    <w:rsid w:val="000D6253"/>
    <w:rsid w:val="000D67AC"/>
    <w:rsid w:val="000D67BF"/>
    <w:rsid w:val="000D68C0"/>
    <w:rsid w:val="000D6A48"/>
    <w:rsid w:val="000D6BD5"/>
    <w:rsid w:val="000D6C42"/>
    <w:rsid w:val="000D6D72"/>
    <w:rsid w:val="000D6F3E"/>
    <w:rsid w:val="000D73AA"/>
    <w:rsid w:val="000D7CF4"/>
    <w:rsid w:val="000D7E18"/>
    <w:rsid w:val="000D7F55"/>
    <w:rsid w:val="000E0051"/>
    <w:rsid w:val="000E00E8"/>
    <w:rsid w:val="000E0136"/>
    <w:rsid w:val="000E01D9"/>
    <w:rsid w:val="000E03F7"/>
    <w:rsid w:val="000E047E"/>
    <w:rsid w:val="000E09D8"/>
    <w:rsid w:val="000E0A33"/>
    <w:rsid w:val="000E0C28"/>
    <w:rsid w:val="000E0CF0"/>
    <w:rsid w:val="000E0EF9"/>
    <w:rsid w:val="000E11DE"/>
    <w:rsid w:val="000E130A"/>
    <w:rsid w:val="000E136C"/>
    <w:rsid w:val="000E150C"/>
    <w:rsid w:val="000E156B"/>
    <w:rsid w:val="000E15A6"/>
    <w:rsid w:val="000E1987"/>
    <w:rsid w:val="000E1A18"/>
    <w:rsid w:val="000E1B6C"/>
    <w:rsid w:val="000E1D16"/>
    <w:rsid w:val="000E1E3B"/>
    <w:rsid w:val="000E1F06"/>
    <w:rsid w:val="000E1FD6"/>
    <w:rsid w:val="000E225A"/>
    <w:rsid w:val="000E2270"/>
    <w:rsid w:val="000E243B"/>
    <w:rsid w:val="000E25E2"/>
    <w:rsid w:val="000E26F5"/>
    <w:rsid w:val="000E2872"/>
    <w:rsid w:val="000E28BE"/>
    <w:rsid w:val="000E2AEB"/>
    <w:rsid w:val="000E2C6A"/>
    <w:rsid w:val="000E2D55"/>
    <w:rsid w:val="000E2EFE"/>
    <w:rsid w:val="000E3083"/>
    <w:rsid w:val="000E30C6"/>
    <w:rsid w:val="000E3153"/>
    <w:rsid w:val="000E3457"/>
    <w:rsid w:val="000E37FD"/>
    <w:rsid w:val="000E387B"/>
    <w:rsid w:val="000E38BD"/>
    <w:rsid w:val="000E39A2"/>
    <w:rsid w:val="000E3D53"/>
    <w:rsid w:val="000E3F6E"/>
    <w:rsid w:val="000E4562"/>
    <w:rsid w:val="000E4F55"/>
    <w:rsid w:val="000E50AA"/>
    <w:rsid w:val="000E510C"/>
    <w:rsid w:val="000E55D4"/>
    <w:rsid w:val="000E55E6"/>
    <w:rsid w:val="000E5A1D"/>
    <w:rsid w:val="000E5A63"/>
    <w:rsid w:val="000E5CEA"/>
    <w:rsid w:val="000E6030"/>
    <w:rsid w:val="000E6371"/>
    <w:rsid w:val="000E63A0"/>
    <w:rsid w:val="000E646A"/>
    <w:rsid w:val="000E66E2"/>
    <w:rsid w:val="000E6AAF"/>
    <w:rsid w:val="000E6B21"/>
    <w:rsid w:val="000E6CA4"/>
    <w:rsid w:val="000E6FD5"/>
    <w:rsid w:val="000E70AC"/>
    <w:rsid w:val="000E70C3"/>
    <w:rsid w:val="000E71E8"/>
    <w:rsid w:val="000E71FE"/>
    <w:rsid w:val="000E7270"/>
    <w:rsid w:val="000E72C9"/>
    <w:rsid w:val="000E73CA"/>
    <w:rsid w:val="000E7637"/>
    <w:rsid w:val="000E7822"/>
    <w:rsid w:val="000E79AF"/>
    <w:rsid w:val="000E79C9"/>
    <w:rsid w:val="000E7A05"/>
    <w:rsid w:val="000E7B6A"/>
    <w:rsid w:val="000E7D0B"/>
    <w:rsid w:val="000F0617"/>
    <w:rsid w:val="000F0929"/>
    <w:rsid w:val="000F095A"/>
    <w:rsid w:val="000F0AFC"/>
    <w:rsid w:val="000F0E02"/>
    <w:rsid w:val="000F13E4"/>
    <w:rsid w:val="000F14BB"/>
    <w:rsid w:val="000F1612"/>
    <w:rsid w:val="000F169E"/>
    <w:rsid w:val="000F1872"/>
    <w:rsid w:val="000F18CF"/>
    <w:rsid w:val="000F1972"/>
    <w:rsid w:val="000F19DF"/>
    <w:rsid w:val="000F1AC2"/>
    <w:rsid w:val="000F23EF"/>
    <w:rsid w:val="000F24F3"/>
    <w:rsid w:val="000F28C2"/>
    <w:rsid w:val="000F2974"/>
    <w:rsid w:val="000F2CEC"/>
    <w:rsid w:val="000F2F05"/>
    <w:rsid w:val="000F3111"/>
    <w:rsid w:val="000F3346"/>
    <w:rsid w:val="000F382F"/>
    <w:rsid w:val="000F384D"/>
    <w:rsid w:val="000F387F"/>
    <w:rsid w:val="000F3C9C"/>
    <w:rsid w:val="000F3DCB"/>
    <w:rsid w:val="000F3F6D"/>
    <w:rsid w:val="000F4201"/>
    <w:rsid w:val="000F465D"/>
    <w:rsid w:val="000F47C9"/>
    <w:rsid w:val="000F47DA"/>
    <w:rsid w:val="000F4910"/>
    <w:rsid w:val="000F4987"/>
    <w:rsid w:val="000F49E3"/>
    <w:rsid w:val="000F4F24"/>
    <w:rsid w:val="000F4F48"/>
    <w:rsid w:val="000F56D8"/>
    <w:rsid w:val="000F5AE2"/>
    <w:rsid w:val="000F5C18"/>
    <w:rsid w:val="000F609E"/>
    <w:rsid w:val="000F6273"/>
    <w:rsid w:val="000F636A"/>
    <w:rsid w:val="000F6B21"/>
    <w:rsid w:val="000F6B8D"/>
    <w:rsid w:val="000F6C6D"/>
    <w:rsid w:val="000F7661"/>
    <w:rsid w:val="000F7BF5"/>
    <w:rsid w:val="000F7F1A"/>
    <w:rsid w:val="00100141"/>
    <w:rsid w:val="0010022A"/>
    <w:rsid w:val="0010045F"/>
    <w:rsid w:val="00100535"/>
    <w:rsid w:val="001007D4"/>
    <w:rsid w:val="00100846"/>
    <w:rsid w:val="00100B81"/>
    <w:rsid w:val="00101034"/>
    <w:rsid w:val="001015FF"/>
    <w:rsid w:val="00101913"/>
    <w:rsid w:val="00101A81"/>
    <w:rsid w:val="00101CA2"/>
    <w:rsid w:val="00101D5D"/>
    <w:rsid w:val="00101F18"/>
    <w:rsid w:val="001020CD"/>
    <w:rsid w:val="00102212"/>
    <w:rsid w:val="00102CA9"/>
    <w:rsid w:val="00102CD9"/>
    <w:rsid w:val="001031A0"/>
    <w:rsid w:val="001031EE"/>
    <w:rsid w:val="001032D0"/>
    <w:rsid w:val="001032FE"/>
    <w:rsid w:val="001035B1"/>
    <w:rsid w:val="001036DD"/>
    <w:rsid w:val="00103811"/>
    <w:rsid w:val="00103C6F"/>
    <w:rsid w:val="00103F6F"/>
    <w:rsid w:val="00103F71"/>
    <w:rsid w:val="00104168"/>
    <w:rsid w:val="0010436F"/>
    <w:rsid w:val="001044BB"/>
    <w:rsid w:val="0010461F"/>
    <w:rsid w:val="001049BB"/>
    <w:rsid w:val="00104C01"/>
    <w:rsid w:val="00104C8F"/>
    <w:rsid w:val="00104E16"/>
    <w:rsid w:val="00104F58"/>
    <w:rsid w:val="00105019"/>
    <w:rsid w:val="001050C8"/>
    <w:rsid w:val="00105131"/>
    <w:rsid w:val="001051FA"/>
    <w:rsid w:val="001054CD"/>
    <w:rsid w:val="001055E8"/>
    <w:rsid w:val="00105BFF"/>
    <w:rsid w:val="00105C40"/>
    <w:rsid w:val="00105D77"/>
    <w:rsid w:val="001064E5"/>
    <w:rsid w:val="00106749"/>
    <w:rsid w:val="001069B5"/>
    <w:rsid w:val="00106A86"/>
    <w:rsid w:val="00106BB3"/>
    <w:rsid w:val="00106D3F"/>
    <w:rsid w:val="001070B5"/>
    <w:rsid w:val="001072FA"/>
    <w:rsid w:val="0010730B"/>
    <w:rsid w:val="001073D2"/>
    <w:rsid w:val="0010746C"/>
    <w:rsid w:val="0010771D"/>
    <w:rsid w:val="0010788C"/>
    <w:rsid w:val="00107A6B"/>
    <w:rsid w:val="00107BCD"/>
    <w:rsid w:val="00107DBC"/>
    <w:rsid w:val="001105EA"/>
    <w:rsid w:val="00110815"/>
    <w:rsid w:val="00110829"/>
    <w:rsid w:val="001108CC"/>
    <w:rsid w:val="00110F1D"/>
    <w:rsid w:val="00110F66"/>
    <w:rsid w:val="00110FF0"/>
    <w:rsid w:val="0011112B"/>
    <w:rsid w:val="0011121D"/>
    <w:rsid w:val="00111454"/>
    <w:rsid w:val="001114E7"/>
    <w:rsid w:val="0011151B"/>
    <w:rsid w:val="001119FD"/>
    <w:rsid w:val="00111C33"/>
    <w:rsid w:val="00111F6B"/>
    <w:rsid w:val="001125F7"/>
    <w:rsid w:val="001126A3"/>
    <w:rsid w:val="00112C8C"/>
    <w:rsid w:val="00112E5E"/>
    <w:rsid w:val="00113020"/>
    <w:rsid w:val="0011319B"/>
    <w:rsid w:val="001131E1"/>
    <w:rsid w:val="00113205"/>
    <w:rsid w:val="0011371F"/>
    <w:rsid w:val="00113775"/>
    <w:rsid w:val="00113B3D"/>
    <w:rsid w:val="00113C35"/>
    <w:rsid w:val="00113C8E"/>
    <w:rsid w:val="00113E9B"/>
    <w:rsid w:val="001140E8"/>
    <w:rsid w:val="001142A3"/>
    <w:rsid w:val="0011449A"/>
    <w:rsid w:val="001144AA"/>
    <w:rsid w:val="0011465E"/>
    <w:rsid w:val="0011477B"/>
    <w:rsid w:val="00114BED"/>
    <w:rsid w:val="00114C2A"/>
    <w:rsid w:val="00114DA0"/>
    <w:rsid w:val="00114F83"/>
    <w:rsid w:val="00115246"/>
    <w:rsid w:val="0011524F"/>
    <w:rsid w:val="0011529A"/>
    <w:rsid w:val="00115513"/>
    <w:rsid w:val="00115594"/>
    <w:rsid w:val="00115625"/>
    <w:rsid w:val="00115772"/>
    <w:rsid w:val="00115941"/>
    <w:rsid w:val="0011594E"/>
    <w:rsid w:val="001159C5"/>
    <w:rsid w:val="00115A23"/>
    <w:rsid w:val="00115CE2"/>
    <w:rsid w:val="001164A4"/>
    <w:rsid w:val="001169BA"/>
    <w:rsid w:val="00116A14"/>
    <w:rsid w:val="00116AD8"/>
    <w:rsid w:val="00116ED0"/>
    <w:rsid w:val="00117348"/>
    <w:rsid w:val="00117578"/>
    <w:rsid w:val="00117602"/>
    <w:rsid w:val="00117688"/>
    <w:rsid w:val="0011774B"/>
    <w:rsid w:val="001177EC"/>
    <w:rsid w:val="001177F7"/>
    <w:rsid w:val="001178E7"/>
    <w:rsid w:val="0011796D"/>
    <w:rsid w:val="00117BF0"/>
    <w:rsid w:val="00117F01"/>
    <w:rsid w:val="001200C1"/>
    <w:rsid w:val="001202DE"/>
    <w:rsid w:val="00120736"/>
    <w:rsid w:val="00120A68"/>
    <w:rsid w:val="00120B56"/>
    <w:rsid w:val="00121011"/>
    <w:rsid w:val="00121156"/>
    <w:rsid w:val="001211FD"/>
    <w:rsid w:val="00121491"/>
    <w:rsid w:val="001218EE"/>
    <w:rsid w:val="00121AE6"/>
    <w:rsid w:val="00121DE6"/>
    <w:rsid w:val="00121F1A"/>
    <w:rsid w:val="00121FDB"/>
    <w:rsid w:val="00122144"/>
    <w:rsid w:val="001223C5"/>
    <w:rsid w:val="001226BC"/>
    <w:rsid w:val="0012283D"/>
    <w:rsid w:val="001228CD"/>
    <w:rsid w:val="00122A58"/>
    <w:rsid w:val="00122C9E"/>
    <w:rsid w:val="00122D5F"/>
    <w:rsid w:val="001234EA"/>
    <w:rsid w:val="00123D55"/>
    <w:rsid w:val="00123DA1"/>
    <w:rsid w:val="00123FC2"/>
    <w:rsid w:val="0012415C"/>
    <w:rsid w:val="0012440F"/>
    <w:rsid w:val="001244BA"/>
    <w:rsid w:val="00124532"/>
    <w:rsid w:val="0012453B"/>
    <w:rsid w:val="0012460D"/>
    <w:rsid w:val="00124796"/>
    <w:rsid w:val="00124834"/>
    <w:rsid w:val="00124A09"/>
    <w:rsid w:val="00124B1D"/>
    <w:rsid w:val="00124CB4"/>
    <w:rsid w:val="00124D2C"/>
    <w:rsid w:val="001250D1"/>
    <w:rsid w:val="0012517D"/>
    <w:rsid w:val="001253D6"/>
    <w:rsid w:val="001255D4"/>
    <w:rsid w:val="00125753"/>
    <w:rsid w:val="00125868"/>
    <w:rsid w:val="001259C3"/>
    <w:rsid w:val="00125A01"/>
    <w:rsid w:val="00125A3B"/>
    <w:rsid w:val="00125AB0"/>
    <w:rsid w:val="00125AF7"/>
    <w:rsid w:val="00125B64"/>
    <w:rsid w:val="00125F62"/>
    <w:rsid w:val="001260AA"/>
    <w:rsid w:val="00126273"/>
    <w:rsid w:val="001262C6"/>
    <w:rsid w:val="0012632B"/>
    <w:rsid w:val="0012654D"/>
    <w:rsid w:val="0012677A"/>
    <w:rsid w:val="00126A97"/>
    <w:rsid w:val="00126AC8"/>
    <w:rsid w:val="00126C9A"/>
    <w:rsid w:val="0012719D"/>
    <w:rsid w:val="00127549"/>
    <w:rsid w:val="001275A6"/>
    <w:rsid w:val="001275F0"/>
    <w:rsid w:val="001278F7"/>
    <w:rsid w:val="00127A81"/>
    <w:rsid w:val="00127A85"/>
    <w:rsid w:val="00127AF2"/>
    <w:rsid w:val="00127BD3"/>
    <w:rsid w:val="0013003B"/>
    <w:rsid w:val="00130257"/>
    <w:rsid w:val="001303D3"/>
    <w:rsid w:val="0013050E"/>
    <w:rsid w:val="0013090F"/>
    <w:rsid w:val="00130949"/>
    <w:rsid w:val="0013098F"/>
    <w:rsid w:val="00130A6B"/>
    <w:rsid w:val="00130ACA"/>
    <w:rsid w:val="00130C94"/>
    <w:rsid w:val="00130DED"/>
    <w:rsid w:val="0013113D"/>
    <w:rsid w:val="0013132B"/>
    <w:rsid w:val="001313F2"/>
    <w:rsid w:val="001316D4"/>
    <w:rsid w:val="00131706"/>
    <w:rsid w:val="00131781"/>
    <w:rsid w:val="00131792"/>
    <w:rsid w:val="00131A84"/>
    <w:rsid w:val="00131B6B"/>
    <w:rsid w:val="00131CEB"/>
    <w:rsid w:val="00131D2A"/>
    <w:rsid w:val="00131E52"/>
    <w:rsid w:val="00131FC3"/>
    <w:rsid w:val="00132148"/>
    <w:rsid w:val="0013235C"/>
    <w:rsid w:val="001324EA"/>
    <w:rsid w:val="001325E4"/>
    <w:rsid w:val="00132646"/>
    <w:rsid w:val="001329DB"/>
    <w:rsid w:val="00132A11"/>
    <w:rsid w:val="00132A5B"/>
    <w:rsid w:val="00132B6D"/>
    <w:rsid w:val="00132DDC"/>
    <w:rsid w:val="00132E38"/>
    <w:rsid w:val="00132E5C"/>
    <w:rsid w:val="00132EAF"/>
    <w:rsid w:val="00132EC3"/>
    <w:rsid w:val="00132F97"/>
    <w:rsid w:val="001335E0"/>
    <w:rsid w:val="001339B4"/>
    <w:rsid w:val="00133A30"/>
    <w:rsid w:val="00133B36"/>
    <w:rsid w:val="00133D6C"/>
    <w:rsid w:val="00133EB1"/>
    <w:rsid w:val="00134074"/>
    <w:rsid w:val="00134077"/>
    <w:rsid w:val="00134588"/>
    <w:rsid w:val="00134951"/>
    <w:rsid w:val="00134A03"/>
    <w:rsid w:val="00134A48"/>
    <w:rsid w:val="00134A6A"/>
    <w:rsid w:val="00134AD4"/>
    <w:rsid w:val="00134CBE"/>
    <w:rsid w:val="00134DD9"/>
    <w:rsid w:val="00135027"/>
    <w:rsid w:val="001356E5"/>
    <w:rsid w:val="001358A8"/>
    <w:rsid w:val="00135C33"/>
    <w:rsid w:val="00135F1B"/>
    <w:rsid w:val="001369F0"/>
    <w:rsid w:val="00136B6A"/>
    <w:rsid w:val="00136BF9"/>
    <w:rsid w:val="00136DA4"/>
    <w:rsid w:val="00136DAE"/>
    <w:rsid w:val="00136EA3"/>
    <w:rsid w:val="0013762C"/>
    <w:rsid w:val="00137777"/>
    <w:rsid w:val="001378D5"/>
    <w:rsid w:val="0013793F"/>
    <w:rsid w:val="00137CAE"/>
    <w:rsid w:val="00137E31"/>
    <w:rsid w:val="00137E7C"/>
    <w:rsid w:val="00140003"/>
    <w:rsid w:val="001401EF"/>
    <w:rsid w:val="00140760"/>
    <w:rsid w:val="00140B34"/>
    <w:rsid w:val="00140D60"/>
    <w:rsid w:val="00141AA0"/>
    <w:rsid w:val="00141B40"/>
    <w:rsid w:val="00141D87"/>
    <w:rsid w:val="00141F5A"/>
    <w:rsid w:val="00141FC5"/>
    <w:rsid w:val="001420A5"/>
    <w:rsid w:val="0014259B"/>
    <w:rsid w:val="00142A34"/>
    <w:rsid w:val="00142B6B"/>
    <w:rsid w:val="00142DA0"/>
    <w:rsid w:val="00142DC9"/>
    <w:rsid w:val="00142E7B"/>
    <w:rsid w:val="00142F10"/>
    <w:rsid w:val="00143156"/>
    <w:rsid w:val="0014318E"/>
    <w:rsid w:val="0014332B"/>
    <w:rsid w:val="00143472"/>
    <w:rsid w:val="001434F3"/>
    <w:rsid w:val="0014352E"/>
    <w:rsid w:val="001435ED"/>
    <w:rsid w:val="0014363E"/>
    <w:rsid w:val="001437BD"/>
    <w:rsid w:val="00143818"/>
    <w:rsid w:val="001438DC"/>
    <w:rsid w:val="00143996"/>
    <w:rsid w:val="00143D42"/>
    <w:rsid w:val="00143DAD"/>
    <w:rsid w:val="00143F37"/>
    <w:rsid w:val="00143F84"/>
    <w:rsid w:val="0014404C"/>
    <w:rsid w:val="00144139"/>
    <w:rsid w:val="001442FD"/>
    <w:rsid w:val="00144605"/>
    <w:rsid w:val="00144D22"/>
    <w:rsid w:val="00144F0E"/>
    <w:rsid w:val="001450A4"/>
    <w:rsid w:val="0014530A"/>
    <w:rsid w:val="0014544B"/>
    <w:rsid w:val="001454D5"/>
    <w:rsid w:val="001455CA"/>
    <w:rsid w:val="00145BB6"/>
    <w:rsid w:val="00145C05"/>
    <w:rsid w:val="00145D30"/>
    <w:rsid w:val="00145EEA"/>
    <w:rsid w:val="001460BE"/>
    <w:rsid w:val="00146127"/>
    <w:rsid w:val="0014649D"/>
    <w:rsid w:val="0014656E"/>
    <w:rsid w:val="00146609"/>
    <w:rsid w:val="0014691A"/>
    <w:rsid w:val="00146BE7"/>
    <w:rsid w:val="0014700D"/>
    <w:rsid w:val="001471AA"/>
    <w:rsid w:val="001472C9"/>
    <w:rsid w:val="00147362"/>
    <w:rsid w:val="001473E0"/>
    <w:rsid w:val="00147410"/>
    <w:rsid w:val="00147C1B"/>
    <w:rsid w:val="00147CB3"/>
    <w:rsid w:val="00147E18"/>
    <w:rsid w:val="001500AD"/>
    <w:rsid w:val="0015050B"/>
    <w:rsid w:val="00150B06"/>
    <w:rsid w:val="00150C77"/>
    <w:rsid w:val="0015250F"/>
    <w:rsid w:val="001528A0"/>
    <w:rsid w:val="00152A1B"/>
    <w:rsid w:val="00152A39"/>
    <w:rsid w:val="00152ADE"/>
    <w:rsid w:val="00152BB5"/>
    <w:rsid w:val="00152C22"/>
    <w:rsid w:val="00152CD5"/>
    <w:rsid w:val="00152F74"/>
    <w:rsid w:val="001530F5"/>
    <w:rsid w:val="00153313"/>
    <w:rsid w:val="001533BF"/>
    <w:rsid w:val="001537B2"/>
    <w:rsid w:val="00153863"/>
    <w:rsid w:val="001538F6"/>
    <w:rsid w:val="00153AB8"/>
    <w:rsid w:val="00153D75"/>
    <w:rsid w:val="00153D96"/>
    <w:rsid w:val="00153F29"/>
    <w:rsid w:val="00153F58"/>
    <w:rsid w:val="00153FAF"/>
    <w:rsid w:val="00154115"/>
    <w:rsid w:val="001543D7"/>
    <w:rsid w:val="00154437"/>
    <w:rsid w:val="00154B67"/>
    <w:rsid w:val="001551AD"/>
    <w:rsid w:val="00155355"/>
    <w:rsid w:val="00155378"/>
    <w:rsid w:val="001553DB"/>
    <w:rsid w:val="00155415"/>
    <w:rsid w:val="00155507"/>
    <w:rsid w:val="00155674"/>
    <w:rsid w:val="00155724"/>
    <w:rsid w:val="00155817"/>
    <w:rsid w:val="00155883"/>
    <w:rsid w:val="0015589C"/>
    <w:rsid w:val="00155932"/>
    <w:rsid w:val="00155B42"/>
    <w:rsid w:val="00155D92"/>
    <w:rsid w:val="00156150"/>
    <w:rsid w:val="00156629"/>
    <w:rsid w:val="00156747"/>
    <w:rsid w:val="0015687B"/>
    <w:rsid w:val="001568D0"/>
    <w:rsid w:val="00156BAA"/>
    <w:rsid w:val="00156CFA"/>
    <w:rsid w:val="00156F44"/>
    <w:rsid w:val="001571BC"/>
    <w:rsid w:val="001572D0"/>
    <w:rsid w:val="00157BF2"/>
    <w:rsid w:val="00157BF3"/>
    <w:rsid w:val="001604DF"/>
    <w:rsid w:val="0016060F"/>
    <w:rsid w:val="00160802"/>
    <w:rsid w:val="0016081F"/>
    <w:rsid w:val="0016099B"/>
    <w:rsid w:val="00160A2A"/>
    <w:rsid w:val="00160A32"/>
    <w:rsid w:val="00160C8A"/>
    <w:rsid w:val="001611C3"/>
    <w:rsid w:val="001611D8"/>
    <w:rsid w:val="00161229"/>
    <w:rsid w:val="001612E8"/>
    <w:rsid w:val="001613CE"/>
    <w:rsid w:val="0016149A"/>
    <w:rsid w:val="001614AA"/>
    <w:rsid w:val="001614C4"/>
    <w:rsid w:val="001619AA"/>
    <w:rsid w:val="0016292D"/>
    <w:rsid w:val="00162A31"/>
    <w:rsid w:val="00162C64"/>
    <w:rsid w:val="00163080"/>
    <w:rsid w:val="00163265"/>
    <w:rsid w:val="00163290"/>
    <w:rsid w:val="00163594"/>
    <w:rsid w:val="00163B12"/>
    <w:rsid w:val="00163B47"/>
    <w:rsid w:val="00163DB2"/>
    <w:rsid w:val="00163FB8"/>
    <w:rsid w:val="001640DE"/>
    <w:rsid w:val="001641F3"/>
    <w:rsid w:val="0016434B"/>
    <w:rsid w:val="001649E6"/>
    <w:rsid w:val="00164AA4"/>
    <w:rsid w:val="00165377"/>
    <w:rsid w:val="0016537F"/>
    <w:rsid w:val="001653F4"/>
    <w:rsid w:val="00165466"/>
    <w:rsid w:val="001654AB"/>
    <w:rsid w:val="001655A4"/>
    <w:rsid w:val="00165937"/>
    <w:rsid w:val="00165C34"/>
    <w:rsid w:val="00165DB6"/>
    <w:rsid w:val="001660B2"/>
    <w:rsid w:val="0016641E"/>
    <w:rsid w:val="00166564"/>
    <w:rsid w:val="001669CC"/>
    <w:rsid w:val="001669DD"/>
    <w:rsid w:val="00166F95"/>
    <w:rsid w:val="001671F9"/>
    <w:rsid w:val="001672AA"/>
    <w:rsid w:val="00167382"/>
    <w:rsid w:val="00167496"/>
    <w:rsid w:val="00167E8C"/>
    <w:rsid w:val="00167FA4"/>
    <w:rsid w:val="00170698"/>
    <w:rsid w:val="00170896"/>
    <w:rsid w:val="00170954"/>
    <w:rsid w:val="00170A32"/>
    <w:rsid w:val="00170A76"/>
    <w:rsid w:val="00170C20"/>
    <w:rsid w:val="00170C9F"/>
    <w:rsid w:val="001710A3"/>
    <w:rsid w:val="001713FB"/>
    <w:rsid w:val="0017151D"/>
    <w:rsid w:val="00171559"/>
    <w:rsid w:val="00171808"/>
    <w:rsid w:val="00171A94"/>
    <w:rsid w:val="00171AD5"/>
    <w:rsid w:val="00171BFF"/>
    <w:rsid w:val="00171F0D"/>
    <w:rsid w:val="00172629"/>
    <w:rsid w:val="001729C9"/>
    <w:rsid w:val="00172D29"/>
    <w:rsid w:val="00172DD4"/>
    <w:rsid w:val="00172DFC"/>
    <w:rsid w:val="00173007"/>
    <w:rsid w:val="001731F6"/>
    <w:rsid w:val="0017358A"/>
    <w:rsid w:val="001739C8"/>
    <w:rsid w:val="00173B4D"/>
    <w:rsid w:val="00173DBE"/>
    <w:rsid w:val="00173EA8"/>
    <w:rsid w:val="00173EB2"/>
    <w:rsid w:val="00173EDD"/>
    <w:rsid w:val="001741D0"/>
    <w:rsid w:val="00174667"/>
    <w:rsid w:val="00174738"/>
    <w:rsid w:val="00174752"/>
    <w:rsid w:val="00174B9D"/>
    <w:rsid w:val="00174C13"/>
    <w:rsid w:val="00174D4B"/>
    <w:rsid w:val="00174E7A"/>
    <w:rsid w:val="00174E94"/>
    <w:rsid w:val="00175025"/>
    <w:rsid w:val="00175481"/>
    <w:rsid w:val="001758A4"/>
    <w:rsid w:val="00175AD1"/>
    <w:rsid w:val="00175B6B"/>
    <w:rsid w:val="00175B99"/>
    <w:rsid w:val="00175C63"/>
    <w:rsid w:val="001765CB"/>
    <w:rsid w:val="00176793"/>
    <w:rsid w:val="00176966"/>
    <w:rsid w:val="00176A7F"/>
    <w:rsid w:val="00176B32"/>
    <w:rsid w:val="00176CFB"/>
    <w:rsid w:val="00176E22"/>
    <w:rsid w:val="00176F9F"/>
    <w:rsid w:val="0017702B"/>
    <w:rsid w:val="001770BC"/>
    <w:rsid w:val="001770F7"/>
    <w:rsid w:val="00177530"/>
    <w:rsid w:val="00177554"/>
    <w:rsid w:val="00177828"/>
    <w:rsid w:val="001778E7"/>
    <w:rsid w:val="00177AA0"/>
    <w:rsid w:val="00177ABE"/>
    <w:rsid w:val="00177D7B"/>
    <w:rsid w:val="00177DB2"/>
    <w:rsid w:val="00180192"/>
    <w:rsid w:val="001801F6"/>
    <w:rsid w:val="0018036B"/>
    <w:rsid w:val="00180373"/>
    <w:rsid w:val="001804E5"/>
    <w:rsid w:val="0018070B"/>
    <w:rsid w:val="001807C6"/>
    <w:rsid w:val="00180933"/>
    <w:rsid w:val="00180A37"/>
    <w:rsid w:val="00180ABD"/>
    <w:rsid w:val="00180C79"/>
    <w:rsid w:val="00180F0A"/>
    <w:rsid w:val="00181149"/>
    <w:rsid w:val="0018130F"/>
    <w:rsid w:val="001814EC"/>
    <w:rsid w:val="0018161B"/>
    <w:rsid w:val="00181B1A"/>
    <w:rsid w:val="00181C41"/>
    <w:rsid w:val="00182040"/>
    <w:rsid w:val="0018222F"/>
    <w:rsid w:val="001824C1"/>
    <w:rsid w:val="001825A2"/>
    <w:rsid w:val="0018263C"/>
    <w:rsid w:val="00182665"/>
    <w:rsid w:val="001827FB"/>
    <w:rsid w:val="001829A4"/>
    <w:rsid w:val="00182C3F"/>
    <w:rsid w:val="00182E58"/>
    <w:rsid w:val="00182E78"/>
    <w:rsid w:val="00183023"/>
    <w:rsid w:val="00183320"/>
    <w:rsid w:val="00183733"/>
    <w:rsid w:val="0018396D"/>
    <w:rsid w:val="001839BC"/>
    <w:rsid w:val="00183A32"/>
    <w:rsid w:val="00183DCD"/>
    <w:rsid w:val="00183EEB"/>
    <w:rsid w:val="00184477"/>
    <w:rsid w:val="001844DE"/>
    <w:rsid w:val="00184502"/>
    <w:rsid w:val="00184534"/>
    <w:rsid w:val="001845FF"/>
    <w:rsid w:val="0018475D"/>
    <w:rsid w:val="0018481A"/>
    <w:rsid w:val="00184887"/>
    <w:rsid w:val="001848D6"/>
    <w:rsid w:val="00184A77"/>
    <w:rsid w:val="00184BEB"/>
    <w:rsid w:val="00184E89"/>
    <w:rsid w:val="00185175"/>
    <w:rsid w:val="001851F0"/>
    <w:rsid w:val="00185871"/>
    <w:rsid w:val="00185CC7"/>
    <w:rsid w:val="00185EAF"/>
    <w:rsid w:val="001861F1"/>
    <w:rsid w:val="00186245"/>
    <w:rsid w:val="0018637B"/>
    <w:rsid w:val="00186429"/>
    <w:rsid w:val="00186DD6"/>
    <w:rsid w:val="00186E6B"/>
    <w:rsid w:val="00186EFE"/>
    <w:rsid w:val="001870C2"/>
    <w:rsid w:val="00187526"/>
    <w:rsid w:val="00187670"/>
    <w:rsid w:val="001877C3"/>
    <w:rsid w:val="00187D60"/>
    <w:rsid w:val="0019007E"/>
    <w:rsid w:val="001901D6"/>
    <w:rsid w:val="0019041A"/>
    <w:rsid w:val="00190557"/>
    <w:rsid w:val="00190B9B"/>
    <w:rsid w:val="00190D17"/>
    <w:rsid w:val="00190D2B"/>
    <w:rsid w:val="00190D3D"/>
    <w:rsid w:val="00190E00"/>
    <w:rsid w:val="00190E97"/>
    <w:rsid w:val="00191091"/>
    <w:rsid w:val="00191454"/>
    <w:rsid w:val="001916F1"/>
    <w:rsid w:val="001918F0"/>
    <w:rsid w:val="00191A94"/>
    <w:rsid w:val="00191D02"/>
    <w:rsid w:val="00191E0A"/>
    <w:rsid w:val="0019254F"/>
    <w:rsid w:val="001925BD"/>
    <w:rsid w:val="0019278C"/>
    <w:rsid w:val="00192903"/>
    <w:rsid w:val="00192960"/>
    <w:rsid w:val="00192DC7"/>
    <w:rsid w:val="00192DDF"/>
    <w:rsid w:val="00192E3D"/>
    <w:rsid w:val="00192F4B"/>
    <w:rsid w:val="00193319"/>
    <w:rsid w:val="00193359"/>
    <w:rsid w:val="00193395"/>
    <w:rsid w:val="001934A1"/>
    <w:rsid w:val="0019357A"/>
    <w:rsid w:val="00193931"/>
    <w:rsid w:val="00193A06"/>
    <w:rsid w:val="00193B3E"/>
    <w:rsid w:val="00193C97"/>
    <w:rsid w:val="00193CF2"/>
    <w:rsid w:val="00193D79"/>
    <w:rsid w:val="00193E55"/>
    <w:rsid w:val="00193E90"/>
    <w:rsid w:val="00194094"/>
    <w:rsid w:val="001941C7"/>
    <w:rsid w:val="001943DB"/>
    <w:rsid w:val="00194796"/>
    <w:rsid w:val="0019485B"/>
    <w:rsid w:val="001948DC"/>
    <w:rsid w:val="00194B1A"/>
    <w:rsid w:val="00194C38"/>
    <w:rsid w:val="00194E24"/>
    <w:rsid w:val="00194E48"/>
    <w:rsid w:val="00195130"/>
    <w:rsid w:val="001954B2"/>
    <w:rsid w:val="0019579A"/>
    <w:rsid w:val="00195A19"/>
    <w:rsid w:val="00195C70"/>
    <w:rsid w:val="00195CF4"/>
    <w:rsid w:val="00195F41"/>
    <w:rsid w:val="001964C9"/>
    <w:rsid w:val="001965DE"/>
    <w:rsid w:val="00196692"/>
    <w:rsid w:val="00196955"/>
    <w:rsid w:val="001969A2"/>
    <w:rsid w:val="00196AE7"/>
    <w:rsid w:val="00196B93"/>
    <w:rsid w:val="00196E0F"/>
    <w:rsid w:val="00197073"/>
    <w:rsid w:val="0019736C"/>
    <w:rsid w:val="001974BA"/>
    <w:rsid w:val="001976AB"/>
    <w:rsid w:val="00197C4F"/>
    <w:rsid w:val="00197C65"/>
    <w:rsid w:val="00197F26"/>
    <w:rsid w:val="001A01FD"/>
    <w:rsid w:val="001A038B"/>
    <w:rsid w:val="001A052F"/>
    <w:rsid w:val="001A05AF"/>
    <w:rsid w:val="001A0857"/>
    <w:rsid w:val="001A0A46"/>
    <w:rsid w:val="001A0AF4"/>
    <w:rsid w:val="001A0B15"/>
    <w:rsid w:val="001A0E0B"/>
    <w:rsid w:val="001A0E4D"/>
    <w:rsid w:val="001A1158"/>
    <w:rsid w:val="001A1372"/>
    <w:rsid w:val="001A147B"/>
    <w:rsid w:val="001A15CF"/>
    <w:rsid w:val="001A15D5"/>
    <w:rsid w:val="001A15E7"/>
    <w:rsid w:val="001A16FD"/>
    <w:rsid w:val="001A1A32"/>
    <w:rsid w:val="001A1B2D"/>
    <w:rsid w:val="001A2206"/>
    <w:rsid w:val="001A22B2"/>
    <w:rsid w:val="001A237B"/>
    <w:rsid w:val="001A23BC"/>
    <w:rsid w:val="001A294E"/>
    <w:rsid w:val="001A2BC8"/>
    <w:rsid w:val="001A2C76"/>
    <w:rsid w:val="001A2D98"/>
    <w:rsid w:val="001A2EB2"/>
    <w:rsid w:val="001A380C"/>
    <w:rsid w:val="001A3954"/>
    <w:rsid w:val="001A3966"/>
    <w:rsid w:val="001A3BEC"/>
    <w:rsid w:val="001A3D4B"/>
    <w:rsid w:val="001A43BC"/>
    <w:rsid w:val="001A4429"/>
    <w:rsid w:val="001A463B"/>
    <w:rsid w:val="001A48B7"/>
    <w:rsid w:val="001A4965"/>
    <w:rsid w:val="001A4CC5"/>
    <w:rsid w:val="001A5E1C"/>
    <w:rsid w:val="001A5E31"/>
    <w:rsid w:val="001A6364"/>
    <w:rsid w:val="001A6961"/>
    <w:rsid w:val="001A6BD1"/>
    <w:rsid w:val="001A732A"/>
    <w:rsid w:val="001A764C"/>
    <w:rsid w:val="001A77F5"/>
    <w:rsid w:val="001A7D1A"/>
    <w:rsid w:val="001A7D7F"/>
    <w:rsid w:val="001A7E39"/>
    <w:rsid w:val="001A7EF3"/>
    <w:rsid w:val="001A7F26"/>
    <w:rsid w:val="001A7FA8"/>
    <w:rsid w:val="001B019C"/>
    <w:rsid w:val="001B01F3"/>
    <w:rsid w:val="001B0203"/>
    <w:rsid w:val="001B04C7"/>
    <w:rsid w:val="001B0515"/>
    <w:rsid w:val="001B10A8"/>
    <w:rsid w:val="001B1221"/>
    <w:rsid w:val="001B1251"/>
    <w:rsid w:val="001B1503"/>
    <w:rsid w:val="001B18D8"/>
    <w:rsid w:val="001B19C7"/>
    <w:rsid w:val="001B19DA"/>
    <w:rsid w:val="001B1B4E"/>
    <w:rsid w:val="001B1CC7"/>
    <w:rsid w:val="001B1D49"/>
    <w:rsid w:val="001B1EA9"/>
    <w:rsid w:val="001B2040"/>
    <w:rsid w:val="001B20F0"/>
    <w:rsid w:val="001B22B7"/>
    <w:rsid w:val="001B23CA"/>
    <w:rsid w:val="001B25BA"/>
    <w:rsid w:val="001B2606"/>
    <w:rsid w:val="001B2964"/>
    <w:rsid w:val="001B2BBE"/>
    <w:rsid w:val="001B3039"/>
    <w:rsid w:val="001B3075"/>
    <w:rsid w:val="001B31C0"/>
    <w:rsid w:val="001B3465"/>
    <w:rsid w:val="001B34B7"/>
    <w:rsid w:val="001B35C4"/>
    <w:rsid w:val="001B375D"/>
    <w:rsid w:val="001B38C9"/>
    <w:rsid w:val="001B3D53"/>
    <w:rsid w:val="001B439A"/>
    <w:rsid w:val="001B4614"/>
    <w:rsid w:val="001B467E"/>
    <w:rsid w:val="001B4A27"/>
    <w:rsid w:val="001B4B89"/>
    <w:rsid w:val="001B4E94"/>
    <w:rsid w:val="001B507F"/>
    <w:rsid w:val="001B5264"/>
    <w:rsid w:val="001B5439"/>
    <w:rsid w:val="001B57C8"/>
    <w:rsid w:val="001B586C"/>
    <w:rsid w:val="001B5925"/>
    <w:rsid w:val="001B59D7"/>
    <w:rsid w:val="001B5A2B"/>
    <w:rsid w:val="001B603C"/>
    <w:rsid w:val="001B6750"/>
    <w:rsid w:val="001B689C"/>
    <w:rsid w:val="001B6C45"/>
    <w:rsid w:val="001B6C85"/>
    <w:rsid w:val="001B743B"/>
    <w:rsid w:val="001B75B1"/>
    <w:rsid w:val="001B76CD"/>
    <w:rsid w:val="001B76EF"/>
    <w:rsid w:val="001B7A1E"/>
    <w:rsid w:val="001B7EB5"/>
    <w:rsid w:val="001C0064"/>
    <w:rsid w:val="001C039B"/>
    <w:rsid w:val="001C08B9"/>
    <w:rsid w:val="001C09EB"/>
    <w:rsid w:val="001C09F1"/>
    <w:rsid w:val="001C0B37"/>
    <w:rsid w:val="001C0F63"/>
    <w:rsid w:val="001C0F9C"/>
    <w:rsid w:val="001C10DF"/>
    <w:rsid w:val="001C1136"/>
    <w:rsid w:val="001C11FE"/>
    <w:rsid w:val="001C12F1"/>
    <w:rsid w:val="001C18D0"/>
    <w:rsid w:val="001C1AF1"/>
    <w:rsid w:val="001C1DFF"/>
    <w:rsid w:val="001C1F3F"/>
    <w:rsid w:val="001C25EF"/>
    <w:rsid w:val="001C2F86"/>
    <w:rsid w:val="001C31C1"/>
    <w:rsid w:val="001C333A"/>
    <w:rsid w:val="001C33F7"/>
    <w:rsid w:val="001C4215"/>
    <w:rsid w:val="001C442F"/>
    <w:rsid w:val="001C4858"/>
    <w:rsid w:val="001C493F"/>
    <w:rsid w:val="001C4952"/>
    <w:rsid w:val="001C499A"/>
    <w:rsid w:val="001C4BB6"/>
    <w:rsid w:val="001C4C56"/>
    <w:rsid w:val="001C4EE3"/>
    <w:rsid w:val="001C50F5"/>
    <w:rsid w:val="001C523E"/>
    <w:rsid w:val="001C5717"/>
    <w:rsid w:val="001C58D4"/>
    <w:rsid w:val="001C5BD6"/>
    <w:rsid w:val="001C5C96"/>
    <w:rsid w:val="001C5D11"/>
    <w:rsid w:val="001C5E3D"/>
    <w:rsid w:val="001C5FA2"/>
    <w:rsid w:val="001C5FB2"/>
    <w:rsid w:val="001C5FD1"/>
    <w:rsid w:val="001C6058"/>
    <w:rsid w:val="001C6099"/>
    <w:rsid w:val="001C60A5"/>
    <w:rsid w:val="001C60BF"/>
    <w:rsid w:val="001C633E"/>
    <w:rsid w:val="001C646D"/>
    <w:rsid w:val="001C64BD"/>
    <w:rsid w:val="001C6538"/>
    <w:rsid w:val="001C6CF5"/>
    <w:rsid w:val="001C6D92"/>
    <w:rsid w:val="001C6DB4"/>
    <w:rsid w:val="001C6DE1"/>
    <w:rsid w:val="001C6FC7"/>
    <w:rsid w:val="001C72D8"/>
    <w:rsid w:val="001C73B5"/>
    <w:rsid w:val="001C7570"/>
    <w:rsid w:val="001C7690"/>
    <w:rsid w:val="001C7787"/>
    <w:rsid w:val="001C77D9"/>
    <w:rsid w:val="001C7811"/>
    <w:rsid w:val="001C784E"/>
    <w:rsid w:val="001D0019"/>
    <w:rsid w:val="001D0184"/>
    <w:rsid w:val="001D03A8"/>
    <w:rsid w:val="001D0412"/>
    <w:rsid w:val="001D0595"/>
    <w:rsid w:val="001D06EC"/>
    <w:rsid w:val="001D0E20"/>
    <w:rsid w:val="001D0FCE"/>
    <w:rsid w:val="001D11F1"/>
    <w:rsid w:val="001D1397"/>
    <w:rsid w:val="001D13C4"/>
    <w:rsid w:val="001D15CD"/>
    <w:rsid w:val="001D16BE"/>
    <w:rsid w:val="001D1935"/>
    <w:rsid w:val="001D1D00"/>
    <w:rsid w:val="001D1F50"/>
    <w:rsid w:val="001D25DA"/>
    <w:rsid w:val="001D27DC"/>
    <w:rsid w:val="001D2923"/>
    <w:rsid w:val="001D3511"/>
    <w:rsid w:val="001D3813"/>
    <w:rsid w:val="001D3854"/>
    <w:rsid w:val="001D39FC"/>
    <w:rsid w:val="001D3DCF"/>
    <w:rsid w:val="001D3F5D"/>
    <w:rsid w:val="001D4031"/>
    <w:rsid w:val="001D40E3"/>
    <w:rsid w:val="001D40E5"/>
    <w:rsid w:val="001D441E"/>
    <w:rsid w:val="001D461B"/>
    <w:rsid w:val="001D4758"/>
    <w:rsid w:val="001D492E"/>
    <w:rsid w:val="001D4C40"/>
    <w:rsid w:val="001D4C51"/>
    <w:rsid w:val="001D5667"/>
    <w:rsid w:val="001D5689"/>
    <w:rsid w:val="001D5BAD"/>
    <w:rsid w:val="001D5BAF"/>
    <w:rsid w:val="001D5F84"/>
    <w:rsid w:val="001D60BF"/>
    <w:rsid w:val="001D632F"/>
    <w:rsid w:val="001D6472"/>
    <w:rsid w:val="001D65B1"/>
    <w:rsid w:val="001D663A"/>
    <w:rsid w:val="001D6698"/>
    <w:rsid w:val="001D6BF2"/>
    <w:rsid w:val="001D6EF2"/>
    <w:rsid w:val="001D75F4"/>
    <w:rsid w:val="001D7BE2"/>
    <w:rsid w:val="001E0336"/>
    <w:rsid w:val="001E064B"/>
    <w:rsid w:val="001E06E2"/>
    <w:rsid w:val="001E078E"/>
    <w:rsid w:val="001E089C"/>
    <w:rsid w:val="001E0C4C"/>
    <w:rsid w:val="001E0ECB"/>
    <w:rsid w:val="001E11E3"/>
    <w:rsid w:val="001E13EB"/>
    <w:rsid w:val="001E1426"/>
    <w:rsid w:val="001E1446"/>
    <w:rsid w:val="001E159C"/>
    <w:rsid w:val="001E1748"/>
    <w:rsid w:val="001E18C5"/>
    <w:rsid w:val="001E18FA"/>
    <w:rsid w:val="001E199C"/>
    <w:rsid w:val="001E1A00"/>
    <w:rsid w:val="001E1ACB"/>
    <w:rsid w:val="001E1B36"/>
    <w:rsid w:val="001E1E84"/>
    <w:rsid w:val="001E1FB8"/>
    <w:rsid w:val="001E22E8"/>
    <w:rsid w:val="001E2406"/>
    <w:rsid w:val="001E2A8C"/>
    <w:rsid w:val="001E2CD5"/>
    <w:rsid w:val="001E2D38"/>
    <w:rsid w:val="001E2DB9"/>
    <w:rsid w:val="001E2EE2"/>
    <w:rsid w:val="001E314F"/>
    <w:rsid w:val="001E32E4"/>
    <w:rsid w:val="001E3390"/>
    <w:rsid w:val="001E355C"/>
    <w:rsid w:val="001E3908"/>
    <w:rsid w:val="001E3935"/>
    <w:rsid w:val="001E398F"/>
    <w:rsid w:val="001E3CEA"/>
    <w:rsid w:val="001E3FAC"/>
    <w:rsid w:val="001E411E"/>
    <w:rsid w:val="001E41AE"/>
    <w:rsid w:val="001E4A34"/>
    <w:rsid w:val="001E4B1D"/>
    <w:rsid w:val="001E4BC1"/>
    <w:rsid w:val="001E4C20"/>
    <w:rsid w:val="001E4D33"/>
    <w:rsid w:val="001E4E54"/>
    <w:rsid w:val="001E5813"/>
    <w:rsid w:val="001E5891"/>
    <w:rsid w:val="001E58F6"/>
    <w:rsid w:val="001E5923"/>
    <w:rsid w:val="001E5966"/>
    <w:rsid w:val="001E5A43"/>
    <w:rsid w:val="001E5A95"/>
    <w:rsid w:val="001E5AA9"/>
    <w:rsid w:val="001E5E03"/>
    <w:rsid w:val="001E5EED"/>
    <w:rsid w:val="001E610E"/>
    <w:rsid w:val="001E6145"/>
    <w:rsid w:val="001E6164"/>
    <w:rsid w:val="001E61A3"/>
    <w:rsid w:val="001E65A2"/>
    <w:rsid w:val="001E6701"/>
    <w:rsid w:val="001E67E9"/>
    <w:rsid w:val="001E6FD9"/>
    <w:rsid w:val="001E734D"/>
    <w:rsid w:val="001E739A"/>
    <w:rsid w:val="001E76EC"/>
    <w:rsid w:val="001E783B"/>
    <w:rsid w:val="001E78A7"/>
    <w:rsid w:val="001E79CD"/>
    <w:rsid w:val="001E7B76"/>
    <w:rsid w:val="001F0501"/>
    <w:rsid w:val="001F05CA"/>
    <w:rsid w:val="001F0648"/>
    <w:rsid w:val="001F06F9"/>
    <w:rsid w:val="001F0978"/>
    <w:rsid w:val="001F0D74"/>
    <w:rsid w:val="001F0F63"/>
    <w:rsid w:val="001F135A"/>
    <w:rsid w:val="001F14E0"/>
    <w:rsid w:val="001F1ADE"/>
    <w:rsid w:val="001F1F72"/>
    <w:rsid w:val="001F20BD"/>
    <w:rsid w:val="001F21E0"/>
    <w:rsid w:val="001F2332"/>
    <w:rsid w:val="001F241F"/>
    <w:rsid w:val="001F2473"/>
    <w:rsid w:val="001F269F"/>
    <w:rsid w:val="001F2722"/>
    <w:rsid w:val="001F27FF"/>
    <w:rsid w:val="001F2BD7"/>
    <w:rsid w:val="001F2FEA"/>
    <w:rsid w:val="001F3029"/>
    <w:rsid w:val="001F321B"/>
    <w:rsid w:val="001F3234"/>
    <w:rsid w:val="001F32F3"/>
    <w:rsid w:val="001F33FE"/>
    <w:rsid w:val="001F379B"/>
    <w:rsid w:val="001F3B09"/>
    <w:rsid w:val="001F3E62"/>
    <w:rsid w:val="001F3F81"/>
    <w:rsid w:val="001F40F8"/>
    <w:rsid w:val="001F43AC"/>
    <w:rsid w:val="001F4501"/>
    <w:rsid w:val="001F48C7"/>
    <w:rsid w:val="001F499A"/>
    <w:rsid w:val="001F4B6D"/>
    <w:rsid w:val="001F4BD3"/>
    <w:rsid w:val="001F4CC6"/>
    <w:rsid w:val="001F4D53"/>
    <w:rsid w:val="001F4F05"/>
    <w:rsid w:val="001F4F72"/>
    <w:rsid w:val="001F51D0"/>
    <w:rsid w:val="001F5202"/>
    <w:rsid w:val="001F5444"/>
    <w:rsid w:val="001F5AA7"/>
    <w:rsid w:val="001F5D1D"/>
    <w:rsid w:val="001F5F7F"/>
    <w:rsid w:val="001F615B"/>
    <w:rsid w:val="001F64D2"/>
    <w:rsid w:val="001F6569"/>
    <w:rsid w:val="001F671D"/>
    <w:rsid w:val="001F6B8E"/>
    <w:rsid w:val="001F6F27"/>
    <w:rsid w:val="001F7214"/>
    <w:rsid w:val="001F74FD"/>
    <w:rsid w:val="001F7693"/>
    <w:rsid w:val="001F76F7"/>
    <w:rsid w:val="001F7BE5"/>
    <w:rsid w:val="001F7C47"/>
    <w:rsid w:val="0020023C"/>
    <w:rsid w:val="002002AD"/>
    <w:rsid w:val="002002D9"/>
    <w:rsid w:val="002003FF"/>
    <w:rsid w:val="00200400"/>
    <w:rsid w:val="002006A3"/>
    <w:rsid w:val="00200765"/>
    <w:rsid w:val="00200A47"/>
    <w:rsid w:val="00200C17"/>
    <w:rsid w:val="00200E06"/>
    <w:rsid w:val="0020102E"/>
    <w:rsid w:val="00201071"/>
    <w:rsid w:val="002010B3"/>
    <w:rsid w:val="002010EE"/>
    <w:rsid w:val="002013D2"/>
    <w:rsid w:val="002013DA"/>
    <w:rsid w:val="002014DC"/>
    <w:rsid w:val="0020169C"/>
    <w:rsid w:val="00201704"/>
    <w:rsid w:val="00201748"/>
    <w:rsid w:val="00201AAB"/>
    <w:rsid w:val="00201B19"/>
    <w:rsid w:val="00201D7A"/>
    <w:rsid w:val="002029EE"/>
    <w:rsid w:val="00202AD3"/>
    <w:rsid w:val="00202B95"/>
    <w:rsid w:val="00202E62"/>
    <w:rsid w:val="00203093"/>
    <w:rsid w:val="00203142"/>
    <w:rsid w:val="002031C6"/>
    <w:rsid w:val="002034F1"/>
    <w:rsid w:val="002035E6"/>
    <w:rsid w:val="002038B8"/>
    <w:rsid w:val="002038E8"/>
    <w:rsid w:val="00203A85"/>
    <w:rsid w:val="00203CB5"/>
    <w:rsid w:val="00203CB6"/>
    <w:rsid w:val="0020417C"/>
    <w:rsid w:val="00204247"/>
    <w:rsid w:val="002044E0"/>
    <w:rsid w:val="00204752"/>
    <w:rsid w:val="00204789"/>
    <w:rsid w:val="00204CF8"/>
    <w:rsid w:val="00204D4E"/>
    <w:rsid w:val="00204D8B"/>
    <w:rsid w:val="00204F33"/>
    <w:rsid w:val="002051A3"/>
    <w:rsid w:val="00205470"/>
    <w:rsid w:val="002057EA"/>
    <w:rsid w:val="002057FC"/>
    <w:rsid w:val="00205C05"/>
    <w:rsid w:val="00205CBB"/>
    <w:rsid w:val="00205FCA"/>
    <w:rsid w:val="002065F1"/>
    <w:rsid w:val="00206653"/>
    <w:rsid w:val="0020676E"/>
    <w:rsid w:val="0020679B"/>
    <w:rsid w:val="00206ADC"/>
    <w:rsid w:val="00206C17"/>
    <w:rsid w:val="00206C51"/>
    <w:rsid w:val="00206F1C"/>
    <w:rsid w:val="00206F3C"/>
    <w:rsid w:val="00206F79"/>
    <w:rsid w:val="00207080"/>
    <w:rsid w:val="00207291"/>
    <w:rsid w:val="002072E6"/>
    <w:rsid w:val="00207574"/>
    <w:rsid w:val="0020768C"/>
    <w:rsid w:val="002078F3"/>
    <w:rsid w:val="00207BF7"/>
    <w:rsid w:val="00207F94"/>
    <w:rsid w:val="00210197"/>
    <w:rsid w:val="002102E0"/>
    <w:rsid w:val="002108B0"/>
    <w:rsid w:val="00210A40"/>
    <w:rsid w:val="00210C4D"/>
    <w:rsid w:val="00210C4F"/>
    <w:rsid w:val="00210C89"/>
    <w:rsid w:val="00211089"/>
    <w:rsid w:val="00211581"/>
    <w:rsid w:val="002116CD"/>
    <w:rsid w:val="00211715"/>
    <w:rsid w:val="00211A01"/>
    <w:rsid w:val="00211E1D"/>
    <w:rsid w:val="00211ED0"/>
    <w:rsid w:val="00211FC3"/>
    <w:rsid w:val="00212063"/>
    <w:rsid w:val="002120F2"/>
    <w:rsid w:val="0021268A"/>
    <w:rsid w:val="00212858"/>
    <w:rsid w:val="00212991"/>
    <w:rsid w:val="002129A6"/>
    <w:rsid w:val="00212B6E"/>
    <w:rsid w:val="00212C0A"/>
    <w:rsid w:val="00212D3A"/>
    <w:rsid w:val="00212DEE"/>
    <w:rsid w:val="00212E4F"/>
    <w:rsid w:val="00212F81"/>
    <w:rsid w:val="00212FCD"/>
    <w:rsid w:val="002135AA"/>
    <w:rsid w:val="00213865"/>
    <w:rsid w:val="00213987"/>
    <w:rsid w:val="00213A10"/>
    <w:rsid w:val="00213A30"/>
    <w:rsid w:val="002142DF"/>
    <w:rsid w:val="002143CD"/>
    <w:rsid w:val="00214771"/>
    <w:rsid w:val="002147CF"/>
    <w:rsid w:val="002148C6"/>
    <w:rsid w:val="00214BB6"/>
    <w:rsid w:val="00214F84"/>
    <w:rsid w:val="00214FA9"/>
    <w:rsid w:val="00214FD3"/>
    <w:rsid w:val="00215178"/>
    <w:rsid w:val="002152F5"/>
    <w:rsid w:val="002153B5"/>
    <w:rsid w:val="002155B4"/>
    <w:rsid w:val="002157C2"/>
    <w:rsid w:val="00215BE6"/>
    <w:rsid w:val="00215D0D"/>
    <w:rsid w:val="00215D71"/>
    <w:rsid w:val="00216069"/>
    <w:rsid w:val="002160DF"/>
    <w:rsid w:val="002160E6"/>
    <w:rsid w:val="002160F3"/>
    <w:rsid w:val="002161CF"/>
    <w:rsid w:val="00216550"/>
    <w:rsid w:val="002165EE"/>
    <w:rsid w:val="00216687"/>
    <w:rsid w:val="00216699"/>
    <w:rsid w:val="002166D7"/>
    <w:rsid w:val="00216A55"/>
    <w:rsid w:val="00216D11"/>
    <w:rsid w:val="00216D57"/>
    <w:rsid w:val="00216ECD"/>
    <w:rsid w:val="00217151"/>
    <w:rsid w:val="002171FE"/>
    <w:rsid w:val="0021744A"/>
    <w:rsid w:val="00217522"/>
    <w:rsid w:val="002176D6"/>
    <w:rsid w:val="00217850"/>
    <w:rsid w:val="00217A43"/>
    <w:rsid w:val="00217CB8"/>
    <w:rsid w:val="00217DAE"/>
    <w:rsid w:val="002206C7"/>
    <w:rsid w:val="00220833"/>
    <w:rsid w:val="0022099F"/>
    <w:rsid w:val="00220ABA"/>
    <w:rsid w:val="00220B1A"/>
    <w:rsid w:val="00220C57"/>
    <w:rsid w:val="00220E53"/>
    <w:rsid w:val="00221178"/>
    <w:rsid w:val="0022173E"/>
    <w:rsid w:val="002218F3"/>
    <w:rsid w:val="002219CB"/>
    <w:rsid w:val="0022204A"/>
    <w:rsid w:val="002222C1"/>
    <w:rsid w:val="00222362"/>
    <w:rsid w:val="002224E3"/>
    <w:rsid w:val="00222549"/>
    <w:rsid w:val="00222627"/>
    <w:rsid w:val="002228B2"/>
    <w:rsid w:val="00222930"/>
    <w:rsid w:val="002229D2"/>
    <w:rsid w:val="00222FA5"/>
    <w:rsid w:val="0022300E"/>
    <w:rsid w:val="00223013"/>
    <w:rsid w:val="0022323A"/>
    <w:rsid w:val="00223240"/>
    <w:rsid w:val="00223A22"/>
    <w:rsid w:val="00223CB7"/>
    <w:rsid w:val="00223CF8"/>
    <w:rsid w:val="00223E19"/>
    <w:rsid w:val="00223E55"/>
    <w:rsid w:val="00224020"/>
    <w:rsid w:val="0022405F"/>
    <w:rsid w:val="0022409F"/>
    <w:rsid w:val="00224378"/>
    <w:rsid w:val="002244AB"/>
    <w:rsid w:val="0022474E"/>
    <w:rsid w:val="00224811"/>
    <w:rsid w:val="00224826"/>
    <w:rsid w:val="0022484E"/>
    <w:rsid w:val="00224960"/>
    <w:rsid w:val="00224B2C"/>
    <w:rsid w:val="00224B9B"/>
    <w:rsid w:val="00224C8C"/>
    <w:rsid w:val="00224E9B"/>
    <w:rsid w:val="00224F2A"/>
    <w:rsid w:val="0022528F"/>
    <w:rsid w:val="00225862"/>
    <w:rsid w:val="00225996"/>
    <w:rsid w:val="002259EB"/>
    <w:rsid w:val="00225B4C"/>
    <w:rsid w:val="00225B6A"/>
    <w:rsid w:val="00226060"/>
    <w:rsid w:val="002260D6"/>
    <w:rsid w:val="00226155"/>
    <w:rsid w:val="002261C7"/>
    <w:rsid w:val="0022620A"/>
    <w:rsid w:val="00226731"/>
    <w:rsid w:val="00226800"/>
    <w:rsid w:val="00226863"/>
    <w:rsid w:val="00226B54"/>
    <w:rsid w:val="00226D15"/>
    <w:rsid w:val="00226D53"/>
    <w:rsid w:val="00226EA6"/>
    <w:rsid w:val="00226F62"/>
    <w:rsid w:val="00227035"/>
    <w:rsid w:val="0022715A"/>
    <w:rsid w:val="00227192"/>
    <w:rsid w:val="002273A4"/>
    <w:rsid w:val="00227570"/>
    <w:rsid w:val="0022757E"/>
    <w:rsid w:val="0022761A"/>
    <w:rsid w:val="00227729"/>
    <w:rsid w:val="002278AC"/>
    <w:rsid w:val="00227DD9"/>
    <w:rsid w:val="00227FA6"/>
    <w:rsid w:val="00230230"/>
    <w:rsid w:val="00230232"/>
    <w:rsid w:val="002302BC"/>
    <w:rsid w:val="00230963"/>
    <w:rsid w:val="00230AE7"/>
    <w:rsid w:val="00230B31"/>
    <w:rsid w:val="00230CD3"/>
    <w:rsid w:val="002311FC"/>
    <w:rsid w:val="00231231"/>
    <w:rsid w:val="00231244"/>
    <w:rsid w:val="00231438"/>
    <w:rsid w:val="0023146F"/>
    <w:rsid w:val="0023174F"/>
    <w:rsid w:val="002317D4"/>
    <w:rsid w:val="0023182A"/>
    <w:rsid w:val="00231A7B"/>
    <w:rsid w:val="00231D5C"/>
    <w:rsid w:val="00231DC5"/>
    <w:rsid w:val="00231DFA"/>
    <w:rsid w:val="00232498"/>
    <w:rsid w:val="00232573"/>
    <w:rsid w:val="0023286C"/>
    <w:rsid w:val="00232949"/>
    <w:rsid w:val="0023296E"/>
    <w:rsid w:val="00232E40"/>
    <w:rsid w:val="00232E54"/>
    <w:rsid w:val="00232E78"/>
    <w:rsid w:val="0023398F"/>
    <w:rsid w:val="002339F7"/>
    <w:rsid w:val="00233A5A"/>
    <w:rsid w:val="00233A6A"/>
    <w:rsid w:val="00233C28"/>
    <w:rsid w:val="00233F3C"/>
    <w:rsid w:val="00233FC6"/>
    <w:rsid w:val="002341BA"/>
    <w:rsid w:val="00234270"/>
    <w:rsid w:val="00234601"/>
    <w:rsid w:val="0023479A"/>
    <w:rsid w:val="0023489F"/>
    <w:rsid w:val="00234916"/>
    <w:rsid w:val="00234DAC"/>
    <w:rsid w:val="00234DCC"/>
    <w:rsid w:val="00234DEE"/>
    <w:rsid w:val="00234FA4"/>
    <w:rsid w:val="00234FD0"/>
    <w:rsid w:val="002354F2"/>
    <w:rsid w:val="0023557E"/>
    <w:rsid w:val="002355DC"/>
    <w:rsid w:val="00235724"/>
    <w:rsid w:val="0023577B"/>
    <w:rsid w:val="0023582B"/>
    <w:rsid w:val="0023589C"/>
    <w:rsid w:val="00235D3A"/>
    <w:rsid w:val="00236259"/>
    <w:rsid w:val="002366AF"/>
    <w:rsid w:val="002366CA"/>
    <w:rsid w:val="0023674E"/>
    <w:rsid w:val="002369BB"/>
    <w:rsid w:val="00236B1A"/>
    <w:rsid w:val="00236B35"/>
    <w:rsid w:val="00236C16"/>
    <w:rsid w:val="00236E65"/>
    <w:rsid w:val="0023701D"/>
    <w:rsid w:val="002374E1"/>
    <w:rsid w:val="00237666"/>
    <w:rsid w:val="002376F6"/>
    <w:rsid w:val="002378A6"/>
    <w:rsid w:val="0023799C"/>
    <w:rsid w:val="00237ACF"/>
    <w:rsid w:val="00237B8D"/>
    <w:rsid w:val="00237CE2"/>
    <w:rsid w:val="00237E30"/>
    <w:rsid w:val="00237E7B"/>
    <w:rsid w:val="00240012"/>
    <w:rsid w:val="0024015A"/>
    <w:rsid w:val="002401D9"/>
    <w:rsid w:val="00240A6B"/>
    <w:rsid w:val="00240B30"/>
    <w:rsid w:val="00240B9B"/>
    <w:rsid w:val="00240DD4"/>
    <w:rsid w:val="00240E2F"/>
    <w:rsid w:val="00240F89"/>
    <w:rsid w:val="00241078"/>
    <w:rsid w:val="0024107D"/>
    <w:rsid w:val="0024127A"/>
    <w:rsid w:val="002412DC"/>
    <w:rsid w:val="00241584"/>
    <w:rsid w:val="00241649"/>
    <w:rsid w:val="0024192C"/>
    <w:rsid w:val="002419BE"/>
    <w:rsid w:val="002419D4"/>
    <w:rsid w:val="00241A12"/>
    <w:rsid w:val="00241B28"/>
    <w:rsid w:val="00241BD4"/>
    <w:rsid w:val="00241BF1"/>
    <w:rsid w:val="00241FB0"/>
    <w:rsid w:val="00241FB5"/>
    <w:rsid w:val="0024230A"/>
    <w:rsid w:val="00242361"/>
    <w:rsid w:val="00242387"/>
    <w:rsid w:val="002429F9"/>
    <w:rsid w:val="00242AF1"/>
    <w:rsid w:val="00242CC8"/>
    <w:rsid w:val="00242E6B"/>
    <w:rsid w:val="00243175"/>
    <w:rsid w:val="00243389"/>
    <w:rsid w:val="00243AFE"/>
    <w:rsid w:val="00243F59"/>
    <w:rsid w:val="00244418"/>
    <w:rsid w:val="002445C5"/>
    <w:rsid w:val="0024467D"/>
    <w:rsid w:val="0024486D"/>
    <w:rsid w:val="00244874"/>
    <w:rsid w:val="00244B63"/>
    <w:rsid w:val="00244D90"/>
    <w:rsid w:val="002450C3"/>
    <w:rsid w:val="00245199"/>
    <w:rsid w:val="00245369"/>
    <w:rsid w:val="0024540D"/>
    <w:rsid w:val="002454AD"/>
    <w:rsid w:val="0024555E"/>
    <w:rsid w:val="002456FE"/>
    <w:rsid w:val="00245AF0"/>
    <w:rsid w:val="00245E10"/>
    <w:rsid w:val="00245E4C"/>
    <w:rsid w:val="00245F16"/>
    <w:rsid w:val="002461DA"/>
    <w:rsid w:val="002462E0"/>
    <w:rsid w:val="0024642F"/>
    <w:rsid w:val="0024673D"/>
    <w:rsid w:val="00246880"/>
    <w:rsid w:val="00246A09"/>
    <w:rsid w:val="00246C30"/>
    <w:rsid w:val="00246C41"/>
    <w:rsid w:val="00246D45"/>
    <w:rsid w:val="00246F00"/>
    <w:rsid w:val="00246F26"/>
    <w:rsid w:val="00246FA5"/>
    <w:rsid w:val="00246FFB"/>
    <w:rsid w:val="002473A9"/>
    <w:rsid w:val="00247C4D"/>
    <w:rsid w:val="002502DD"/>
    <w:rsid w:val="00250321"/>
    <w:rsid w:val="00250346"/>
    <w:rsid w:val="002506DE"/>
    <w:rsid w:val="00250875"/>
    <w:rsid w:val="0025098D"/>
    <w:rsid w:val="00250E4E"/>
    <w:rsid w:val="00250E6D"/>
    <w:rsid w:val="00250F53"/>
    <w:rsid w:val="00251003"/>
    <w:rsid w:val="002514C5"/>
    <w:rsid w:val="00251531"/>
    <w:rsid w:val="00251A8D"/>
    <w:rsid w:val="00251D0B"/>
    <w:rsid w:val="00251E14"/>
    <w:rsid w:val="00252127"/>
    <w:rsid w:val="00252298"/>
    <w:rsid w:val="002523D1"/>
    <w:rsid w:val="0025288E"/>
    <w:rsid w:val="0025289F"/>
    <w:rsid w:val="002529A6"/>
    <w:rsid w:val="00252EB6"/>
    <w:rsid w:val="002530E9"/>
    <w:rsid w:val="002531B7"/>
    <w:rsid w:val="002531CA"/>
    <w:rsid w:val="0025326E"/>
    <w:rsid w:val="002534AD"/>
    <w:rsid w:val="002538C3"/>
    <w:rsid w:val="00253D49"/>
    <w:rsid w:val="00253D5F"/>
    <w:rsid w:val="00253F20"/>
    <w:rsid w:val="00253F88"/>
    <w:rsid w:val="002541D0"/>
    <w:rsid w:val="0025438F"/>
    <w:rsid w:val="002543EB"/>
    <w:rsid w:val="00254541"/>
    <w:rsid w:val="0025472E"/>
    <w:rsid w:val="002548D6"/>
    <w:rsid w:val="00254C3B"/>
    <w:rsid w:val="00254C42"/>
    <w:rsid w:val="00254DF5"/>
    <w:rsid w:val="00254E83"/>
    <w:rsid w:val="00255099"/>
    <w:rsid w:val="00255380"/>
    <w:rsid w:val="002555AC"/>
    <w:rsid w:val="0025563C"/>
    <w:rsid w:val="00255806"/>
    <w:rsid w:val="00255815"/>
    <w:rsid w:val="0025597C"/>
    <w:rsid w:val="00255ED5"/>
    <w:rsid w:val="00256157"/>
    <w:rsid w:val="00256236"/>
    <w:rsid w:val="00256BDA"/>
    <w:rsid w:val="00256C50"/>
    <w:rsid w:val="00256D5B"/>
    <w:rsid w:val="002578B5"/>
    <w:rsid w:val="00257A8A"/>
    <w:rsid w:val="00257C3D"/>
    <w:rsid w:val="00257CC1"/>
    <w:rsid w:val="00257F1E"/>
    <w:rsid w:val="00257FFC"/>
    <w:rsid w:val="00260220"/>
    <w:rsid w:val="002602D8"/>
    <w:rsid w:val="0026043F"/>
    <w:rsid w:val="00260533"/>
    <w:rsid w:val="002609DC"/>
    <w:rsid w:val="00260A29"/>
    <w:rsid w:val="00260F0F"/>
    <w:rsid w:val="00261044"/>
    <w:rsid w:val="002614DA"/>
    <w:rsid w:val="00261556"/>
    <w:rsid w:val="00261AF5"/>
    <w:rsid w:val="00261E92"/>
    <w:rsid w:val="00261F4C"/>
    <w:rsid w:val="00261FDA"/>
    <w:rsid w:val="0026208B"/>
    <w:rsid w:val="002620B8"/>
    <w:rsid w:val="002621AC"/>
    <w:rsid w:val="002628D1"/>
    <w:rsid w:val="00262BF0"/>
    <w:rsid w:val="00262D7C"/>
    <w:rsid w:val="00262EE4"/>
    <w:rsid w:val="00262F2F"/>
    <w:rsid w:val="00262F58"/>
    <w:rsid w:val="00263013"/>
    <w:rsid w:val="002632A7"/>
    <w:rsid w:val="00263361"/>
    <w:rsid w:val="0026353E"/>
    <w:rsid w:val="00263663"/>
    <w:rsid w:val="00263782"/>
    <w:rsid w:val="002637E8"/>
    <w:rsid w:val="00263904"/>
    <w:rsid w:val="0026421A"/>
    <w:rsid w:val="0026449A"/>
    <w:rsid w:val="002644A6"/>
    <w:rsid w:val="00264747"/>
    <w:rsid w:val="00264827"/>
    <w:rsid w:val="00264E56"/>
    <w:rsid w:val="0026514B"/>
    <w:rsid w:val="002652AF"/>
    <w:rsid w:val="0026562C"/>
    <w:rsid w:val="00265642"/>
    <w:rsid w:val="002659A6"/>
    <w:rsid w:val="00266391"/>
    <w:rsid w:val="00266717"/>
    <w:rsid w:val="00266894"/>
    <w:rsid w:val="00266B25"/>
    <w:rsid w:val="00266BAC"/>
    <w:rsid w:val="00266CC1"/>
    <w:rsid w:val="00266F3B"/>
    <w:rsid w:val="0026706B"/>
    <w:rsid w:val="00267133"/>
    <w:rsid w:val="002677D9"/>
    <w:rsid w:val="00267CB1"/>
    <w:rsid w:val="00267D09"/>
    <w:rsid w:val="00267DC1"/>
    <w:rsid w:val="00267FFC"/>
    <w:rsid w:val="00270015"/>
    <w:rsid w:val="002702F6"/>
    <w:rsid w:val="002706AD"/>
    <w:rsid w:val="002709AF"/>
    <w:rsid w:val="00270B1A"/>
    <w:rsid w:val="00271126"/>
    <w:rsid w:val="002713BA"/>
    <w:rsid w:val="0027166F"/>
    <w:rsid w:val="002716D0"/>
    <w:rsid w:val="00271755"/>
    <w:rsid w:val="002717B6"/>
    <w:rsid w:val="00271896"/>
    <w:rsid w:val="002719BF"/>
    <w:rsid w:val="00271A59"/>
    <w:rsid w:val="00271AD3"/>
    <w:rsid w:val="00271D68"/>
    <w:rsid w:val="00271EAD"/>
    <w:rsid w:val="00272497"/>
    <w:rsid w:val="00272AC7"/>
    <w:rsid w:val="00272EF1"/>
    <w:rsid w:val="00272F72"/>
    <w:rsid w:val="00273195"/>
    <w:rsid w:val="00273292"/>
    <w:rsid w:val="002732AB"/>
    <w:rsid w:val="002732FB"/>
    <w:rsid w:val="0027340B"/>
    <w:rsid w:val="0027357E"/>
    <w:rsid w:val="002736C3"/>
    <w:rsid w:val="002736D5"/>
    <w:rsid w:val="00273704"/>
    <w:rsid w:val="00273B77"/>
    <w:rsid w:val="00274212"/>
    <w:rsid w:val="002743B5"/>
    <w:rsid w:val="002743B9"/>
    <w:rsid w:val="0027442E"/>
    <w:rsid w:val="0027461F"/>
    <w:rsid w:val="00274F40"/>
    <w:rsid w:val="00275D34"/>
    <w:rsid w:val="00275E1D"/>
    <w:rsid w:val="00276040"/>
    <w:rsid w:val="00276081"/>
    <w:rsid w:val="00276794"/>
    <w:rsid w:val="00276880"/>
    <w:rsid w:val="00276B3B"/>
    <w:rsid w:val="00276B8D"/>
    <w:rsid w:val="00276C05"/>
    <w:rsid w:val="00276C6C"/>
    <w:rsid w:val="00276C77"/>
    <w:rsid w:val="00276CD0"/>
    <w:rsid w:val="00276FCF"/>
    <w:rsid w:val="00276FE9"/>
    <w:rsid w:val="002772C4"/>
    <w:rsid w:val="00277575"/>
    <w:rsid w:val="002776BE"/>
    <w:rsid w:val="00277792"/>
    <w:rsid w:val="00277A16"/>
    <w:rsid w:val="00277A61"/>
    <w:rsid w:val="00277B0C"/>
    <w:rsid w:val="00277D26"/>
    <w:rsid w:val="00277D97"/>
    <w:rsid w:val="00277E82"/>
    <w:rsid w:val="00277FE7"/>
    <w:rsid w:val="00280201"/>
    <w:rsid w:val="00280408"/>
    <w:rsid w:val="002804B4"/>
    <w:rsid w:val="00280A22"/>
    <w:rsid w:val="00280A39"/>
    <w:rsid w:val="00280DC3"/>
    <w:rsid w:val="00280E3E"/>
    <w:rsid w:val="002810B8"/>
    <w:rsid w:val="002812A9"/>
    <w:rsid w:val="0028177B"/>
    <w:rsid w:val="00281AA5"/>
    <w:rsid w:val="00281AC0"/>
    <w:rsid w:val="00281BC1"/>
    <w:rsid w:val="00281BD2"/>
    <w:rsid w:val="0028227F"/>
    <w:rsid w:val="002822D2"/>
    <w:rsid w:val="002825D9"/>
    <w:rsid w:val="002825EA"/>
    <w:rsid w:val="002826CE"/>
    <w:rsid w:val="002827B3"/>
    <w:rsid w:val="00282E12"/>
    <w:rsid w:val="00282F45"/>
    <w:rsid w:val="0028304E"/>
    <w:rsid w:val="002830F4"/>
    <w:rsid w:val="00283306"/>
    <w:rsid w:val="0028361C"/>
    <w:rsid w:val="002836F8"/>
    <w:rsid w:val="00283CA0"/>
    <w:rsid w:val="00284327"/>
    <w:rsid w:val="00284330"/>
    <w:rsid w:val="00284360"/>
    <w:rsid w:val="0028448E"/>
    <w:rsid w:val="00284798"/>
    <w:rsid w:val="0028492D"/>
    <w:rsid w:val="00284B40"/>
    <w:rsid w:val="00284C8B"/>
    <w:rsid w:val="00285158"/>
    <w:rsid w:val="00285174"/>
    <w:rsid w:val="00285223"/>
    <w:rsid w:val="002858BD"/>
    <w:rsid w:val="00285CB7"/>
    <w:rsid w:val="00285D37"/>
    <w:rsid w:val="00285D5D"/>
    <w:rsid w:val="0028603A"/>
    <w:rsid w:val="0028610D"/>
    <w:rsid w:val="002865DE"/>
    <w:rsid w:val="00286708"/>
    <w:rsid w:val="00286874"/>
    <w:rsid w:val="002869CC"/>
    <w:rsid w:val="00286A5D"/>
    <w:rsid w:val="00286ACB"/>
    <w:rsid w:val="00286B8C"/>
    <w:rsid w:val="00286CFE"/>
    <w:rsid w:val="00286E7A"/>
    <w:rsid w:val="0028700D"/>
    <w:rsid w:val="00287566"/>
    <w:rsid w:val="002875B5"/>
    <w:rsid w:val="0028766D"/>
    <w:rsid w:val="002876B2"/>
    <w:rsid w:val="00287C56"/>
    <w:rsid w:val="00290262"/>
    <w:rsid w:val="002904B9"/>
    <w:rsid w:val="002908BD"/>
    <w:rsid w:val="002909D6"/>
    <w:rsid w:val="00290A13"/>
    <w:rsid w:val="00290C58"/>
    <w:rsid w:val="00290CA1"/>
    <w:rsid w:val="00290CEB"/>
    <w:rsid w:val="002910CD"/>
    <w:rsid w:val="00291721"/>
    <w:rsid w:val="0029176E"/>
    <w:rsid w:val="0029178F"/>
    <w:rsid w:val="00291822"/>
    <w:rsid w:val="002918B8"/>
    <w:rsid w:val="00291A36"/>
    <w:rsid w:val="002924DC"/>
    <w:rsid w:val="00292532"/>
    <w:rsid w:val="0029257E"/>
    <w:rsid w:val="00292781"/>
    <w:rsid w:val="002927B8"/>
    <w:rsid w:val="002929AF"/>
    <w:rsid w:val="00292AE6"/>
    <w:rsid w:val="00292F4B"/>
    <w:rsid w:val="0029320C"/>
    <w:rsid w:val="0029351B"/>
    <w:rsid w:val="00293587"/>
    <w:rsid w:val="002936C2"/>
    <w:rsid w:val="0029372E"/>
    <w:rsid w:val="00293914"/>
    <w:rsid w:val="0029396E"/>
    <w:rsid w:val="00293AB4"/>
    <w:rsid w:val="00293C24"/>
    <w:rsid w:val="00293D18"/>
    <w:rsid w:val="00293F8A"/>
    <w:rsid w:val="00294031"/>
    <w:rsid w:val="002941F8"/>
    <w:rsid w:val="00294608"/>
    <w:rsid w:val="00294736"/>
    <w:rsid w:val="00294769"/>
    <w:rsid w:val="002947B9"/>
    <w:rsid w:val="002947DA"/>
    <w:rsid w:val="002947DD"/>
    <w:rsid w:val="00294895"/>
    <w:rsid w:val="002948D7"/>
    <w:rsid w:val="00295110"/>
    <w:rsid w:val="00295197"/>
    <w:rsid w:val="002951B6"/>
    <w:rsid w:val="00295313"/>
    <w:rsid w:val="002953B5"/>
    <w:rsid w:val="002955E2"/>
    <w:rsid w:val="00295F2F"/>
    <w:rsid w:val="002960E8"/>
    <w:rsid w:val="00296186"/>
    <w:rsid w:val="0029634F"/>
    <w:rsid w:val="00296352"/>
    <w:rsid w:val="00296462"/>
    <w:rsid w:val="002965FE"/>
    <w:rsid w:val="002969EB"/>
    <w:rsid w:val="00296B26"/>
    <w:rsid w:val="00296F6B"/>
    <w:rsid w:val="00296F9D"/>
    <w:rsid w:val="00297053"/>
    <w:rsid w:val="002975B6"/>
    <w:rsid w:val="00297C4F"/>
    <w:rsid w:val="00297C69"/>
    <w:rsid w:val="00297F75"/>
    <w:rsid w:val="002A0215"/>
    <w:rsid w:val="002A0300"/>
    <w:rsid w:val="002A0495"/>
    <w:rsid w:val="002A09A8"/>
    <w:rsid w:val="002A0AF6"/>
    <w:rsid w:val="002A0B76"/>
    <w:rsid w:val="002A0B96"/>
    <w:rsid w:val="002A0B9A"/>
    <w:rsid w:val="002A0C87"/>
    <w:rsid w:val="002A0DCD"/>
    <w:rsid w:val="002A14D8"/>
    <w:rsid w:val="002A1518"/>
    <w:rsid w:val="002A172B"/>
    <w:rsid w:val="002A1822"/>
    <w:rsid w:val="002A1838"/>
    <w:rsid w:val="002A1972"/>
    <w:rsid w:val="002A1A0C"/>
    <w:rsid w:val="002A1A7A"/>
    <w:rsid w:val="002A1A96"/>
    <w:rsid w:val="002A1AD4"/>
    <w:rsid w:val="002A1D5C"/>
    <w:rsid w:val="002A1DCB"/>
    <w:rsid w:val="002A1ED9"/>
    <w:rsid w:val="002A1F4C"/>
    <w:rsid w:val="002A1FBB"/>
    <w:rsid w:val="002A20CB"/>
    <w:rsid w:val="002A2660"/>
    <w:rsid w:val="002A27AA"/>
    <w:rsid w:val="002A2967"/>
    <w:rsid w:val="002A2A54"/>
    <w:rsid w:val="002A2A68"/>
    <w:rsid w:val="002A2BA2"/>
    <w:rsid w:val="002A2CC2"/>
    <w:rsid w:val="002A2EAB"/>
    <w:rsid w:val="002A2EAE"/>
    <w:rsid w:val="002A3132"/>
    <w:rsid w:val="002A3141"/>
    <w:rsid w:val="002A33EA"/>
    <w:rsid w:val="002A3453"/>
    <w:rsid w:val="002A35D8"/>
    <w:rsid w:val="002A38BC"/>
    <w:rsid w:val="002A3AAB"/>
    <w:rsid w:val="002A3F83"/>
    <w:rsid w:val="002A3FEC"/>
    <w:rsid w:val="002A402B"/>
    <w:rsid w:val="002A40C2"/>
    <w:rsid w:val="002A418A"/>
    <w:rsid w:val="002A43D8"/>
    <w:rsid w:val="002A43E6"/>
    <w:rsid w:val="002A4C7D"/>
    <w:rsid w:val="002A4E0E"/>
    <w:rsid w:val="002A5164"/>
    <w:rsid w:val="002A5299"/>
    <w:rsid w:val="002A5344"/>
    <w:rsid w:val="002A561A"/>
    <w:rsid w:val="002A576A"/>
    <w:rsid w:val="002A5D3C"/>
    <w:rsid w:val="002A6157"/>
    <w:rsid w:val="002A61B3"/>
    <w:rsid w:val="002A61B9"/>
    <w:rsid w:val="002A627A"/>
    <w:rsid w:val="002A65FF"/>
    <w:rsid w:val="002A685F"/>
    <w:rsid w:val="002A6A3D"/>
    <w:rsid w:val="002A6F92"/>
    <w:rsid w:val="002A7025"/>
    <w:rsid w:val="002A7265"/>
    <w:rsid w:val="002A72E5"/>
    <w:rsid w:val="002A7337"/>
    <w:rsid w:val="002A7496"/>
    <w:rsid w:val="002A74C7"/>
    <w:rsid w:val="002A74FD"/>
    <w:rsid w:val="002A7521"/>
    <w:rsid w:val="002A754A"/>
    <w:rsid w:val="002A7EFF"/>
    <w:rsid w:val="002B0095"/>
    <w:rsid w:val="002B0182"/>
    <w:rsid w:val="002B01DE"/>
    <w:rsid w:val="002B03A3"/>
    <w:rsid w:val="002B0861"/>
    <w:rsid w:val="002B08F1"/>
    <w:rsid w:val="002B0990"/>
    <w:rsid w:val="002B0B1D"/>
    <w:rsid w:val="002B0CAD"/>
    <w:rsid w:val="002B0E32"/>
    <w:rsid w:val="002B12FB"/>
    <w:rsid w:val="002B19FD"/>
    <w:rsid w:val="002B1A3A"/>
    <w:rsid w:val="002B1B47"/>
    <w:rsid w:val="002B1E58"/>
    <w:rsid w:val="002B1F91"/>
    <w:rsid w:val="002B2141"/>
    <w:rsid w:val="002B2209"/>
    <w:rsid w:val="002B2225"/>
    <w:rsid w:val="002B240A"/>
    <w:rsid w:val="002B2509"/>
    <w:rsid w:val="002B29DA"/>
    <w:rsid w:val="002B2BE0"/>
    <w:rsid w:val="002B2CED"/>
    <w:rsid w:val="002B2FEC"/>
    <w:rsid w:val="002B32B3"/>
    <w:rsid w:val="002B3557"/>
    <w:rsid w:val="002B391F"/>
    <w:rsid w:val="002B3C61"/>
    <w:rsid w:val="002B3F52"/>
    <w:rsid w:val="002B406B"/>
    <w:rsid w:val="002B411B"/>
    <w:rsid w:val="002B43CC"/>
    <w:rsid w:val="002B4436"/>
    <w:rsid w:val="002B46AC"/>
    <w:rsid w:val="002B475A"/>
    <w:rsid w:val="002B49C8"/>
    <w:rsid w:val="002B4A7C"/>
    <w:rsid w:val="002B4E79"/>
    <w:rsid w:val="002B5038"/>
    <w:rsid w:val="002B55D3"/>
    <w:rsid w:val="002B5671"/>
    <w:rsid w:val="002B57BD"/>
    <w:rsid w:val="002B59D4"/>
    <w:rsid w:val="002B5FFB"/>
    <w:rsid w:val="002B60E3"/>
    <w:rsid w:val="002B6541"/>
    <w:rsid w:val="002B6586"/>
    <w:rsid w:val="002B6650"/>
    <w:rsid w:val="002B6839"/>
    <w:rsid w:val="002B6DB5"/>
    <w:rsid w:val="002B6FAD"/>
    <w:rsid w:val="002B70BE"/>
    <w:rsid w:val="002B7469"/>
    <w:rsid w:val="002B752E"/>
    <w:rsid w:val="002B76D7"/>
    <w:rsid w:val="002B7739"/>
    <w:rsid w:val="002B799E"/>
    <w:rsid w:val="002B7A51"/>
    <w:rsid w:val="002B7B24"/>
    <w:rsid w:val="002B7D8A"/>
    <w:rsid w:val="002B7E36"/>
    <w:rsid w:val="002B7E59"/>
    <w:rsid w:val="002C007C"/>
    <w:rsid w:val="002C00E2"/>
    <w:rsid w:val="002C019D"/>
    <w:rsid w:val="002C054A"/>
    <w:rsid w:val="002C0D46"/>
    <w:rsid w:val="002C0E0A"/>
    <w:rsid w:val="002C0EBE"/>
    <w:rsid w:val="002C0F64"/>
    <w:rsid w:val="002C1093"/>
    <w:rsid w:val="002C116B"/>
    <w:rsid w:val="002C12A9"/>
    <w:rsid w:val="002C1442"/>
    <w:rsid w:val="002C1454"/>
    <w:rsid w:val="002C1865"/>
    <w:rsid w:val="002C1D4B"/>
    <w:rsid w:val="002C2073"/>
    <w:rsid w:val="002C23B7"/>
    <w:rsid w:val="002C2453"/>
    <w:rsid w:val="002C263F"/>
    <w:rsid w:val="002C2693"/>
    <w:rsid w:val="002C2723"/>
    <w:rsid w:val="002C2DEB"/>
    <w:rsid w:val="002C3036"/>
    <w:rsid w:val="002C30D6"/>
    <w:rsid w:val="002C31B9"/>
    <w:rsid w:val="002C337A"/>
    <w:rsid w:val="002C34EE"/>
    <w:rsid w:val="002C389D"/>
    <w:rsid w:val="002C3A75"/>
    <w:rsid w:val="002C3D30"/>
    <w:rsid w:val="002C3F9C"/>
    <w:rsid w:val="002C418F"/>
    <w:rsid w:val="002C421C"/>
    <w:rsid w:val="002C4362"/>
    <w:rsid w:val="002C4909"/>
    <w:rsid w:val="002C4C60"/>
    <w:rsid w:val="002C4EA2"/>
    <w:rsid w:val="002C4EA3"/>
    <w:rsid w:val="002C4EAD"/>
    <w:rsid w:val="002C512F"/>
    <w:rsid w:val="002C533D"/>
    <w:rsid w:val="002C5429"/>
    <w:rsid w:val="002C5A45"/>
    <w:rsid w:val="002C5A8B"/>
    <w:rsid w:val="002C5DC2"/>
    <w:rsid w:val="002C6002"/>
    <w:rsid w:val="002C6192"/>
    <w:rsid w:val="002C6582"/>
    <w:rsid w:val="002C6654"/>
    <w:rsid w:val="002C6B30"/>
    <w:rsid w:val="002C6DB0"/>
    <w:rsid w:val="002C6E56"/>
    <w:rsid w:val="002C7435"/>
    <w:rsid w:val="002C74A2"/>
    <w:rsid w:val="002C7625"/>
    <w:rsid w:val="002C77A3"/>
    <w:rsid w:val="002C77B1"/>
    <w:rsid w:val="002C783E"/>
    <w:rsid w:val="002C790D"/>
    <w:rsid w:val="002C7A9F"/>
    <w:rsid w:val="002C7BBE"/>
    <w:rsid w:val="002C7E8C"/>
    <w:rsid w:val="002C7EA2"/>
    <w:rsid w:val="002D00D5"/>
    <w:rsid w:val="002D00FA"/>
    <w:rsid w:val="002D0191"/>
    <w:rsid w:val="002D0935"/>
    <w:rsid w:val="002D0AC5"/>
    <w:rsid w:val="002D0AD1"/>
    <w:rsid w:val="002D0B1A"/>
    <w:rsid w:val="002D121D"/>
    <w:rsid w:val="002D148E"/>
    <w:rsid w:val="002D1A64"/>
    <w:rsid w:val="002D1B95"/>
    <w:rsid w:val="002D239B"/>
    <w:rsid w:val="002D290A"/>
    <w:rsid w:val="002D2AE7"/>
    <w:rsid w:val="002D2CE1"/>
    <w:rsid w:val="002D318C"/>
    <w:rsid w:val="002D404B"/>
    <w:rsid w:val="002D4207"/>
    <w:rsid w:val="002D4299"/>
    <w:rsid w:val="002D4367"/>
    <w:rsid w:val="002D438B"/>
    <w:rsid w:val="002D489C"/>
    <w:rsid w:val="002D4928"/>
    <w:rsid w:val="002D492C"/>
    <w:rsid w:val="002D4C78"/>
    <w:rsid w:val="002D53BB"/>
    <w:rsid w:val="002D53D2"/>
    <w:rsid w:val="002D5818"/>
    <w:rsid w:val="002D59C4"/>
    <w:rsid w:val="002D5ABE"/>
    <w:rsid w:val="002D5C0D"/>
    <w:rsid w:val="002D6290"/>
    <w:rsid w:val="002D6372"/>
    <w:rsid w:val="002D65B6"/>
    <w:rsid w:val="002D6951"/>
    <w:rsid w:val="002D6C74"/>
    <w:rsid w:val="002D6E01"/>
    <w:rsid w:val="002D6F49"/>
    <w:rsid w:val="002D707F"/>
    <w:rsid w:val="002D70E2"/>
    <w:rsid w:val="002D7286"/>
    <w:rsid w:val="002D72E0"/>
    <w:rsid w:val="002D760B"/>
    <w:rsid w:val="002D7C43"/>
    <w:rsid w:val="002D7DF9"/>
    <w:rsid w:val="002E0044"/>
    <w:rsid w:val="002E00F4"/>
    <w:rsid w:val="002E03BC"/>
    <w:rsid w:val="002E0548"/>
    <w:rsid w:val="002E0635"/>
    <w:rsid w:val="002E0728"/>
    <w:rsid w:val="002E0917"/>
    <w:rsid w:val="002E0A09"/>
    <w:rsid w:val="002E0A10"/>
    <w:rsid w:val="002E0A3D"/>
    <w:rsid w:val="002E0B94"/>
    <w:rsid w:val="002E0DF1"/>
    <w:rsid w:val="002E0FBB"/>
    <w:rsid w:val="002E11D3"/>
    <w:rsid w:val="002E1533"/>
    <w:rsid w:val="002E179F"/>
    <w:rsid w:val="002E1959"/>
    <w:rsid w:val="002E1A54"/>
    <w:rsid w:val="002E1E38"/>
    <w:rsid w:val="002E2009"/>
    <w:rsid w:val="002E2062"/>
    <w:rsid w:val="002E207F"/>
    <w:rsid w:val="002E2438"/>
    <w:rsid w:val="002E2943"/>
    <w:rsid w:val="002E2C3D"/>
    <w:rsid w:val="002E2F8B"/>
    <w:rsid w:val="002E3418"/>
    <w:rsid w:val="002E342B"/>
    <w:rsid w:val="002E3740"/>
    <w:rsid w:val="002E3995"/>
    <w:rsid w:val="002E3A32"/>
    <w:rsid w:val="002E3C15"/>
    <w:rsid w:val="002E3D12"/>
    <w:rsid w:val="002E3FD7"/>
    <w:rsid w:val="002E412E"/>
    <w:rsid w:val="002E42D5"/>
    <w:rsid w:val="002E4345"/>
    <w:rsid w:val="002E4812"/>
    <w:rsid w:val="002E4924"/>
    <w:rsid w:val="002E4949"/>
    <w:rsid w:val="002E4A94"/>
    <w:rsid w:val="002E50DE"/>
    <w:rsid w:val="002E50E1"/>
    <w:rsid w:val="002E516A"/>
    <w:rsid w:val="002E55EB"/>
    <w:rsid w:val="002E56F3"/>
    <w:rsid w:val="002E575A"/>
    <w:rsid w:val="002E58C8"/>
    <w:rsid w:val="002E5A0C"/>
    <w:rsid w:val="002E5B0C"/>
    <w:rsid w:val="002E5C0F"/>
    <w:rsid w:val="002E5C89"/>
    <w:rsid w:val="002E5D1E"/>
    <w:rsid w:val="002E5F33"/>
    <w:rsid w:val="002E5F60"/>
    <w:rsid w:val="002E616A"/>
    <w:rsid w:val="002E6207"/>
    <w:rsid w:val="002E623E"/>
    <w:rsid w:val="002E62E7"/>
    <w:rsid w:val="002E636F"/>
    <w:rsid w:val="002E6827"/>
    <w:rsid w:val="002E68D7"/>
    <w:rsid w:val="002E68F8"/>
    <w:rsid w:val="002E6C4E"/>
    <w:rsid w:val="002E6CF2"/>
    <w:rsid w:val="002E6D5C"/>
    <w:rsid w:val="002E6EDC"/>
    <w:rsid w:val="002E6FF0"/>
    <w:rsid w:val="002E7136"/>
    <w:rsid w:val="002E7A24"/>
    <w:rsid w:val="002E7A86"/>
    <w:rsid w:val="002E7B65"/>
    <w:rsid w:val="002E7B7F"/>
    <w:rsid w:val="002E7C48"/>
    <w:rsid w:val="002F00D9"/>
    <w:rsid w:val="002F011D"/>
    <w:rsid w:val="002F01D8"/>
    <w:rsid w:val="002F025E"/>
    <w:rsid w:val="002F0801"/>
    <w:rsid w:val="002F09CC"/>
    <w:rsid w:val="002F0AC9"/>
    <w:rsid w:val="002F1087"/>
    <w:rsid w:val="002F10CB"/>
    <w:rsid w:val="002F121E"/>
    <w:rsid w:val="002F1687"/>
    <w:rsid w:val="002F1BB3"/>
    <w:rsid w:val="002F1D41"/>
    <w:rsid w:val="002F2072"/>
    <w:rsid w:val="002F21E4"/>
    <w:rsid w:val="002F24DB"/>
    <w:rsid w:val="002F299E"/>
    <w:rsid w:val="002F2B32"/>
    <w:rsid w:val="002F2B74"/>
    <w:rsid w:val="002F2BDB"/>
    <w:rsid w:val="002F2F7B"/>
    <w:rsid w:val="002F3043"/>
    <w:rsid w:val="002F312A"/>
    <w:rsid w:val="002F31BA"/>
    <w:rsid w:val="002F31EC"/>
    <w:rsid w:val="002F33B4"/>
    <w:rsid w:val="002F3959"/>
    <w:rsid w:val="002F4163"/>
    <w:rsid w:val="002F4235"/>
    <w:rsid w:val="002F456E"/>
    <w:rsid w:val="002F4701"/>
    <w:rsid w:val="002F4C53"/>
    <w:rsid w:val="002F53D3"/>
    <w:rsid w:val="002F55FA"/>
    <w:rsid w:val="002F576E"/>
    <w:rsid w:val="002F5772"/>
    <w:rsid w:val="002F5D4D"/>
    <w:rsid w:val="002F5E00"/>
    <w:rsid w:val="002F5E0F"/>
    <w:rsid w:val="002F61A3"/>
    <w:rsid w:val="002F61A6"/>
    <w:rsid w:val="002F6414"/>
    <w:rsid w:val="002F6453"/>
    <w:rsid w:val="002F6637"/>
    <w:rsid w:val="002F6681"/>
    <w:rsid w:val="002F6E32"/>
    <w:rsid w:val="002F7103"/>
    <w:rsid w:val="002F71C9"/>
    <w:rsid w:val="002F74EC"/>
    <w:rsid w:val="002F7659"/>
    <w:rsid w:val="002F772E"/>
    <w:rsid w:val="002F7850"/>
    <w:rsid w:val="002F78EC"/>
    <w:rsid w:val="002F79D4"/>
    <w:rsid w:val="002F7BB3"/>
    <w:rsid w:val="002F7CCC"/>
    <w:rsid w:val="002F7D86"/>
    <w:rsid w:val="00300196"/>
    <w:rsid w:val="00300289"/>
    <w:rsid w:val="0030034E"/>
    <w:rsid w:val="00300698"/>
    <w:rsid w:val="0030076D"/>
    <w:rsid w:val="00300AFD"/>
    <w:rsid w:val="00300E01"/>
    <w:rsid w:val="00300E07"/>
    <w:rsid w:val="00300E2E"/>
    <w:rsid w:val="00301161"/>
    <w:rsid w:val="00301427"/>
    <w:rsid w:val="00301AA8"/>
    <w:rsid w:val="00301B28"/>
    <w:rsid w:val="00301BAA"/>
    <w:rsid w:val="00301F16"/>
    <w:rsid w:val="003020FC"/>
    <w:rsid w:val="0030234B"/>
    <w:rsid w:val="003023A9"/>
    <w:rsid w:val="00302550"/>
    <w:rsid w:val="00302832"/>
    <w:rsid w:val="00302CF9"/>
    <w:rsid w:val="0030303B"/>
    <w:rsid w:val="00303253"/>
    <w:rsid w:val="00303517"/>
    <w:rsid w:val="003036AA"/>
    <w:rsid w:val="003039A7"/>
    <w:rsid w:val="00303AE2"/>
    <w:rsid w:val="00303B39"/>
    <w:rsid w:val="00303D0B"/>
    <w:rsid w:val="00303D87"/>
    <w:rsid w:val="00303DDB"/>
    <w:rsid w:val="00303E5B"/>
    <w:rsid w:val="00303EE0"/>
    <w:rsid w:val="0030428B"/>
    <w:rsid w:val="003044B0"/>
    <w:rsid w:val="0030469B"/>
    <w:rsid w:val="0030475D"/>
    <w:rsid w:val="0030494D"/>
    <w:rsid w:val="00304A7E"/>
    <w:rsid w:val="00304E16"/>
    <w:rsid w:val="00304E1C"/>
    <w:rsid w:val="00304ECB"/>
    <w:rsid w:val="00304EF9"/>
    <w:rsid w:val="003053B6"/>
    <w:rsid w:val="0030573F"/>
    <w:rsid w:val="0030574A"/>
    <w:rsid w:val="00305A58"/>
    <w:rsid w:val="00305ABF"/>
    <w:rsid w:val="00305AC4"/>
    <w:rsid w:val="00305BFB"/>
    <w:rsid w:val="00305D51"/>
    <w:rsid w:val="00305E05"/>
    <w:rsid w:val="00305FE1"/>
    <w:rsid w:val="003061AC"/>
    <w:rsid w:val="003064C1"/>
    <w:rsid w:val="0030676E"/>
    <w:rsid w:val="003067A8"/>
    <w:rsid w:val="003068B1"/>
    <w:rsid w:val="00306C71"/>
    <w:rsid w:val="00306CA9"/>
    <w:rsid w:val="00306E12"/>
    <w:rsid w:val="00307135"/>
    <w:rsid w:val="00307200"/>
    <w:rsid w:val="003072CD"/>
    <w:rsid w:val="0030736C"/>
    <w:rsid w:val="0030766F"/>
    <w:rsid w:val="003076F2"/>
    <w:rsid w:val="003100FB"/>
    <w:rsid w:val="0031017E"/>
    <w:rsid w:val="00310328"/>
    <w:rsid w:val="0031046B"/>
    <w:rsid w:val="003107B2"/>
    <w:rsid w:val="0031086B"/>
    <w:rsid w:val="00310CFF"/>
    <w:rsid w:val="003113B6"/>
    <w:rsid w:val="00311550"/>
    <w:rsid w:val="003116E5"/>
    <w:rsid w:val="00311742"/>
    <w:rsid w:val="0031180E"/>
    <w:rsid w:val="003119F6"/>
    <w:rsid w:val="00312127"/>
    <w:rsid w:val="003125AB"/>
    <w:rsid w:val="003126E2"/>
    <w:rsid w:val="003127B0"/>
    <w:rsid w:val="0031326E"/>
    <w:rsid w:val="003135F5"/>
    <w:rsid w:val="00313743"/>
    <w:rsid w:val="00313876"/>
    <w:rsid w:val="00313BCC"/>
    <w:rsid w:val="00313F7C"/>
    <w:rsid w:val="00314004"/>
    <w:rsid w:val="0031401A"/>
    <w:rsid w:val="00314359"/>
    <w:rsid w:val="003144BE"/>
    <w:rsid w:val="00314580"/>
    <w:rsid w:val="00314D2E"/>
    <w:rsid w:val="00314D55"/>
    <w:rsid w:val="00315074"/>
    <w:rsid w:val="0031512B"/>
    <w:rsid w:val="003154E3"/>
    <w:rsid w:val="00315512"/>
    <w:rsid w:val="003159BF"/>
    <w:rsid w:val="00315A5D"/>
    <w:rsid w:val="00315D13"/>
    <w:rsid w:val="0031638B"/>
    <w:rsid w:val="003163E2"/>
    <w:rsid w:val="00316601"/>
    <w:rsid w:val="0031705A"/>
    <w:rsid w:val="003170C0"/>
    <w:rsid w:val="00317600"/>
    <w:rsid w:val="0032040D"/>
    <w:rsid w:val="003204C0"/>
    <w:rsid w:val="00320524"/>
    <w:rsid w:val="0032059B"/>
    <w:rsid w:val="003205F2"/>
    <w:rsid w:val="003206B9"/>
    <w:rsid w:val="003206E0"/>
    <w:rsid w:val="00320C62"/>
    <w:rsid w:val="00320D23"/>
    <w:rsid w:val="00320EEF"/>
    <w:rsid w:val="00321019"/>
    <w:rsid w:val="00321190"/>
    <w:rsid w:val="00321243"/>
    <w:rsid w:val="00321341"/>
    <w:rsid w:val="00321351"/>
    <w:rsid w:val="0032146E"/>
    <w:rsid w:val="003215DE"/>
    <w:rsid w:val="00321825"/>
    <w:rsid w:val="00321B12"/>
    <w:rsid w:val="00321BAF"/>
    <w:rsid w:val="00321EFB"/>
    <w:rsid w:val="00321FBC"/>
    <w:rsid w:val="00322358"/>
    <w:rsid w:val="00322404"/>
    <w:rsid w:val="0032259F"/>
    <w:rsid w:val="003225C9"/>
    <w:rsid w:val="0032271E"/>
    <w:rsid w:val="00322756"/>
    <w:rsid w:val="003227A9"/>
    <w:rsid w:val="003229C5"/>
    <w:rsid w:val="00322A79"/>
    <w:rsid w:val="00322CA6"/>
    <w:rsid w:val="00322FC4"/>
    <w:rsid w:val="003231E3"/>
    <w:rsid w:val="0032361A"/>
    <w:rsid w:val="00323C17"/>
    <w:rsid w:val="00323F4B"/>
    <w:rsid w:val="00324359"/>
    <w:rsid w:val="0032439D"/>
    <w:rsid w:val="003243D0"/>
    <w:rsid w:val="003244D3"/>
    <w:rsid w:val="003245AF"/>
    <w:rsid w:val="003245C1"/>
    <w:rsid w:val="00324675"/>
    <w:rsid w:val="00324864"/>
    <w:rsid w:val="0032496E"/>
    <w:rsid w:val="003249CE"/>
    <w:rsid w:val="00324EC8"/>
    <w:rsid w:val="00324FE2"/>
    <w:rsid w:val="003250D6"/>
    <w:rsid w:val="003251E4"/>
    <w:rsid w:val="0032528E"/>
    <w:rsid w:val="003252D3"/>
    <w:rsid w:val="00325583"/>
    <w:rsid w:val="0032577E"/>
    <w:rsid w:val="003257E7"/>
    <w:rsid w:val="003259A6"/>
    <w:rsid w:val="00325DB8"/>
    <w:rsid w:val="003260CC"/>
    <w:rsid w:val="0032613D"/>
    <w:rsid w:val="0032661B"/>
    <w:rsid w:val="00326758"/>
    <w:rsid w:val="003269F7"/>
    <w:rsid w:val="00326EA5"/>
    <w:rsid w:val="00326FCC"/>
    <w:rsid w:val="00326FD0"/>
    <w:rsid w:val="0032723D"/>
    <w:rsid w:val="0032726C"/>
    <w:rsid w:val="0032793D"/>
    <w:rsid w:val="003279E8"/>
    <w:rsid w:val="00327AEF"/>
    <w:rsid w:val="00327AF5"/>
    <w:rsid w:val="00327C19"/>
    <w:rsid w:val="00327CB7"/>
    <w:rsid w:val="00327D04"/>
    <w:rsid w:val="00327DC3"/>
    <w:rsid w:val="003305BE"/>
    <w:rsid w:val="00330655"/>
    <w:rsid w:val="003307D6"/>
    <w:rsid w:val="00330EE1"/>
    <w:rsid w:val="00331475"/>
    <w:rsid w:val="00331D1A"/>
    <w:rsid w:val="00331D20"/>
    <w:rsid w:val="00331EF3"/>
    <w:rsid w:val="00332100"/>
    <w:rsid w:val="003324FE"/>
    <w:rsid w:val="0033258D"/>
    <w:rsid w:val="003325E8"/>
    <w:rsid w:val="00332606"/>
    <w:rsid w:val="00332A30"/>
    <w:rsid w:val="00332AE6"/>
    <w:rsid w:val="00332B3E"/>
    <w:rsid w:val="00332D92"/>
    <w:rsid w:val="00332FED"/>
    <w:rsid w:val="00333057"/>
    <w:rsid w:val="003330E7"/>
    <w:rsid w:val="00333204"/>
    <w:rsid w:val="00333245"/>
    <w:rsid w:val="00333248"/>
    <w:rsid w:val="003335A6"/>
    <w:rsid w:val="003336A1"/>
    <w:rsid w:val="003337E5"/>
    <w:rsid w:val="00333C19"/>
    <w:rsid w:val="00333D0C"/>
    <w:rsid w:val="00333E06"/>
    <w:rsid w:val="00333FD6"/>
    <w:rsid w:val="003340BE"/>
    <w:rsid w:val="00334112"/>
    <w:rsid w:val="003341F0"/>
    <w:rsid w:val="003343B4"/>
    <w:rsid w:val="003345E8"/>
    <w:rsid w:val="00334C19"/>
    <w:rsid w:val="00334C63"/>
    <w:rsid w:val="00335118"/>
    <w:rsid w:val="003353E6"/>
    <w:rsid w:val="003353F5"/>
    <w:rsid w:val="00335421"/>
    <w:rsid w:val="003355B9"/>
    <w:rsid w:val="00335704"/>
    <w:rsid w:val="003357F0"/>
    <w:rsid w:val="00335899"/>
    <w:rsid w:val="00335E08"/>
    <w:rsid w:val="00335E2E"/>
    <w:rsid w:val="00335F87"/>
    <w:rsid w:val="00335FCD"/>
    <w:rsid w:val="0033629C"/>
    <w:rsid w:val="00336317"/>
    <w:rsid w:val="003363B9"/>
    <w:rsid w:val="00336688"/>
    <w:rsid w:val="003367A7"/>
    <w:rsid w:val="00336945"/>
    <w:rsid w:val="00336A0E"/>
    <w:rsid w:val="00336A41"/>
    <w:rsid w:val="00336C56"/>
    <w:rsid w:val="00336D1C"/>
    <w:rsid w:val="003377BA"/>
    <w:rsid w:val="00337B90"/>
    <w:rsid w:val="00337C33"/>
    <w:rsid w:val="00337D93"/>
    <w:rsid w:val="00337D9C"/>
    <w:rsid w:val="00337E03"/>
    <w:rsid w:val="00340227"/>
    <w:rsid w:val="003403BC"/>
    <w:rsid w:val="003404AA"/>
    <w:rsid w:val="0034083B"/>
    <w:rsid w:val="00340A74"/>
    <w:rsid w:val="00340EBD"/>
    <w:rsid w:val="00340F16"/>
    <w:rsid w:val="00340F74"/>
    <w:rsid w:val="00340FE5"/>
    <w:rsid w:val="00341093"/>
    <w:rsid w:val="00341718"/>
    <w:rsid w:val="00342230"/>
    <w:rsid w:val="003423A1"/>
    <w:rsid w:val="0034248F"/>
    <w:rsid w:val="0034251F"/>
    <w:rsid w:val="00342DA6"/>
    <w:rsid w:val="003431E0"/>
    <w:rsid w:val="00343357"/>
    <w:rsid w:val="003433FC"/>
    <w:rsid w:val="003436A2"/>
    <w:rsid w:val="00343BC6"/>
    <w:rsid w:val="003440C9"/>
    <w:rsid w:val="0034441C"/>
    <w:rsid w:val="003445CD"/>
    <w:rsid w:val="00344945"/>
    <w:rsid w:val="00344CE4"/>
    <w:rsid w:val="00344FE7"/>
    <w:rsid w:val="00345096"/>
    <w:rsid w:val="00345178"/>
    <w:rsid w:val="00345698"/>
    <w:rsid w:val="003456B3"/>
    <w:rsid w:val="003456F1"/>
    <w:rsid w:val="0034572D"/>
    <w:rsid w:val="00345790"/>
    <w:rsid w:val="003458C8"/>
    <w:rsid w:val="00345938"/>
    <w:rsid w:val="00345A0E"/>
    <w:rsid w:val="00345AC9"/>
    <w:rsid w:val="00345CBA"/>
    <w:rsid w:val="00345D80"/>
    <w:rsid w:val="00345E44"/>
    <w:rsid w:val="00345EEE"/>
    <w:rsid w:val="0034611F"/>
    <w:rsid w:val="00346330"/>
    <w:rsid w:val="00346505"/>
    <w:rsid w:val="00346784"/>
    <w:rsid w:val="003469A5"/>
    <w:rsid w:val="003469C9"/>
    <w:rsid w:val="003469E8"/>
    <w:rsid w:val="00346FA9"/>
    <w:rsid w:val="003472DB"/>
    <w:rsid w:val="003477C4"/>
    <w:rsid w:val="0034787C"/>
    <w:rsid w:val="00347BD6"/>
    <w:rsid w:val="00350023"/>
    <w:rsid w:val="00350096"/>
    <w:rsid w:val="0035011B"/>
    <w:rsid w:val="0035082E"/>
    <w:rsid w:val="0035093F"/>
    <w:rsid w:val="00350B15"/>
    <w:rsid w:val="00350CC6"/>
    <w:rsid w:val="00351019"/>
    <w:rsid w:val="0035108C"/>
    <w:rsid w:val="00351118"/>
    <w:rsid w:val="0035116D"/>
    <w:rsid w:val="003513A6"/>
    <w:rsid w:val="00351453"/>
    <w:rsid w:val="0035183D"/>
    <w:rsid w:val="00351C31"/>
    <w:rsid w:val="0035204D"/>
    <w:rsid w:val="0035237F"/>
    <w:rsid w:val="0035240A"/>
    <w:rsid w:val="003527C3"/>
    <w:rsid w:val="00352886"/>
    <w:rsid w:val="00352D5B"/>
    <w:rsid w:val="00352F41"/>
    <w:rsid w:val="0035312D"/>
    <w:rsid w:val="003533F7"/>
    <w:rsid w:val="0035349F"/>
    <w:rsid w:val="00353533"/>
    <w:rsid w:val="0035384A"/>
    <w:rsid w:val="00353867"/>
    <w:rsid w:val="00353BF6"/>
    <w:rsid w:val="00353C71"/>
    <w:rsid w:val="00353E57"/>
    <w:rsid w:val="00353FFE"/>
    <w:rsid w:val="00354204"/>
    <w:rsid w:val="003542A7"/>
    <w:rsid w:val="00354321"/>
    <w:rsid w:val="00354AF8"/>
    <w:rsid w:val="00354B35"/>
    <w:rsid w:val="00354CA3"/>
    <w:rsid w:val="00354D63"/>
    <w:rsid w:val="00354D7F"/>
    <w:rsid w:val="00354D92"/>
    <w:rsid w:val="00354DC2"/>
    <w:rsid w:val="00354E9F"/>
    <w:rsid w:val="00354EA6"/>
    <w:rsid w:val="00354F24"/>
    <w:rsid w:val="0035507C"/>
    <w:rsid w:val="0035527F"/>
    <w:rsid w:val="0035542E"/>
    <w:rsid w:val="00355488"/>
    <w:rsid w:val="0035552E"/>
    <w:rsid w:val="00355571"/>
    <w:rsid w:val="00355CBE"/>
    <w:rsid w:val="00355FF9"/>
    <w:rsid w:val="0035601F"/>
    <w:rsid w:val="00356175"/>
    <w:rsid w:val="0035617E"/>
    <w:rsid w:val="0035635E"/>
    <w:rsid w:val="003563E4"/>
    <w:rsid w:val="00356590"/>
    <w:rsid w:val="00356918"/>
    <w:rsid w:val="00356A38"/>
    <w:rsid w:val="00356B12"/>
    <w:rsid w:val="00356B4D"/>
    <w:rsid w:val="00356B90"/>
    <w:rsid w:val="00357141"/>
    <w:rsid w:val="0035728C"/>
    <w:rsid w:val="0035777B"/>
    <w:rsid w:val="00357938"/>
    <w:rsid w:val="003579AA"/>
    <w:rsid w:val="00357A34"/>
    <w:rsid w:val="00357C18"/>
    <w:rsid w:val="00357CE1"/>
    <w:rsid w:val="00360055"/>
    <w:rsid w:val="0036014F"/>
    <w:rsid w:val="00360279"/>
    <w:rsid w:val="00360478"/>
    <w:rsid w:val="00360510"/>
    <w:rsid w:val="003606EF"/>
    <w:rsid w:val="00360E3B"/>
    <w:rsid w:val="00360F1D"/>
    <w:rsid w:val="003610CF"/>
    <w:rsid w:val="003611D7"/>
    <w:rsid w:val="003614B8"/>
    <w:rsid w:val="003614BC"/>
    <w:rsid w:val="0036164A"/>
    <w:rsid w:val="0036216D"/>
    <w:rsid w:val="00362180"/>
    <w:rsid w:val="003622B8"/>
    <w:rsid w:val="00362497"/>
    <w:rsid w:val="003629CA"/>
    <w:rsid w:val="00362AE2"/>
    <w:rsid w:val="00362BC4"/>
    <w:rsid w:val="00362C89"/>
    <w:rsid w:val="003631DF"/>
    <w:rsid w:val="0036363D"/>
    <w:rsid w:val="003639DD"/>
    <w:rsid w:val="00363DEB"/>
    <w:rsid w:val="00363E93"/>
    <w:rsid w:val="00363EC6"/>
    <w:rsid w:val="00363F32"/>
    <w:rsid w:val="00363FFA"/>
    <w:rsid w:val="00364349"/>
    <w:rsid w:val="003644DD"/>
    <w:rsid w:val="00364570"/>
    <w:rsid w:val="003645D6"/>
    <w:rsid w:val="003647A5"/>
    <w:rsid w:val="0036497B"/>
    <w:rsid w:val="00364C40"/>
    <w:rsid w:val="00364CD4"/>
    <w:rsid w:val="00364E08"/>
    <w:rsid w:val="00364FD3"/>
    <w:rsid w:val="0036506B"/>
    <w:rsid w:val="00365326"/>
    <w:rsid w:val="0036592C"/>
    <w:rsid w:val="00365A08"/>
    <w:rsid w:val="00365A89"/>
    <w:rsid w:val="00365EE3"/>
    <w:rsid w:val="0036603B"/>
    <w:rsid w:val="003661DB"/>
    <w:rsid w:val="00366335"/>
    <w:rsid w:val="00366348"/>
    <w:rsid w:val="00366619"/>
    <w:rsid w:val="00366814"/>
    <w:rsid w:val="00366AB0"/>
    <w:rsid w:val="00366B38"/>
    <w:rsid w:val="00366BDB"/>
    <w:rsid w:val="00366C33"/>
    <w:rsid w:val="00366DDB"/>
    <w:rsid w:val="00366EC3"/>
    <w:rsid w:val="00367411"/>
    <w:rsid w:val="00367573"/>
    <w:rsid w:val="00367BA9"/>
    <w:rsid w:val="00367DCF"/>
    <w:rsid w:val="00367F86"/>
    <w:rsid w:val="00367F9C"/>
    <w:rsid w:val="00370029"/>
    <w:rsid w:val="003701C1"/>
    <w:rsid w:val="00370270"/>
    <w:rsid w:val="003703DC"/>
    <w:rsid w:val="0037060D"/>
    <w:rsid w:val="00370769"/>
    <w:rsid w:val="003707D9"/>
    <w:rsid w:val="003709B8"/>
    <w:rsid w:val="00370B8C"/>
    <w:rsid w:val="00370BC6"/>
    <w:rsid w:val="00370D23"/>
    <w:rsid w:val="00370ED0"/>
    <w:rsid w:val="00370FF8"/>
    <w:rsid w:val="00371087"/>
    <w:rsid w:val="00371656"/>
    <w:rsid w:val="003716A2"/>
    <w:rsid w:val="00371A4E"/>
    <w:rsid w:val="00371BBB"/>
    <w:rsid w:val="00371EEF"/>
    <w:rsid w:val="003721E9"/>
    <w:rsid w:val="00372267"/>
    <w:rsid w:val="0037236D"/>
    <w:rsid w:val="003725C3"/>
    <w:rsid w:val="00372721"/>
    <w:rsid w:val="003729A7"/>
    <w:rsid w:val="00372AE5"/>
    <w:rsid w:val="00372B70"/>
    <w:rsid w:val="00373275"/>
    <w:rsid w:val="003735E2"/>
    <w:rsid w:val="00373679"/>
    <w:rsid w:val="003736D3"/>
    <w:rsid w:val="003737D7"/>
    <w:rsid w:val="0037394C"/>
    <w:rsid w:val="00373A68"/>
    <w:rsid w:val="00373BA8"/>
    <w:rsid w:val="00373C04"/>
    <w:rsid w:val="00373CA2"/>
    <w:rsid w:val="00373DFE"/>
    <w:rsid w:val="0037431B"/>
    <w:rsid w:val="00374325"/>
    <w:rsid w:val="00374622"/>
    <w:rsid w:val="00374768"/>
    <w:rsid w:val="00374E20"/>
    <w:rsid w:val="00374F07"/>
    <w:rsid w:val="00374F55"/>
    <w:rsid w:val="003750D9"/>
    <w:rsid w:val="003755BD"/>
    <w:rsid w:val="003756CE"/>
    <w:rsid w:val="00375760"/>
    <w:rsid w:val="003759B1"/>
    <w:rsid w:val="00375C37"/>
    <w:rsid w:val="00375C98"/>
    <w:rsid w:val="00375D52"/>
    <w:rsid w:val="00376020"/>
    <w:rsid w:val="003762CB"/>
    <w:rsid w:val="0037639A"/>
    <w:rsid w:val="003767E3"/>
    <w:rsid w:val="003767F7"/>
    <w:rsid w:val="0037693B"/>
    <w:rsid w:val="00376C1F"/>
    <w:rsid w:val="00376E45"/>
    <w:rsid w:val="003771B1"/>
    <w:rsid w:val="00377253"/>
    <w:rsid w:val="00377562"/>
    <w:rsid w:val="003776CF"/>
    <w:rsid w:val="00377A0F"/>
    <w:rsid w:val="00377B68"/>
    <w:rsid w:val="00377C8E"/>
    <w:rsid w:val="00377EA1"/>
    <w:rsid w:val="003800BD"/>
    <w:rsid w:val="003801C7"/>
    <w:rsid w:val="003802F0"/>
    <w:rsid w:val="003804B9"/>
    <w:rsid w:val="003804CB"/>
    <w:rsid w:val="0038061D"/>
    <w:rsid w:val="003808C2"/>
    <w:rsid w:val="00380976"/>
    <w:rsid w:val="00380B6F"/>
    <w:rsid w:val="00380F1F"/>
    <w:rsid w:val="00381162"/>
    <w:rsid w:val="00381175"/>
    <w:rsid w:val="003813BC"/>
    <w:rsid w:val="003813C5"/>
    <w:rsid w:val="0038177F"/>
    <w:rsid w:val="00381C50"/>
    <w:rsid w:val="00381C5F"/>
    <w:rsid w:val="00381D72"/>
    <w:rsid w:val="00381EAC"/>
    <w:rsid w:val="00381EB3"/>
    <w:rsid w:val="003825CE"/>
    <w:rsid w:val="003827B0"/>
    <w:rsid w:val="0038293D"/>
    <w:rsid w:val="003829CE"/>
    <w:rsid w:val="00382BA0"/>
    <w:rsid w:val="00382DB5"/>
    <w:rsid w:val="00382DC0"/>
    <w:rsid w:val="00382DD8"/>
    <w:rsid w:val="00382E5A"/>
    <w:rsid w:val="00382FBA"/>
    <w:rsid w:val="0038300E"/>
    <w:rsid w:val="003832CD"/>
    <w:rsid w:val="00383557"/>
    <w:rsid w:val="00383B2E"/>
    <w:rsid w:val="00383B82"/>
    <w:rsid w:val="00383E5E"/>
    <w:rsid w:val="003844BB"/>
    <w:rsid w:val="00384612"/>
    <w:rsid w:val="003846CB"/>
    <w:rsid w:val="003848B4"/>
    <w:rsid w:val="00384C7E"/>
    <w:rsid w:val="00384D39"/>
    <w:rsid w:val="00384D5B"/>
    <w:rsid w:val="00384E6D"/>
    <w:rsid w:val="003850FF"/>
    <w:rsid w:val="00385187"/>
    <w:rsid w:val="003854F7"/>
    <w:rsid w:val="00385ACE"/>
    <w:rsid w:val="00385D52"/>
    <w:rsid w:val="00385DD8"/>
    <w:rsid w:val="003860B4"/>
    <w:rsid w:val="0038633E"/>
    <w:rsid w:val="0038640B"/>
    <w:rsid w:val="00386462"/>
    <w:rsid w:val="00386797"/>
    <w:rsid w:val="003869FB"/>
    <w:rsid w:val="00386B4F"/>
    <w:rsid w:val="00386E8E"/>
    <w:rsid w:val="003870D0"/>
    <w:rsid w:val="0038713A"/>
    <w:rsid w:val="003871E8"/>
    <w:rsid w:val="00387521"/>
    <w:rsid w:val="0038766E"/>
    <w:rsid w:val="0038767C"/>
    <w:rsid w:val="00387A0F"/>
    <w:rsid w:val="00387B9C"/>
    <w:rsid w:val="0039005B"/>
    <w:rsid w:val="003902EB"/>
    <w:rsid w:val="003906AF"/>
    <w:rsid w:val="003907D0"/>
    <w:rsid w:val="00390851"/>
    <w:rsid w:val="00390E2A"/>
    <w:rsid w:val="00390E80"/>
    <w:rsid w:val="00390FFB"/>
    <w:rsid w:val="00391062"/>
    <w:rsid w:val="003918B3"/>
    <w:rsid w:val="003918B8"/>
    <w:rsid w:val="003922F1"/>
    <w:rsid w:val="003922FE"/>
    <w:rsid w:val="003927BE"/>
    <w:rsid w:val="003928F0"/>
    <w:rsid w:val="00392A34"/>
    <w:rsid w:val="00392A47"/>
    <w:rsid w:val="00392ACC"/>
    <w:rsid w:val="00392D7B"/>
    <w:rsid w:val="003932F8"/>
    <w:rsid w:val="0039347A"/>
    <w:rsid w:val="0039348D"/>
    <w:rsid w:val="003935DC"/>
    <w:rsid w:val="0039381B"/>
    <w:rsid w:val="003939FE"/>
    <w:rsid w:val="00393CBC"/>
    <w:rsid w:val="00393D5A"/>
    <w:rsid w:val="00393D70"/>
    <w:rsid w:val="00393D9E"/>
    <w:rsid w:val="00393DBE"/>
    <w:rsid w:val="00393EF6"/>
    <w:rsid w:val="00394582"/>
    <w:rsid w:val="00394809"/>
    <w:rsid w:val="00394ABC"/>
    <w:rsid w:val="00394AEB"/>
    <w:rsid w:val="00394C6E"/>
    <w:rsid w:val="00394E12"/>
    <w:rsid w:val="00394EF8"/>
    <w:rsid w:val="00394F93"/>
    <w:rsid w:val="00395178"/>
    <w:rsid w:val="0039537D"/>
    <w:rsid w:val="00395400"/>
    <w:rsid w:val="003954AB"/>
    <w:rsid w:val="00395886"/>
    <w:rsid w:val="003959D4"/>
    <w:rsid w:val="00395A78"/>
    <w:rsid w:val="00395D10"/>
    <w:rsid w:val="00395F64"/>
    <w:rsid w:val="00395F92"/>
    <w:rsid w:val="00395FD3"/>
    <w:rsid w:val="003960BE"/>
    <w:rsid w:val="003962F1"/>
    <w:rsid w:val="003962F5"/>
    <w:rsid w:val="00396813"/>
    <w:rsid w:val="00396AED"/>
    <w:rsid w:val="00396C2D"/>
    <w:rsid w:val="00396C45"/>
    <w:rsid w:val="00396C96"/>
    <w:rsid w:val="00396E01"/>
    <w:rsid w:val="003973FD"/>
    <w:rsid w:val="003974F1"/>
    <w:rsid w:val="003975A7"/>
    <w:rsid w:val="0039789C"/>
    <w:rsid w:val="00397AE4"/>
    <w:rsid w:val="00397FE1"/>
    <w:rsid w:val="003A00AF"/>
    <w:rsid w:val="003A00E0"/>
    <w:rsid w:val="003A01DC"/>
    <w:rsid w:val="003A03C0"/>
    <w:rsid w:val="003A069F"/>
    <w:rsid w:val="003A06A1"/>
    <w:rsid w:val="003A0A92"/>
    <w:rsid w:val="003A0C9D"/>
    <w:rsid w:val="003A0EA2"/>
    <w:rsid w:val="003A10F9"/>
    <w:rsid w:val="003A112D"/>
    <w:rsid w:val="003A1381"/>
    <w:rsid w:val="003A151E"/>
    <w:rsid w:val="003A1830"/>
    <w:rsid w:val="003A186B"/>
    <w:rsid w:val="003A1969"/>
    <w:rsid w:val="003A19D7"/>
    <w:rsid w:val="003A1A02"/>
    <w:rsid w:val="003A1DDB"/>
    <w:rsid w:val="003A1EC0"/>
    <w:rsid w:val="003A1F7C"/>
    <w:rsid w:val="003A2373"/>
    <w:rsid w:val="003A26D9"/>
    <w:rsid w:val="003A2716"/>
    <w:rsid w:val="003A2CD6"/>
    <w:rsid w:val="003A2CF4"/>
    <w:rsid w:val="003A2F46"/>
    <w:rsid w:val="003A30D5"/>
    <w:rsid w:val="003A312C"/>
    <w:rsid w:val="003A3294"/>
    <w:rsid w:val="003A3520"/>
    <w:rsid w:val="003A362F"/>
    <w:rsid w:val="003A36C8"/>
    <w:rsid w:val="003A37D1"/>
    <w:rsid w:val="003A382A"/>
    <w:rsid w:val="003A396E"/>
    <w:rsid w:val="003A3F3A"/>
    <w:rsid w:val="003A3F44"/>
    <w:rsid w:val="003A415E"/>
    <w:rsid w:val="003A42CA"/>
    <w:rsid w:val="003A477E"/>
    <w:rsid w:val="003A493B"/>
    <w:rsid w:val="003A4D15"/>
    <w:rsid w:val="003A5077"/>
    <w:rsid w:val="003A52B3"/>
    <w:rsid w:val="003A5354"/>
    <w:rsid w:val="003A542A"/>
    <w:rsid w:val="003A5883"/>
    <w:rsid w:val="003A592C"/>
    <w:rsid w:val="003A5E6E"/>
    <w:rsid w:val="003A5EA8"/>
    <w:rsid w:val="003A6072"/>
    <w:rsid w:val="003A65C8"/>
    <w:rsid w:val="003A6671"/>
    <w:rsid w:val="003A6696"/>
    <w:rsid w:val="003A66A4"/>
    <w:rsid w:val="003A66C0"/>
    <w:rsid w:val="003A6A56"/>
    <w:rsid w:val="003A6C72"/>
    <w:rsid w:val="003A6D94"/>
    <w:rsid w:val="003A7364"/>
    <w:rsid w:val="003A73A1"/>
    <w:rsid w:val="003A757B"/>
    <w:rsid w:val="003A75CC"/>
    <w:rsid w:val="003A77A3"/>
    <w:rsid w:val="003A78EF"/>
    <w:rsid w:val="003A7D0D"/>
    <w:rsid w:val="003B00A2"/>
    <w:rsid w:val="003B01B9"/>
    <w:rsid w:val="003B0266"/>
    <w:rsid w:val="003B0483"/>
    <w:rsid w:val="003B07C2"/>
    <w:rsid w:val="003B08FB"/>
    <w:rsid w:val="003B0AF7"/>
    <w:rsid w:val="003B0B61"/>
    <w:rsid w:val="003B0B7B"/>
    <w:rsid w:val="003B0CEE"/>
    <w:rsid w:val="003B0D58"/>
    <w:rsid w:val="003B0FD5"/>
    <w:rsid w:val="003B1261"/>
    <w:rsid w:val="003B13B5"/>
    <w:rsid w:val="003B1593"/>
    <w:rsid w:val="003B1738"/>
    <w:rsid w:val="003B179E"/>
    <w:rsid w:val="003B1AD5"/>
    <w:rsid w:val="003B1D7B"/>
    <w:rsid w:val="003B1F02"/>
    <w:rsid w:val="003B1F5E"/>
    <w:rsid w:val="003B2370"/>
    <w:rsid w:val="003B2475"/>
    <w:rsid w:val="003B288F"/>
    <w:rsid w:val="003B2955"/>
    <w:rsid w:val="003B2998"/>
    <w:rsid w:val="003B3022"/>
    <w:rsid w:val="003B3433"/>
    <w:rsid w:val="003B3867"/>
    <w:rsid w:val="003B3C23"/>
    <w:rsid w:val="003B3E44"/>
    <w:rsid w:val="003B3FB0"/>
    <w:rsid w:val="003B40B1"/>
    <w:rsid w:val="003B413B"/>
    <w:rsid w:val="003B4276"/>
    <w:rsid w:val="003B44B7"/>
    <w:rsid w:val="003B46CE"/>
    <w:rsid w:val="003B4912"/>
    <w:rsid w:val="003B4C48"/>
    <w:rsid w:val="003B4C9D"/>
    <w:rsid w:val="003B4D3B"/>
    <w:rsid w:val="003B4E88"/>
    <w:rsid w:val="003B4FAD"/>
    <w:rsid w:val="003B50E7"/>
    <w:rsid w:val="003B5172"/>
    <w:rsid w:val="003B525C"/>
    <w:rsid w:val="003B5281"/>
    <w:rsid w:val="003B54A9"/>
    <w:rsid w:val="003B57F1"/>
    <w:rsid w:val="003B596A"/>
    <w:rsid w:val="003B5C0E"/>
    <w:rsid w:val="003B5C15"/>
    <w:rsid w:val="003B5D1B"/>
    <w:rsid w:val="003B5D52"/>
    <w:rsid w:val="003B5ED6"/>
    <w:rsid w:val="003B5FF8"/>
    <w:rsid w:val="003B60C5"/>
    <w:rsid w:val="003B61D9"/>
    <w:rsid w:val="003B635F"/>
    <w:rsid w:val="003B6474"/>
    <w:rsid w:val="003B6896"/>
    <w:rsid w:val="003B69AE"/>
    <w:rsid w:val="003B6E5A"/>
    <w:rsid w:val="003B6E97"/>
    <w:rsid w:val="003B6F5A"/>
    <w:rsid w:val="003B74D8"/>
    <w:rsid w:val="003B7521"/>
    <w:rsid w:val="003B7647"/>
    <w:rsid w:val="003B796E"/>
    <w:rsid w:val="003B79BF"/>
    <w:rsid w:val="003B7A32"/>
    <w:rsid w:val="003B7B53"/>
    <w:rsid w:val="003C0A59"/>
    <w:rsid w:val="003C0CA8"/>
    <w:rsid w:val="003C105C"/>
    <w:rsid w:val="003C113B"/>
    <w:rsid w:val="003C1401"/>
    <w:rsid w:val="003C1467"/>
    <w:rsid w:val="003C17C2"/>
    <w:rsid w:val="003C18BB"/>
    <w:rsid w:val="003C1AB1"/>
    <w:rsid w:val="003C1F68"/>
    <w:rsid w:val="003C237B"/>
    <w:rsid w:val="003C250B"/>
    <w:rsid w:val="003C2513"/>
    <w:rsid w:val="003C2579"/>
    <w:rsid w:val="003C27B0"/>
    <w:rsid w:val="003C286A"/>
    <w:rsid w:val="003C2B95"/>
    <w:rsid w:val="003C2C2F"/>
    <w:rsid w:val="003C2E89"/>
    <w:rsid w:val="003C31C1"/>
    <w:rsid w:val="003C329B"/>
    <w:rsid w:val="003C3489"/>
    <w:rsid w:val="003C3527"/>
    <w:rsid w:val="003C3F1E"/>
    <w:rsid w:val="003C42A1"/>
    <w:rsid w:val="003C42E5"/>
    <w:rsid w:val="003C4461"/>
    <w:rsid w:val="003C45CC"/>
    <w:rsid w:val="003C4635"/>
    <w:rsid w:val="003C4D9C"/>
    <w:rsid w:val="003C4F5B"/>
    <w:rsid w:val="003C4F7F"/>
    <w:rsid w:val="003C51B6"/>
    <w:rsid w:val="003C5408"/>
    <w:rsid w:val="003C5592"/>
    <w:rsid w:val="003C55E9"/>
    <w:rsid w:val="003C5734"/>
    <w:rsid w:val="003C594C"/>
    <w:rsid w:val="003C5F2F"/>
    <w:rsid w:val="003C5F4E"/>
    <w:rsid w:val="003C5FAD"/>
    <w:rsid w:val="003C5FF1"/>
    <w:rsid w:val="003C663E"/>
    <w:rsid w:val="003C66B0"/>
    <w:rsid w:val="003C6B81"/>
    <w:rsid w:val="003C6C3A"/>
    <w:rsid w:val="003C6E39"/>
    <w:rsid w:val="003C6F29"/>
    <w:rsid w:val="003C70DC"/>
    <w:rsid w:val="003C7A1B"/>
    <w:rsid w:val="003C7ABD"/>
    <w:rsid w:val="003C7CFD"/>
    <w:rsid w:val="003C7F3D"/>
    <w:rsid w:val="003D01C7"/>
    <w:rsid w:val="003D0359"/>
    <w:rsid w:val="003D0544"/>
    <w:rsid w:val="003D07C0"/>
    <w:rsid w:val="003D0950"/>
    <w:rsid w:val="003D09AC"/>
    <w:rsid w:val="003D09CB"/>
    <w:rsid w:val="003D0D5B"/>
    <w:rsid w:val="003D0EBD"/>
    <w:rsid w:val="003D127E"/>
    <w:rsid w:val="003D14A7"/>
    <w:rsid w:val="003D18EA"/>
    <w:rsid w:val="003D19B7"/>
    <w:rsid w:val="003D2126"/>
    <w:rsid w:val="003D2135"/>
    <w:rsid w:val="003D2342"/>
    <w:rsid w:val="003D2388"/>
    <w:rsid w:val="003D244F"/>
    <w:rsid w:val="003D281C"/>
    <w:rsid w:val="003D2986"/>
    <w:rsid w:val="003D2A39"/>
    <w:rsid w:val="003D2A4F"/>
    <w:rsid w:val="003D2B9A"/>
    <w:rsid w:val="003D2BA8"/>
    <w:rsid w:val="003D2C1E"/>
    <w:rsid w:val="003D341D"/>
    <w:rsid w:val="003D3433"/>
    <w:rsid w:val="003D3529"/>
    <w:rsid w:val="003D353B"/>
    <w:rsid w:val="003D3721"/>
    <w:rsid w:val="003D37E2"/>
    <w:rsid w:val="003D383B"/>
    <w:rsid w:val="003D38CB"/>
    <w:rsid w:val="003D3D74"/>
    <w:rsid w:val="003D40A4"/>
    <w:rsid w:val="003D419B"/>
    <w:rsid w:val="003D42D9"/>
    <w:rsid w:val="003D45AB"/>
    <w:rsid w:val="003D46B5"/>
    <w:rsid w:val="003D472E"/>
    <w:rsid w:val="003D4770"/>
    <w:rsid w:val="003D4998"/>
    <w:rsid w:val="003D4AD7"/>
    <w:rsid w:val="003D4D2E"/>
    <w:rsid w:val="003D4EA8"/>
    <w:rsid w:val="003D52C2"/>
    <w:rsid w:val="003D60DC"/>
    <w:rsid w:val="003D62FF"/>
    <w:rsid w:val="003D6381"/>
    <w:rsid w:val="003D699A"/>
    <w:rsid w:val="003D6A7F"/>
    <w:rsid w:val="003D6CE5"/>
    <w:rsid w:val="003D6DB1"/>
    <w:rsid w:val="003D7348"/>
    <w:rsid w:val="003D739F"/>
    <w:rsid w:val="003D75D9"/>
    <w:rsid w:val="003D77FF"/>
    <w:rsid w:val="003D7A31"/>
    <w:rsid w:val="003D7B9C"/>
    <w:rsid w:val="003D7DEF"/>
    <w:rsid w:val="003D7FC0"/>
    <w:rsid w:val="003E0160"/>
    <w:rsid w:val="003E0194"/>
    <w:rsid w:val="003E0491"/>
    <w:rsid w:val="003E0866"/>
    <w:rsid w:val="003E08BD"/>
    <w:rsid w:val="003E0A8C"/>
    <w:rsid w:val="003E0B0E"/>
    <w:rsid w:val="003E0C3B"/>
    <w:rsid w:val="003E115E"/>
    <w:rsid w:val="003E161E"/>
    <w:rsid w:val="003E18AA"/>
    <w:rsid w:val="003E1958"/>
    <w:rsid w:val="003E1AFE"/>
    <w:rsid w:val="003E1BE1"/>
    <w:rsid w:val="003E1C54"/>
    <w:rsid w:val="003E1D40"/>
    <w:rsid w:val="003E1D9A"/>
    <w:rsid w:val="003E2556"/>
    <w:rsid w:val="003E2ADB"/>
    <w:rsid w:val="003E3178"/>
    <w:rsid w:val="003E351F"/>
    <w:rsid w:val="003E363E"/>
    <w:rsid w:val="003E3691"/>
    <w:rsid w:val="003E3927"/>
    <w:rsid w:val="003E3953"/>
    <w:rsid w:val="003E3A6E"/>
    <w:rsid w:val="003E3B12"/>
    <w:rsid w:val="003E3B16"/>
    <w:rsid w:val="003E3BFF"/>
    <w:rsid w:val="003E3EDC"/>
    <w:rsid w:val="003E3F56"/>
    <w:rsid w:val="003E3FE0"/>
    <w:rsid w:val="003E4063"/>
    <w:rsid w:val="003E4100"/>
    <w:rsid w:val="003E4335"/>
    <w:rsid w:val="003E4361"/>
    <w:rsid w:val="003E4520"/>
    <w:rsid w:val="003E45BD"/>
    <w:rsid w:val="003E45E9"/>
    <w:rsid w:val="003E4634"/>
    <w:rsid w:val="003E4908"/>
    <w:rsid w:val="003E4AF9"/>
    <w:rsid w:val="003E4B6B"/>
    <w:rsid w:val="003E4B8B"/>
    <w:rsid w:val="003E4C49"/>
    <w:rsid w:val="003E4DC2"/>
    <w:rsid w:val="003E505E"/>
    <w:rsid w:val="003E54DF"/>
    <w:rsid w:val="003E5889"/>
    <w:rsid w:val="003E58AD"/>
    <w:rsid w:val="003E5A76"/>
    <w:rsid w:val="003E5AE4"/>
    <w:rsid w:val="003E5C1D"/>
    <w:rsid w:val="003E5C94"/>
    <w:rsid w:val="003E5D96"/>
    <w:rsid w:val="003E5DC4"/>
    <w:rsid w:val="003E5EA3"/>
    <w:rsid w:val="003E5EA8"/>
    <w:rsid w:val="003E5EDE"/>
    <w:rsid w:val="003E6285"/>
    <w:rsid w:val="003E635E"/>
    <w:rsid w:val="003E649E"/>
    <w:rsid w:val="003E65EB"/>
    <w:rsid w:val="003E6BC9"/>
    <w:rsid w:val="003E6E02"/>
    <w:rsid w:val="003E70CD"/>
    <w:rsid w:val="003E717A"/>
    <w:rsid w:val="003E71F1"/>
    <w:rsid w:val="003E7388"/>
    <w:rsid w:val="003E7510"/>
    <w:rsid w:val="003E76A7"/>
    <w:rsid w:val="003E76D8"/>
    <w:rsid w:val="003E777B"/>
    <w:rsid w:val="003E78CB"/>
    <w:rsid w:val="003E79DA"/>
    <w:rsid w:val="003E7A55"/>
    <w:rsid w:val="003E7EFA"/>
    <w:rsid w:val="003F000B"/>
    <w:rsid w:val="003F0062"/>
    <w:rsid w:val="003F03E1"/>
    <w:rsid w:val="003F08D6"/>
    <w:rsid w:val="003F0D67"/>
    <w:rsid w:val="003F0F4D"/>
    <w:rsid w:val="003F0FA1"/>
    <w:rsid w:val="003F10E7"/>
    <w:rsid w:val="003F1252"/>
    <w:rsid w:val="003F1616"/>
    <w:rsid w:val="003F1678"/>
    <w:rsid w:val="003F173B"/>
    <w:rsid w:val="003F1776"/>
    <w:rsid w:val="003F19DC"/>
    <w:rsid w:val="003F1C2C"/>
    <w:rsid w:val="003F1D0F"/>
    <w:rsid w:val="003F1DA9"/>
    <w:rsid w:val="003F1EC2"/>
    <w:rsid w:val="003F1EFD"/>
    <w:rsid w:val="003F220B"/>
    <w:rsid w:val="003F2434"/>
    <w:rsid w:val="003F24C1"/>
    <w:rsid w:val="003F24E0"/>
    <w:rsid w:val="003F26A3"/>
    <w:rsid w:val="003F26F8"/>
    <w:rsid w:val="003F2FDE"/>
    <w:rsid w:val="003F3040"/>
    <w:rsid w:val="003F3224"/>
    <w:rsid w:val="003F34F4"/>
    <w:rsid w:val="003F3599"/>
    <w:rsid w:val="003F393A"/>
    <w:rsid w:val="003F3AD6"/>
    <w:rsid w:val="003F3B38"/>
    <w:rsid w:val="003F3C72"/>
    <w:rsid w:val="003F3CCA"/>
    <w:rsid w:val="003F3FB6"/>
    <w:rsid w:val="003F4175"/>
    <w:rsid w:val="003F4888"/>
    <w:rsid w:val="003F48B0"/>
    <w:rsid w:val="003F4B75"/>
    <w:rsid w:val="003F4BEA"/>
    <w:rsid w:val="003F4D82"/>
    <w:rsid w:val="003F50C5"/>
    <w:rsid w:val="003F5523"/>
    <w:rsid w:val="003F5AC0"/>
    <w:rsid w:val="003F5AE8"/>
    <w:rsid w:val="003F5D7A"/>
    <w:rsid w:val="003F6551"/>
    <w:rsid w:val="003F6555"/>
    <w:rsid w:val="003F65C0"/>
    <w:rsid w:val="003F6908"/>
    <w:rsid w:val="003F6A44"/>
    <w:rsid w:val="003F6A89"/>
    <w:rsid w:val="003F6AAA"/>
    <w:rsid w:val="003F6C5C"/>
    <w:rsid w:val="003F6D4B"/>
    <w:rsid w:val="003F6EB9"/>
    <w:rsid w:val="003F765D"/>
    <w:rsid w:val="003F77A1"/>
    <w:rsid w:val="003F77CB"/>
    <w:rsid w:val="003F7887"/>
    <w:rsid w:val="003F79E9"/>
    <w:rsid w:val="003F7BE8"/>
    <w:rsid w:val="003F7C5D"/>
    <w:rsid w:val="003F7FD0"/>
    <w:rsid w:val="004000E2"/>
    <w:rsid w:val="004002FC"/>
    <w:rsid w:val="004007DB"/>
    <w:rsid w:val="00400A2D"/>
    <w:rsid w:val="00400E63"/>
    <w:rsid w:val="0040110F"/>
    <w:rsid w:val="004015F5"/>
    <w:rsid w:val="00401AB8"/>
    <w:rsid w:val="00401B9C"/>
    <w:rsid w:val="00401D14"/>
    <w:rsid w:val="00401DD4"/>
    <w:rsid w:val="00401F3D"/>
    <w:rsid w:val="0040211D"/>
    <w:rsid w:val="0040219A"/>
    <w:rsid w:val="004024A1"/>
    <w:rsid w:val="004027F8"/>
    <w:rsid w:val="0040293D"/>
    <w:rsid w:val="00402EF4"/>
    <w:rsid w:val="00403387"/>
    <w:rsid w:val="004033F8"/>
    <w:rsid w:val="00403487"/>
    <w:rsid w:val="00403BDD"/>
    <w:rsid w:val="00403D9A"/>
    <w:rsid w:val="00404319"/>
    <w:rsid w:val="0040449C"/>
    <w:rsid w:val="004044A0"/>
    <w:rsid w:val="004044A9"/>
    <w:rsid w:val="004045CF"/>
    <w:rsid w:val="004049C1"/>
    <w:rsid w:val="004049D4"/>
    <w:rsid w:val="004049D7"/>
    <w:rsid w:val="00404CFE"/>
    <w:rsid w:val="00404D6E"/>
    <w:rsid w:val="00404E24"/>
    <w:rsid w:val="00404EBC"/>
    <w:rsid w:val="00405233"/>
    <w:rsid w:val="00405253"/>
    <w:rsid w:val="004054B3"/>
    <w:rsid w:val="004055A8"/>
    <w:rsid w:val="004058F2"/>
    <w:rsid w:val="00405A03"/>
    <w:rsid w:val="00405C43"/>
    <w:rsid w:val="00405EED"/>
    <w:rsid w:val="00405FB8"/>
    <w:rsid w:val="0040621E"/>
    <w:rsid w:val="0040648E"/>
    <w:rsid w:val="0040665A"/>
    <w:rsid w:val="004069CE"/>
    <w:rsid w:val="00406B92"/>
    <w:rsid w:val="00406D06"/>
    <w:rsid w:val="00406FBE"/>
    <w:rsid w:val="00407500"/>
    <w:rsid w:val="004076D2"/>
    <w:rsid w:val="004077B5"/>
    <w:rsid w:val="004078FE"/>
    <w:rsid w:val="004079D0"/>
    <w:rsid w:val="004079D5"/>
    <w:rsid w:val="00407A3B"/>
    <w:rsid w:val="004103D6"/>
    <w:rsid w:val="004105BE"/>
    <w:rsid w:val="00410B19"/>
    <w:rsid w:val="00410C0F"/>
    <w:rsid w:val="00410CB2"/>
    <w:rsid w:val="00410D5E"/>
    <w:rsid w:val="00411193"/>
    <w:rsid w:val="00411276"/>
    <w:rsid w:val="00411710"/>
    <w:rsid w:val="004117CA"/>
    <w:rsid w:val="0041199C"/>
    <w:rsid w:val="00411D68"/>
    <w:rsid w:val="00411EE6"/>
    <w:rsid w:val="004120A4"/>
    <w:rsid w:val="004121B9"/>
    <w:rsid w:val="0041235A"/>
    <w:rsid w:val="00412396"/>
    <w:rsid w:val="004126EA"/>
    <w:rsid w:val="00412856"/>
    <w:rsid w:val="00412960"/>
    <w:rsid w:val="00412C5D"/>
    <w:rsid w:val="00412E18"/>
    <w:rsid w:val="00412FCA"/>
    <w:rsid w:val="004130A8"/>
    <w:rsid w:val="004131A2"/>
    <w:rsid w:val="00413234"/>
    <w:rsid w:val="004134B4"/>
    <w:rsid w:val="004136FC"/>
    <w:rsid w:val="00413823"/>
    <w:rsid w:val="00413AA8"/>
    <w:rsid w:val="00413BC1"/>
    <w:rsid w:val="00413BCB"/>
    <w:rsid w:val="00414283"/>
    <w:rsid w:val="00414310"/>
    <w:rsid w:val="00414657"/>
    <w:rsid w:val="0041468B"/>
    <w:rsid w:val="00414746"/>
    <w:rsid w:val="00414AB9"/>
    <w:rsid w:val="00414FA3"/>
    <w:rsid w:val="00415157"/>
    <w:rsid w:val="00415285"/>
    <w:rsid w:val="0041532F"/>
    <w:rsid w:val="0041558A"/>
    <w:rsid w:val="00415610"/>
    <w:rsid w:val="00415642"/>
    <w:rsid w:val="004156D1"/>
    <w:rsid w:val="0041573C"/>
    <w:rsid w:val="00415A53"/>
    <w:rsid w:val="00415D3D"/>
    <w:rsid w:val="00415DD4"/>
    <w:rsid w:val="00415DDF"/>
    <w:rsid w:val="00416024"/>
    <w:rsid w:val="0041645D"/>
    <w:rsid w:val="0041649F"/>
    <w:rsid w:val="0041671A"/>
    <w:rsid w:val="00416863"/>
    <w:rsid w:val="00416B41"/>
    <w:rsid w:val="00417153"/>
    <w:rsid w:val="00417339"/>
    <w:rsid w:val="00417444"/>
    <w:rsid w:val="004174C7"/>
    <w:rsid w:val="0041756A"/>
    <w:rsid w:val="004176BF"/>
    <w:rsid w:val="00417986"/>
    <w:rsid w:val="00417990"/>
    <w:rsid w:val="00417A59"/>
    <w:rsid w:val="00417AF3"/>
    <w:rsid w:val="00417B20"/>
    <w:rsid w:val="00417EF0"/>
    <w:rsid w:val="004201F5"/>
    <w:rsid w:val="004202E5"/>
    <w:rsid w:val="00420307"/>
    <w:rsid w:val="00420427"/>
    <w:rsid w:val="004206C5"/>
    <w:rsid w:val="0042083A"/>
    <w:rsid w:val="00420E15"/>
    <w:rsid w:val="0042100A"/>
    <w:rsid w:val="004210A0"/>
    <w:rsid w:val="004211B8"/>
    <w:rsid w:val="0042135B"/>
    <w:rsid w:val="00421455"/>
    <w:rsid w:val="0042154B"/>
    <w:rsid w:val="00421906"/>
    <w:rsid w:val="00421967"/>
    <w:rsid w:val="00421E27"/>
    <w:rsid w:val="00421F14"/>
    <w:rsid w:val="00421FD3"/>
    <w:rsid w:val="0042229F"/>
    <w:rsid w:val="004222C2"/>
    <w:rsid w:val="00422586"/>
    <w:rsid w:val="0042272D"/>
    <w:rsid w:val="00422891"/>
    <w:rsid w:val="00423163"/>
    <w:rsid w:val="0042327E"/>
    <w:rsid w:val="00423C38"/>
    <w:rsid w:val="00423E40"/>
    <w:rsid w:val="00423EFA"/>
    <w:rsid w:val="00423F31"/>
    <w:rsid w:val="00423F58"/>
    <w:rsid w:val="0042434F"/>
    <w:rsid w:val="00424584"/>
    <w:rsid w:val="00424691"/>
    <w:rsid w:val="00424825"/>
    <w:rsid w:val="00424A1A"/>
    <w:rsid w:val="00424B6C"/>
    <w:rsid w:val="00424F7A"/>
    <w:rsid w:val="00425053"/>
    <w:rsid w:val="0042542C"/>
    <w:rsid w:val="004254C4"/>
    <w:rsid w:val="004256BE"/>
    <w:rsid w:val="0042594A"/>
    <w:rsid w:val="00425BF0"/>
    <w:rsid w:val="00425D04"/>
    <w:rsid w:val="004264C3"/>
    <w:rsid w:val="004266B1"/>
    <w:rsid w:val="004269F1"/>
    <w:rsid w:val="00426C1D"/>
    <w:rsid w:val="00426F6D"/>
    <w:rsid w:val="00427122"/>
    <w:rsid w:val="004271EB"/>
    <w:rsid w:val="00427499"/>
    <w:rsid w:val="0042753E"/>
    <w:rsid w:val="0042762D"/>
    <w:rsid w:val="0042765B"/>
    <w:rsid w:val="004276D8"/>
    <w:rsid w:val="00427B38"/>
    <w:rsid w:val="00427F2B"/>
    <w:rsid w:val="004307B2"/>
    <w:rsid w:val="00430A9C"/>
    <w:rsid w:val="00430F14"/>
    <w:rsid w:val="004315D4"/>
    <w:rsid w:val="00431F13"/>
    <w:rsid w:val="0043211A"/>
    <w:rsid w:val="0043213D"/>
    <w:rsid w:val="00432291"/>
    <w:rsid w:val="004322F8"/>
    <w:rsid w:val="00432460"/>
    <w:rsid w:val="004324B8"/>
    <w:rsid w:val="00432501"/>
    <w:rsid w:val="004326F2"/>
    <w:rsid w:val="00432938"/>
    <w:rsid w:val="00432CCB"/>
    <w:rsid w:val="00432E0A"/>
    <w:rsid w:val="00432E87"/>
    <w:rsid w:val="00432FD0"/>
    <w:rsid w:val="00432FE3"/>
    <w:rsid w:val="004333D2"/>
    <w:rsid w:val="004335D6"/>
    <w:rsid w:val="0043378B"/>
    <w:rsid w:val="00433B5D"/>
    <w:rsid w:val="00434382"/>
    <w:rsid w:val="004345B7"/>
    <w:rsid w:val="00434954"/>
    <w:rsid w:val="00434B71"/>
    <w:rsid w:val="00434BC4"/>
    <w:rsid w:val="00434D91"/>
    <w:rsid w:val="00434EF8"/>
    <w:rsid w:val="004353E6"/>
    <w:rsid w:val="00435557"/>
    <w:rsid w:val="0043559B"/>
    <w:rsid w:val="004357B4"/>
    <w:rsid w:val="004358CA"/>
    <w:rsid w:val="00435931"/>
    <w:rsid w:val="004359A5"/>
    <w:rsid w:val="004359F4"/>
    <w:rsid w:val="00435B88"/>
    <w:rsid w:val="00435BE0"/>
    <w:rsid w:val="00435D86"/>
    <w:rsid w:val="00435D9A"/>
    <w:rsid w:val="00436378"/>
    <w:rsid w:val="00436500"/>
    <w:rsid w:val="0043694B"/>
    <w:rsid w:val="00436E35"/>
    <w:rsid w:val="00436FA6"/>
    <w:rsid w:val="00436FE6"/>
    <w:rsid w:val="00437136"/>
    <w:rsid w:val="004371C0"/>
    <w:rsid w:val="004376BB"/>
    <w:rsid w:val="004379DB"/>
    <w:rsid w:val="00437AF4"/>
    <w:rsid w:val="00437E05"/>
    <w:rsid w:val="00437EF4"/>
    <w:rsid w:val="0044004B"/>
    <w:rsid w:val="00440234"/>
    <w:rsid w:val="004404DF"/>
    <w:rsid w:val="00440634"/>
    <w:rsid w:val="00440649"/>
    <w:rsid w:val="00440803"/>
    <w:rsid w:val="0044086F"/>
    <w:rsid w:val="00440989"/>
    <w:rsid w:val="004409E0"/>
    <w:rsid w:val="004409EF"/>
    <w:rsid w:val="00440A7D"/>
    <w:rsid w:val="00440BA9"/>
    <w:rsid w:val="00440C32"/>
    <w:rsid w:val="00440C9F"/>
    <w:rsid w:val="00440DDE"/>
    <w:rsid w:val="00440FC8"/>
    <w:rsid w:val="004413D0"/>
    <w:rsid w:val="00441427"/>
    <w:rsid w:val="00441A3F"/>
    <w:rsid w:val="00441B0D"/>
    <w:rsid w:val="00441E38"/>
    <w:rsid w:val="00441E88"/>
    <w:rsid w:val="004420C2"/>
    <w:rsid w:val="00442777"/>
    <w:rsid w:val="0044284D"/>
    <w:rsid w:val="00442954"/>
    <w:rsid w:val="004429B0"/>
    <w:rsid w:val="00442A69"/>
    <w:rsid w:val="00442B2B"/>
    <w:rsid w:val="00442CBA"/>
    <w:rsid w:val="00442EEE"/>
    <w:rsid w:val="0044312D"/>
    <w:rsid w:val="0044319C"/>
    <w:rsid w:val="00443390"/>
    <w:rsid w:val="004433E5"/>
    <w:rsid w:val="00443411"/>
    <w:rsid w:val="00443526"/>
    <w:rsid w:val="0044360C"/>
    <w:rsid w:val="00443A4A"/>
    <w:rsid w:val="00443A7C"/>
    <w:rsid w:val="00443AD5"/>
    <w:rsid w:val="00443E21"/>
    <w:rsid w:val="00443F38"/>
    <w:rsid w:val="00444160"/>
    <w:rsid w:val="00444169"/>
    <w:rsid w:val="00444218"/>
    <w:rsid w:val="0044440B"/>
    <w:rsid w:val="00444A7F"/>
    <w:rsid w:val="00444AB9"/>
    <w:rsid w:val="00444BED"/>
    <w:rsid w:val="00444E55"/>
    <w:rsid w:val="00444FC9"/>
    <w:rsid w:val="004451DC"/>
    <w:rsid w:val="0044548A"/>
    <w:rsid w:val="0044551E"/>
    <w:rsid w:val="004455D6"/>
    <w:rsid w:val="004456AA"/>
    <w:rsid w:val="00445723"/>
    <w:rsid w:val="00445745"/>
    <w:rsid w:val="004458DF"/>
    <w:rsid w:val="00445A51"/>
    <w:rsid w:val="00445BA5"/>
    <w:rsid w:val="00446094"/>
    <w:rsid w:val="004460CD"/>
    <w:rsid w:val="00446189"/>
    <w:rsid w:val="00446501"/>
    <w:rsid w:val="00446517"/>
    <w:rsid w:val="00446592"/>
    <w:rsid w:val="00446613"/>
    <w:rsid w:val="004468AE"/>
    <w:rsid w:val="00446A2E"/>
    <w:rsid w:val="004470FE"/>
    <w:rsid w:val="004471D8"/>
    <w:rsid w:val="00447C42"/>
    <w:rsid w:val="00447C7D"/>
    <w:rsid w:val="00447E68"/>
    <w:rsid w:val="00447E6C"/>
    <w:rsid w:val="00447F23"/>
    <w:rsid w:val="0045000E"/>
    <w:rsid w:val="004500B1"/>
    <w:rsid w:val="00450588"/>
    <w:rsid w:val="00450AE2"/>
    <w:rsid w:val="00450D58"/>
    <w:rsid w:val="00450D9E"/>
    <w:rsid w:val="0045127F"/>
    <w:rsid w:val="0045150C"/>
    <w:rsid w:val="0045181B"/>
    <w:rsid w:val="004519BC"/>
    <w:rsid w:val="00451B64"/>
    <w:rsid w:val="00451E04"/>
    <w:rsid w:val="00451ECE"/>
    <w:rsid w:val="00452011"/>
    <w:rsid w:val="004520D4"/>
    <w:rsid w:val="00452197"/>
    <w:rsid w:val="0045238D"/>
    <w:rsid w:val="0045253A"/>
    <w:rsid w:val="004529CD"/>
    <w:rsid w:val="00452E63"/>
    <w:rsid w:val="00452E68"/>
    <w:rsid w:val="004530E6"/>
    <w:rsid w:val="00453239"/>
    <w:rsid w:val="00453505"/>
    <w:rsid w:val="004535AC"/>
    <w:rsid w:val="00453842"/>
    <w:rsid w:val="00453AED"/>
    <w:rsid w:val="00453B31"/>
    <w:rsid w:val="00453DAD"/>
    <w:rsid w:val="004540F8"/>
    <w:rsid w:val="00454198"/>
    <w:rsid w:val="004541F2"/>
    <w:rsid w:val="004542E7"/>
    <w:rsid w:val="00454641"/>
    <w:rsid w:val="004547CE"/>
    <w:rsid w:val="004548F0"/>
    <w:rsid w:val="00454BBE"/>
    <w:rsid w:val="00455102"/>
    <w:rsid w:val="00455181"/>
    <w:rsid w:val="004555EE"/>
    <w:rsid w:val="00455969"/>
    <w:rsid w:val="00455B04"/>
    <w:rsid w:val="00455D9E"/>
    <w:rsid w:val="00455DC7"/>
    <w:rsid w:val="00455E05"/>
    <w:rsid w:val="00455E50"/>
    <w:rsid w:val="00456001"/>
    <w:rsid w:val="00456498"/>
    <w:rsid w:val="004564B0"/>
    <w:rsid w:val="0045700F"/>
    <w:rsid w:val="0045714C"/>
    <w:rsid w:val="004573E0"/>
    <w:rsid w:val="0045744A"/>
    <w:rsid w:val="004574E3"/>
    <w:rsid w:val="00457630"/>
    <w:rsid w:val="00457897"/>
    <w:rsid w:val="004579D0"/>
    <w:rsid w:val="00457A33"/>
    <w:rsid w:val="00457C63"/>
    <w:rsid w:val="00457EBD"/>
    <w:rsid w:val="00460100"/>
    <w:rsid w:val="00460544"/>
    <w:rsid w:val="004608B2"/>
    <w:rsid w:val="00460A16"/>
    <w:rsid w:val="00460A92"/>
    <w:rsid w:val="00460B04"/>
    <w:rsid w:val="00460B9E"/>
    <w:rsid w:val="00460CD1"/>
    <w:rsid w:val="00460CDC"/>
    <w:rsid w:val="00460EAB"/>
    <w:rsid w:val="00460EEE"/>
    <w:rsid w:val="00460F44"/>
    <w:rsid w:val="00461102"/>
    <w:rsid w:val="00461618"/>
    <w:rsid w:val="00461677"/>
    <w:rsid w:val="00461853"/>
    <w:rsid w:val="00461E56"/>
    <w:rsid w:val="00461FFC"/>
    <w:rsid w:val="0046203E"/>
    <w:rsid w:val="00462160"/>
    <w:rsid w:val="00462278"/>
    <w:rsid w:val="0046237D"/>
    <w:rsid w:val="00462621"/>
    <w:rsid w:val="004628B9"/>
    <w:rsid w:val="0046291F"/>
    <w:rsid w:val="00462CAA"/>
    <w:rsid w:val="00462D60"/>
    <w:rsid w:val="00462DF5"/>
    <w:rsid w:val="00462E11"/>
    <w:rsid w:val="0046312A"/>
    <w:rsid w:val="00463395"/>
    <w:rsid w:val="00463549"/>
    <w:rsid w:val="004635DA"/>
    <w:rsid w:val="0046372E"/>
    <w:rsid w:val="004637EC"/>
    <w:rsid w:val="00463FE8"/>
    <w:rsid w:val="004640A8"/>
    <w:rsid w:val="00464243"/>
    <w:rsid w:val="00464411"/>
    <w:rsid w:val="0046446B"/>
    <w:rsid w:val="004649C9"/>
    <w:rsid w:val="00464AA9"/>
    <w:rsid w:val="00464B9C"/>
    <w:rsid w:val="00465232"/>
    <w:rsid w:val="0046530F"/>
    <w:rsid w:val="004653DF"/>
    <w:rsid w:val="004654AA"/>
    <w:rsid w:val="004654C6"/>
    <w:rsid w:val="004655A4"/>
    <w:rsid w:val="0046562C"/>
    <w:rsid w:val="004662AF"/>
    <w:rsid w:val="004665D5"/>
    <w:rsid w:val="004665E9"/>
    <w:rsid w:val="004667F0"/>
    <w:rsid w:val="004669BF"/>
    <w:rsid w:val="00466BCD"/>
    <w:rsid w:val="00467202"/>
    <w:rsid w:val="00467536"/>
    <w:rsid w:val="004676A0"/>
    <w:rsid w:val="00467804"/>
    <w:rsid w:val="0046781D"/>
    <w:rsid w:val="00467BA9"/>
    <w:rsid w:val="00467BCD"/>
    <w:rsid w:val="00467CEB"/>
    <w:rsid w:val="00467D75"/>
    <w:rsid w:val="00467E08"/>
    <w:rsid w:val="00467FCF"/>
    <w:rsid w:val="004700AF"/>
    <w:rsid w:val="0047057E"/>
    <w:rsid w:val="00470922"/>
    <w:rsid w:val="00470B7F"/>
    <w:rsid w:val="00470DF7"/>
    <w:rsid w:val="004711CF"/>
    <w:rsid w:val="004712E0"/>
    <w:rsid w:val="0047156F"/>
    <w:rsid w:val="0047167A"/>
    <w:rsid w:val="004716FB"/>
    <w:rsid w:val="0047177E"/>
    <w:rsid w:val="0047199D"/>
    <w:rsid w:val="00472017"/>
    <w:rsid w:val="004720E4"/>
    <w:rsid w:val="0047236A"/>
    <w:rsid w:val="004726C5"/>
    <w:rsid w:val="00472994"/>
    <w:rsid w:val="00472B8B"/>
    <w:rsid w:val="00472D00"/>
    <w:rsid w:val="004732F6"/>
    <w:rsid w:val="00473767"/>
    <w:rsid w:val="004737CA"/>
    <w:rsid w:val="00473B2E"/>
    <w:rsid w:val="00473B9E"/>
    <w:rsid w:val="00473C97"/>
    <w:rsid w:val="00473D2C"/>
    <w:rsid w:val="00474001"/>
    <w:rsid w:val="00474009"/>
    <w:rsid w:val="004749FB"/>
    <w:rsid w:val="00474A74"/>
    <w:rsid w:val="00474BA4"/>
    <w:rsid w:val="00474BB8"/>
    <w:rsid w:val="00474C23"/>
    <w:rsid w:val="00474F7B"/>
    <w:rsid w:val="00474FA3"/>
    <w:rsid w:val="00475001"/>
    <w:rsid w:val="004752C7"/>
    <w:rsid w:val="004752F1"/>
    <w:rsid w:val="00475345"/>
    <w:rsid w:val="004754AB"/>
    <w:rsid w:val="004757C3"/>
    <w:rsid w:val="00475B08"/>
    <w:rsid w:val="00475B14"/>
    <w:rsid w:val="00475CA0"/>
    <w:rsid w:val="00475DEE"/>
    <w:rsid w:val="00476149"/>
    <w:rsid w:val="00476298"/>
    <w:rsid w:val="004765E9"/>
    <w:rsid w:val="00476BC1"/>
    <w:rsid w:val="00476C23"/>
    <w:rsid w:val="00476CB3"/>
    <w:rsid w:val="00476D9D"/>
    <w:rsid w:val="00476DF8"/>
    <w:rsid w:val="004771DD"/>
    <w:rsid w:val="0047728D"/>
    <w:rsid w:val="0047729D"/>
    <w:rsid w:val="00477390"/>
    <w:rsid w:val="0047752C"/>
    <w:rsid w:val="004775CE"/>
    <w:rsid w:val="004778F6"/>
    <w:rsid w:val="00477A4D"/>
    <w:rsid w:val="00477CD9"/>
    <w:rsid w:val="00477D64"/>
    <w:rsid w:val="00477FF8"/>
    <w:rsid w:val="004800D7"/>
    <w:rsid w:val="00480123"/>
    <w:rsid w:val="004805B5"/>
    <w:rsid w:val="0048063B"/>
    <w:rsid w:val="004806FD"/>
    <w:rsid w:val="0048073B"/>
    <w:rsid w:val="0048085D"/>
    <w:rsid w:val="00480B2F"/>
    <w:rsid w:val="00480B38"/>
    <w:rsid w:val="00480BE6"/>
    <w:rsid w:val="00480C57"/>
    <w:rsid w:val="00480EE6"/>
    <w:rsid w:val="004811DF"/>
    <w:rsid w:val="00481539"/>
    <w:rsid w:val="00481759"/>
    <w:rsid w:val="0048188E"/>
    <w:rsid w:val="00481BCE"/>
    <w:rsid w:val="00481E54"/>
    <w:rsid w:val="00481E93"/>
    <w:rsid w:val="00481EDC"/>
    <w:rsid w:val="00481F2E"/>
    <w:rsid w:val="0048203E"/>
    <w:rsid w:val="004821C3"/>
    <w:rsid w:val="004824E8"/>
    <w:rsid w:val="00482612"/>
    <w:rsid w:val="00482893"/>
    <w:rsid w:val="00482A33"/>
    <w:rsid w:val="00482BC9"/>
    <w:rsid w:val="00482E90"/>
    <w:rsid w:val="00482F09"/>
    <w:rsid w:val="0048316D"/>
    <w:rsid w:val="00483378"/>
    <w:rsid w:val="00483398"/>
    <w:rsid w:val="00483635"/>
    <w:rsid w:val="00483BE7"/>
    <w:rsid w:val="00483EB6"/>
    <w:rsid w:val="0048402E"/>
    <w:rsid w:val="0048424E"/>
    <w:rsid w:val="00484290"/>
    <w:rsid w:val="0048467E"/>
    <w:rsid w:val="004846AB"/>
    <w:rsid w:val="00484808"/>
    <w:rsid w:val="004848A1"/>
    <w:rsid w:val="00484C3F"/>
    <w:rsid w:val="00484D0A"/>
    <w:rsid w:val="00484F61"/>
    <w:rsid w:val="00484FC3"/>
    <w:rsid w:val="00485234"/>
    <w:rsid w:val="00485310"/>
    <w:rsid w:val="0048534E"/>
    <w:rsid w:val="0048550B"/>
    <w:rsid w:val="00485A61"/>
    <w:rsid w:val="00485C5A"/>
    <w:rsid w:val="00485EB5"/>
    <w:rsid w:val="00485FD6"/>
    <w:rsid w:val="004864E2"/>
    <w:rsid w:val="00486657"/>
    <w:rsid w:val="00486DB4"/>
    <w:rsid w:val="00487488"/>
    <w:rsid w:val="004878A9"/>
    <w:rsid w:val="004878F7"/>
    <w:rsid w:val="0048791C"/>
    <w:rsid w:val="00487C42"/>
    <w:rsid w:val="00487C64"/>
    <w:rsid w:val="00487F91"/>
    <w:rsid w:val="0049003A"/>
    <w:rsid w:val="00490439"/>
    <w:rsid w:val="004906E5"/>
    <w:rsid w:val="004907B8"/>
    <w:rsid w:val="004909A0"/>
    <w:rsid w:val="00490B93"/>
    <w:rsid w:val="00490D1E"/>
    <w:rsid w:val="00490D40"/>
    <w:rsid w:val="00490E2F"/>
    <w:rsid w:val="004914A0"/>
    <w:rsid w:val="004915B6"/>
    <w:rsid w:val="0049178E"/>
    <w:rsid w:val="00491911"/>
    <w:rsid w:val="00491A30"/>
    <w:rsid w:val="00491ACE"/>
    <w:rsid w:val="00491BA0"/>
    <w:rsid w:val="00491D1B"/>
    <w:rsid w:val="0049202D"/>
    <w:rsid w:val="0049229B"/>
    <w:rsid w:val="0049240A"/>
    <w:rsid w:val="004925EE"/>
    <w:rsid w:val="0049265C"/>
    <w:rsid w:val="004927E5"/>
    <w:rsid w:val="00492884"/>
    <w:rsid w:val="004928B4"/>
    <w:rsid w:val="00492B2B"/>
    <w:rsid w:val="00492EC9"/>
    <w:rsid w:val="00493006"/>
    <w:rsid w:val="00493486"/>
    <w:rsid w:val="00493962"/>
    <w:rsid w:val="004939BC"/>
    <w:rsid w:val="00493C33"/>
    <w:rsid w:val="00493F3F"/>
    <w:rsid w:val="0049412D"/>
    <w:rsid w:val="00494158"/>
    <w:rsid w:val="00494415"/>
    <w:rsid w:val="0049449A"/>
    <w:rsid w:val="00494847"/>
    <w:rsid w:val="0049487C"/>
    <w:rsid w:val="00494B00"/>
    <w:rsid w:val="00494B62"/>
    <w:rsid w:val="00494B97"/>
    <w:rsid w:val="00494C5D"/>
    <w:rsid w:val="00494D46"/>
    <w:rsid w:val="00494D61"/>
    <w:rsid w:val="00494D91"/>
    <w:rsid w:val="00494FB6"/>
    <w:rsid w:val="004952CE"/>
    <w:rsid w:val="004953AF"/>
    <w:rsid w:val="004953F6"/>
    <w:rsid w:val="004955A7"/>
    <w:rsid w:val="0049567F"/>
    <w:rsid w:val="0049577D"/>
    <w:rsid w:val="00495888"/>
    <w:rsid w:val="0049595B"/>
    <w:rsid w:val="004959AE"/>
    <w:rsid w:val="00495CBE"/>
    <w:rsid w:val="00495EF5"/>
    <w:rsid w:val="00496218"/>
    <w:rsid w:val="00496637"/>
    <w:rsid w:val="004966C3"/>
    <w:rsid w:val="0049676E"/>
    <w:rsid w:val="00496A1E"/>
    <w:rsid w:val="00496B57"/>
    <w:rsid w:val="00496DA5"/>
    <w:rsid w:val="00496E2F"/>
    <w:rsid w:val="00497253"/>
    <w:rsid w:val="004972C1"/>
    <w:rsid w:val="0049733D"/>
    <w:rsid w:val="004975B7"/>
    <w:rsid w:val="00497A26"/>
    <w:rsid w:val="00497A39"/>
    <w:rsid w:val="00497D6C"/>
    <w:rsid w:val="004A025E"/>
    <w:rsid w:val="004A0731"/>
    <w:rsid w:val="004A074A"/>
    <w:rsid w:val="004A090D"/>
    <w:rsid w:val="004A0D58"/>
    <w:rsid w:val="004A0EF1"/>
    <w:rsid w:val="004A0F8E"/>
    <w:rsid w:val="004A138C"/>
    <w:rsid w:val="004A1479"/>
    <w:rsid w:val="004A1623"/>
    <w:rsid w:val="004A19CB"/>
    <w:rsid w:val="004A19DA"/>
    <w:rsid w:val="004A1B27"/>
    <w:rsid w:val="004A1BDC"/>
    <w:rsid w:val="004A1C06"/>
    <w:rsid w:val="004A1C68"/>
    <w:rsid w:val="004A1F1D"/>
    <w:rsid w:val="004A1F6C"/>
    <w:rsid w:val="004A2413"/>
    <w:rsid w:val="004A2671"/>
    <w:rsid w:val="004A275C"/>
    <w:rsid w:val="004A27BD"/>
    <w:rsid w:val="004A2CE5"/>
    <w:rsid w:val="004A2DDC"/>
    <w:rsid w:val="004A34B0"/>
    <w:rsid w:val="004A3B26"/>
    <w:rsid w:val="004A3BB3"/>
    <w:rsid w:val="004A3C12"/>
    <w:rsid w:val="004A3F4C"/>
    <w:rsid w:val="004A408D"/>
    <w:rsid w:val="004A41CB"/>
    <w:rsid w:val="004A4210"/>
    <w:rsid w:val="004A47D9"/>
    <w:rsid w:val="004A49F1"/>
    <w:rsid w:val="004A49F5"/>
    <w:rsid w:val="004A4A0B"/>
    <w:rsid w:val="004A4ADA"/>
    <w:rsid w:val="004A4AF5"/>
    <w:rsid w:val="004A4B3C"/>
    <w:rsid w:val="004A5121"/>
    <w:rsid w:val="004A51FF"/>
    <w:rsid w:val="004A565B"/>
    <w:rsid w:val="004A56CE"/>
    <w:rsid w:val="004A5793"/>
    <w:rsid w:val="004A58D7"/>
    <w:rsid w:val="004A667F"/>
    <w:rsid w:val="004A6728"/>
    <w:rsid w:val="004A71B0"/>
    <w:rsid w:val="004A7581"/>
    <w:rsid w:val="004A7623"/>
    <w:rsid w:val="004A77F5"/>
    <w:rsid w:val="004A7BCB"/>
    <w:rsid w:val="004A7CEA"/>
    <w:rsid w:val="004B0197"/>
    <w:rsid w:val="004B0465"/>
    <w:rsid w:val="004B060A"/>
    <w:rsid w:val="004B0E3E"/>
    <w:rsid w:val="004B0EEC"/>
    <w:rsid w:val="004B1030"/>
    <w:rsid w:val="004B1081"/>
    <w:rsid w:val="004B144C"/>
    <w:rsid w:val="004B1704"/>
    <w:rsid w:val="004B18BE"/>
    <w:rsid w:val="004B18C2"/>
    <w:rsid w:val="004B1974"/>
    <w:rsid w:val="004B19D1"/>
    <w:rsid w:val="004B20FF"/>
    <w:rsid w:val="004B21CC"/>
    <w:rsid w:val="004B27BB"/>
    <w:rsid w:val="004B27E5"/>
    <w:rsid w:val="004B29DD"/>
    <w:rsid w:val="004B29EC"/>
    <w:rsid w:val="004B2A13"/>
    <w:rsid w:val="004B2BBF"/>
    <w:rsid w:val="004B2C93"/>
    <w:rsid w:val="004B30F1"/>
    <w:rsid w:val="004B30FE"/>
    <w:rsid w:val="004B328A"/>
    <w:rsid w:val="004B3534"/>
    <w:rsid w:val="004B36F6"/>
    <w:rsid w:val="004B380C"/>
    <w:rsid w:val="004B3DE3"/>
    <w:rsid w:val="004B3E68"/>
    <w:rsid w:val="004B43CA"/>
    <w:rsid w:val="004B4417"/>
    <w:rsid w:val="004B442B"/>
    <w:rsid w:val="004B4482"/>
    <w:rsid w:val="004B4519"/>
    <w:rsid w:val="004B46FB"/>
    <w:rsid w:val="004B46FD"/>
    <w:rsid w:val="004B4784"/>
    <w:rsid w:val="004B4810"/>
    <w:rsid w:val="004B4902"/>
    <w:rsid w:val="004B4C22"/>
    <w:rsid w:val="004B4C90"/>
    <w:rsid w:val="004B4EFD"/>
    <w:rsid w:val="004B5065"/>
    <w:rsid w:val="004B514F"/>
    <w:rsid w:val="004B5628"/>
    <w:rsid w:val="004B5869"/>
    <w:rsid w:val="004B5BEB"/>
    <w:rsid w:val="004B5CC1"/>
    <w:rsid w:val="004B5D27"/>
    <w:rsid w:val="004B60CD"/>
    <w:rsid w:val="004B6587"/>
    <w:rsid w:val="004B6837"/>
    <w:rsid w:val="004B6C35"/>
    <w:rsid w:val="004B6DC7"/>
    <w:rsid w:val="004B73C7"/>
    <w:rsid w:val="004B740C"/>
    <w:rsid w:val="004B75AC"/>
    <w:rsid w:val="004B784D"/>
    <w:rsid w:val="004B7B8D"/>
    <w:rsid w:val="004B7BC3"/>
    <w:rsid w:val="004B7C05"/>
    <w:rsid w:val="004C01A8"/>
    <w:rsid w:val="004C0283"/>
    <w:rsid w:val="004C039F"/>
    <w:rsid w:val="004C05A7"/>
    <w:rsid w:val="004C06E8"/>
    <w:rsid w:val="004C0A52"/>
    <w:rsid w:val="004C0AB7"/>
    <w:rsid w:val="004C0B6F"/>
    <w:rsid w:val="004C0FC9"/>
    <w:rsid w:val="004C102A"/>
    <w:rsid w:val="004C121F"/>
    <w:rsid w:val="004C13DE"/>
    <w:rsid w:val="004C1454"/>
    <w:rsid w:val="004C17E4"/>
    <w:rsid w:val="004C18A0"/>
    <w:rsid w:val="004C195D"/>
    <w:rsid w:val="004C1F63"/>
    <w:rsid w:val="004C20EA"/>
    <w:rsid w:val="004C245B"/>
    <w:rsid w:val="004C25BD"/>
    <w:rsid w:val="004C26F0"/>
    <w:rsid w:val="004C2AAB"/>
    <w:rsid w:val="004C2CC5"/>
    <w:rsid w:val="004C2E55"/>
    <w:rsid w:val="004C2EB4"/>
    <w:rsid w:val="004C2FD5"/>
    <w:rsid w:val="004C3144"/>
    <w:rsid w:val="004C3192"/>
    <w:rsid w:val="004C3196"/>
    <w:rsid w:val="004C329F"/>
    <w:rsid w:val="004C3528"/>
    <w:rsid w:val="004C3A05"/>
    <w:rsid w:val="004C3A9C"/>
    <w:rsid w:val="004C3BDA"/>
    <w:rsid w:val="004C3C13"/>
    <w:rsid w:val="004C3DC3"/>
    <w:rsid w:val="004C4612"/>
    <w:rsid w:val="004C48DA"/>
    <w:rsid w:val="004C4917"/>
    <w:rsid w:val="004C4D31"/>
    <w:rsid w:val="004C546C"/>
    <w:rsid w:val="004C54C1"/>
    <w:rsid w:val="004C55DB"/>
    <w:rsid w:val="004C5655"/>
    <w:rsid w:val="004C5934"/>
    <w:rsid w:val="004C5A3D"/>
    <w:rsid w:val="004C5B8C"/>
    <w:rsid w:val="004C5BBC"/>
    <w:rsid w:val="004C64FE"/>
    <w:rsid w:val="004C6703"/>
    <w:rsid w:val="004C6875"/>
    <w:rsid w:val="004C6998"/>
    <w:rsid w:val="004C6A49"/>
    <w:rsid w:val="004C6AFC"/>
    <w:rsid w:val="004C6BA3"/>
    <w:rsid w:val="004C6BE5"/>
    <w:rsid w:val="004C6C48"/>
    <w:rsid w:val="004C6DB6"/>
    <w:rsid w:val="004C6EF5"/>
    <w:rsid w:val="004C7003"/>
    <w:rsid w:val="004C7017"/>
    <w:rsid w:val="004C7381"/>
    <w:rsid w:val="004C752C"/>
    <w:rsid w:val="004C78CB"/>
    <w:rsid w:val="004C7902"/>
    <w:rsid w:val="004C7C99"/>
    <w:rsid w:val="004C7FAB"/>
    <w:rsid w:val="004D03C2"/>
    <w:rsid w:val="004D0478"/>
    <w:rsid w:val="004D04E4"/>
    <w:rsid w:val="004D0713"/>
    <w:rsid w:val="004D0C7B"/>
    <w:rsid w:val="004D0D91"/>
    <w:rsid w:val="004D0DFE"/>
    <w:rsid w:val="004D0F87"/>
    <w:rsid w:val="004D10E0"/>
    <w:rsid w:val="004D110E"/>
    <w:rsid w:val="004D114D"/>
    <w:rsid w:val="004D13F2"/>
    <w:rsid w:val="004D148E"/>
    <w:rsid w:val="004D1500"/>
    <w:rsid w:val="004D179F"/>
    <w:rsid w:val="004D1845"/>
    <w:rsid w:val="004D1AC0"/>
    <w:rsid w:val="004D1C21"/>
    <w:rsid w:val="004D1CE5"/>
    <w:rsid w:val="004D1DA6"/>
    <w:rsid w:val="004D1EA7"/>
    <w:rsid w:val="004D2328"/>
    <w:rsid w:val="004D2546"/>
    <w:rsid w:val="004D26C5"/>
    <w:rsid w:val="004D28F3"/>
    <w:rsid w:val="004D2B36"/>
    <w:rsid w:val="004D2D1D"/>
    <w:rsid w:val="004D30E0"/>
    <w:rsid w:val="004D30E5"/>
    <w:rsid w:val="004D3386"/>
    <w:rsid w:val="004D3636"/>
    <w:rsid w:val="004D3CEC"/>
    <w:rsid w:val="004D3E94"/>
    <w:rsid w:val="004D3F44"/>
    <w:rsid w:val="004D4277"/>
    <w:rsid w:val="004D44B1"/>
    <w:rsid w:val="004D45F8"/>
    <w:rsid w:val="004D4796"/>
    <w:rsid w:val="004D4844"/>
    <w:rsid w:val="004D4863"/>
    <w:rsid w:val="004D4BCB"/>
    <w:rsid w:val="004D4E15"/>
    <w:rsid w:val="004D563F"/>
    <w:rsid w:val="004D5AF1"/>
    <w:rsid w:val="004D5D42"/>
    <w:rsid w:val="004D5E38"/>
    <w:rsid w:val="004D5F30"/>
    <w:rsid w:val="004D616C"/>
    <w:rsid w:val="004D6181"/>
    <w:rsid w:val="004D61C6"/>
    <w:rsid w:val="004D6387"/>
    <w:rsid w:val="004D6700"/>
    <w:rsid w:val="004D6A72"/>
    <w:rsid w:val="004D6E5B"/>
    <w:rsid w:val="004D70A4"/>
    <w:rsid w:val="004D7226"/>
    <w:rsid w:val="004D7258"/>
    <w:rsid w:val="004D73AA"/>
    <w:rsid w:val="004D75BF"/>
    <w:rsid w:val="004D77E5"/>
    <w:rsid w:val="004D7C31"/>
    <w:rsid w:val="004D7E69"/>
    <w:rsid w:val="004E026D"/>
    <w:rsid w:val="004E03B0"/>
    <w:rsid w:val="004E0A9E"/>
    <w:rsid w:val="004E0B1D"/>
    <w:rsid w:val="004E0B3F"/>
    <w:rsid w:val="004E0BF0"/>
    <w:rsid w:val="004E0F75"/>
    <w:rsid w:val="004E1295"/>
    <w:rsid w:val="004E1496"/>
    <w:rsid w:val="004E1580"/>
    <w:rsid w:val="004E1604"/>
    <w:rsid w:val="004E1769"/>
    <w:rsid w:val="004E19D1"/>
    <w:rsid w:val="004E1A07"/>
    <w:rsid w:val="004E1B4C"/>
    <w:rsid w:val="004E1B86"/>
    <w:rsid w:val="004E1BA4"/>
    <w:rsid w:val="004E1DA2"/>
    <w:rsid w:val="004E1E10"/>
    <w:rsid w:val="004E210C"/>
    <w:rsid w:val="004E211F"/>
    <w:rsid w:val="004E2253"/>
    <w:rsid w:val="004E2326"/>
    <w:rsid w:val="004E261B"/>
    <w:rsid w:val="004E2628"/>
    <w:rsid w:val="004E28EA"/>
    <w:rsid w:val="004E28FD"/>
    <w:rsid w:val="004E29B8"/>
    <w:rsid w:val="004E29D4"/>
    <w:rsid w:val="004E2C2A"/>
    <w:rsid w:val="004E2EFD"/>
    <w:rsid w:val="004E2F9A"/>
    <w:rsid w:val="004E3106"/>
    <w:rsid w:val="004E33C1"/>
    <w:rsid w:val="004E343C"/>
    <w:rsid w:val="004E34B9"/>
    <w:rsid w:val="004E36D6"/>
    <w:rsid w:val="004E38A2"/>
    <w:rsid w:val="004E39B1"/>
    <w:rsid w:val="004E3A91"/>
    <w:rsid w:val="004E3D16"/>
    <w:rsid w:val="004E3E9B"/>
    <w:rsid w:val="004E3F66"/>
    <w:rsid w:val="004E40FF"/>
    <w:rsid w:val="004E4113"/>
    <w:rsid w:val="004E43EB"/>
    <w:rsid w:val="004E4636"/>
    <w:rsid w:val="004E4699"/>
    <w:rsid w:val="004E46D6"/>
    <w:rsid w:val="004E47F5"/>
    <w:rsid w:val="004E487A"/>
    <w:rsid w:val="004E4ADE"/>
    <w:rsid w:val="004E4BBD"/>
    <w:rsid w:val="004E4BEF"/>
    <w:rsid w:val="004E4D06"/>
    <w:rsid w:val="004E4E69"/>
    <w:rsid w:val="004E5175"/>
    <w:rsid w:val="004E517A"/>
    <w:rsid w:val="004E5427"/>
    <w:rsid w:val="004E5C01"/>
    <w:rsid w:val="004E5C06"/>
    <w:rsid w:val="004E5C41"/>
    <w:rsid w:val="004E5D0C"/>
    <w:rsid w:val="004E5FFC"/>
    <w:rsid w:val="004E6286"/>
    <w:rsid w:val="004E6397"/>
    <w:rsid w:val="004E699A"/>
    <w:rsid w:val="004E6A89"/>
    <w:rsid w:val="004E6B96"/>
    <w:rsid w:val="004E6C72"/>
    <w:rsid w:val="004E6EA9"/>
    <w:rsid w:val="004E6ECA"/>
    <w:rsid w:val="004E70DA"/>
    <w:rsid w:val="004E75E7"/>
    <w:rsid w:val="004E7656"/>
    <w:rsid w:val="004E7673"/>
    <w:rsid w:val="004E76BE"/>
    <w:rsid w:val="004E76CE"/>
    <w:rsid w:val="004E79E8"/>
    <w:rsid w:val="004E7BD0"/>
    <w:rsid w:val="004E7C0A"/>
    <w:rsid w:val="004E7D6A"/>
    <w:rsid w:val="004E7E8F"/>
    <w:rsid w:val="004F01C8"/>
    <w:rsid w:val="004F04CE"/>
    <w:rsid w:val="004F07D7"/>
    <w:rsid w:val="004F07FD"/>
    <w:rsid w:val="004F08A4"/>
    <w:rsid w:val="004F09B2"/>
    <w:rsid w:val="004F0AAF"/>
    <w:rsid w:val="004F0B5A"/>
    <w:rsid w:val="004F0BEB"/>
    <w:rsid w:val="004F0F38"/>
    <w:rsid w:val="004F105B"/>
    <w:rsid w:val="004F1270"/>
    <w:rsid w:val="004F1336"/>
    <w:rsid w:val="004F1396"/>
    <w:rsid w:val="004F1408"/>
    <w:rsid w:val="004F162C"/>
    <w:rsid w:val="004F19C3"/>
    <w:rsid w:val="004F1D0D"/>
    <w:rsid w:val="004F24B6"/>
    <w:rsid w:val="004F2542"/>
    <w:rsid w:val="004F28BB"/>
    <w:rsid w:val="004F29D0"/>
    <w:rsid w:val="004F2A0A"/>
    <w:rsid w:val="004F2F35"/>
    <w:rsid w:val="004F3071"/>
    <w:rsid w:val="004F317E"/>
    <w:rsid w:val="004F35EC"/>
    <w:rsid w:val="004F3825"/>
    <w:rsid w:val="004F3E33"/>
    <w:rsid w:val="004F3EA3"/>
    <w:rsid w:val="004F3EC1"/>
    <w:rsid w:val="004F3EDE"/>
    <w:rsid w:val="004F3F55"/>
    <w:rsid w:val="004F3F60"/>
    <w:rsid w:val="004F3F87"/>
    <w:rsid w:val="004F4281"/>
    <w:rsid w:val="004F4456"/>
    <w:rsid w:val="004F46EC"/>
    <w:rsid w:val="004F4E96"/>
    <w:rsid w:val="004F4F98"/>
    <w:rsid w:val="004F5091"/>
    <w:rsid w:val="004F5331"/>
    <w:rsid w:val="004F53AA"/>
    <w:rsid w:val="004F5853"/>
    <w:rsid w:val="004F5854"/>
    <w:rsid w:val="004F5A8B"/>
    <w:rsid w:val="004F5C1D"/>
    <w:rsid w:val="004F60C3"/>
    <w:rsid w:val="004F63A5"/>
    <w:rsid w:val="004F6411"/>
    <w:rsid w:val="004F6418"/>
    <w:rsid w:val="004F645C"/>
    <w:rsid w:val="004F6679"/>
    <w:rsid w:val="004F67B1"/>
    <w:rsid w:val="004F683F"/>
    <w:rsid w:val="004F685E"/>
    <w:rsid w:val="004F6910"/>
    <w:rsid w:val="004F6997"/>
    <w:rsid w:val="004F69A7"/>
    <w:rsid w:val="004F6AB6"/>
    <w:rsid w:val="004F6B89"/>
    <w:rsid w:val="004F701D"/>
    <w:rsid w:val="004F72A6"/>
    <w:rsid w:val="004F72D9"/>
    <w:rsid w:val="004F7598"/>
    <w:rsid w:val="004F771C"/>
    <w:rsid w:val="004F7B59"/>
    <w:rsid w:val="004F7B89"/>
    <w:rsid w:val="004F7BD6"/>
    <w:rsid w:val="0050007C"/>
    <w:rsid w:val="0050015C"/>
    <w:rsid w:val="005001A6"/>
    <w:rsid w:val="005001DF"/>
    <w:rsid w:val="0050026F"/>
    <w:rsid w:val="005002CB"/>
    <w:rsid w:val="005003B7"/>
    <w:rsid w:val="005003BA"/>
    <w:rsid w:val="005004F6"/>
    <w:rsid w:val="0050063D"/>
    <w:rsid w:val="00500797"/>
    <w:rsid w:val="005009E5"/>
    <w:rsid w:val="00500D74"/>
    <w:rsid w:val="00500DA3"/>
    <w:rsid w:val="00500EBC"/>
    <w:rsid w:val="00501019"/>
    <w:rsid w:val="005011AD"/>
    <w:rsid w:val="00501371"/>
    <w:rsid w:val="005013DB"/>
    <w:rsid w:val="00501460"/>
    <w:rsid w:val="00501815"/>
    <w:rsid w:val="00501965"/>
    <w:rsid w:val="005019F8"/>
    <w:rsid w:val="00501A26"/>
    <w:rsid w:val="00501C1C"/>
    <w:rsid w:val="00501CAF"/>
    <w:rsid w:val="00501D18"/>
    <w:rsid w:val="00501E91"/>
    <w:rsid w:val="005020E8"/>
    <w:rsid w:val="00502195"/>
    <w:rsid w:val="005023FF"/>
    <w:rsid w:val="005024D3"/>
    <w:rsid w:val="0050252F"/>
    <w:rsid w:val="005025F7"/>
    <w:rsid w:val="005027A0"/>
    <w:rsid w:val="00502B4E"/>
    <w:rsid w:val="00502BAC"/>
    <w:rsid w:val="00503447"/>
    <w:rsid w:val="005036B9"/>
    <w:rsid w:val="0050392B"/>
    <w:rsid w:val="005039A8"/>
    <w:rsid w:val="00503AC3"/>
    <w:rsid w:val="00503D47"/>
    <w:rsid w:val="0050404E"/>
    <w:rsid w:val="00504265"/>
    <w:rsid w:val="005043D7"/>
    <w:rsid w:val="0050440B"/>
    <w:rsid w:val="0050455F"/>
    <w:rsid w:val="00504677"/>
    <w:rsid w:val="00504943"/>
    <w:rsid w:val="00504CB7"/>
    <w:rsid w:val="00504D7D"/>
    <w:rsid w:val="005058DC"/>
    <w:rsid w:val="00505C7E"/>
    <w:rsid w:val="00505CE9"/>
    <w:rsid w:val="00505E3F"/>
    <w:rsid w:val="00505F5E"/>
    <w:rsid w:val="00505F74"/>
    <w:rsid w:val="00505F83"/>
    <w:rsid w:val="00506046"/>
    <w:rsid w:val="00506561"/>
    <w:rsid w:val="0050667D"/>
    <w:rsid w:val="005068F5"/>
    <w:rsid w:val="00506B93"/>
    <w:rsid w:val="00506D5A"/>
    <w:rsid w:val="00506E55"/>
    <w:rsid w:val="0050709C"/>
    <w:rsid w:val="005070C7"/>
    <w:rsid w:val="005075BB"/>
    <w:rsid w:val="005078F5"/>
    <w:rsid w:val="005079A7"/>
    <w:rsid w:val="00507ACF"/>
    <w:rsid w:val="00507AD8"/>
    <w:rsid w:val="00507BB3"/>
    <w:rsid w:val="00507C9F"/>
    <w:rsid w:val="00507D80"/>
    <w:rsid w:val="00510198"/>
    <w:rsid w:val="00510320"/>
    <w:rsid w:val="00510356"/>
    <w:rsid w:val="005105F3"/>
    <w:rsid w:val="005106C2"/>
    <w:rsid w:val="00510840"/>
    <w:rsid w:val="0051091F"/>
    <w:rsid w:val="00510950"/>
    <w:rsid w:val="00510A19"/>
    <w:rsid w:val="00510D8F"/>
    <w:rsid w:val="00510F17"/>
    <w:rsid w:val="00510FDA"/>
    <w:rsid w:val="00511781"/>
    <w:rsid w:val="0051183E"/>
    <w:rsid w:val="00511844"/>
    <w:rsid w:val="005118BC"/>
    <w:rsid w:val="00511B85"/>
    <w:rsid w:val="00511C1F"/>
    <w:rsid w:val="00511CAB"/>
    <w:rsid w:val="00511FBD"/>
    <w:rsid w:val="005120B6"/>
    <w:rsid w:val="005120F2"/>
    <w:rsid w:val="0051232C"/>
    <w:rsid w:val="00512817"/>
    <w:rsid w:val="00512867"/>
    <w:rsid w:val="0051292A"/>
    <w:rsid w:val="00512F0C"/>
    <w:rsid w:val="00512F8E"/>
    <w:rsid w:val="005130FB"/>
    <w:rsid w:val="00513139"/>
    <w:rsid w:val="005132BD"/>
    <w:rsid w:val="005134AA"/>
    <w:rsid w:val="005136FB"/>
    <w:rsid w:val="005139DC"/>
    <w:rsid w:val="00513A56"/>
    <w:rsid w:val="00513BCD"/>
    <w:rsid w:val="00513D74"/>
    <w:rsid w:val="00513EEE"/>
    <w:rsid w:val="00514402"/>
    <w:rsid w:val="00514593"/>
    <w:rsid w:val="005147DF"/>
    <w:rsid w:val="00514BE8"/>
    <w:rsid w:val="005153C2"/>
    <w:rsid w:val="0051566A"/>
    <w:rsid w:val="0051621A"/>
    <w:rsid w:val="005166E6"/>
    <w:rsid w:val="00516C16"/>
    <w:rsid w:val="00516D5E"/>
    <w:rsid w:val="00517139"/>
    <w:rsid w:val="0051740B"/>
    <w:rsid w:val="0051747A"/>
    <w:rsid w:val="005174B1"/>
    <w:rsid w:val="00517764"/>
    <w:rsid w:val="00517847"/>
    <w:rsid w:val="00517C01"/>
    <w:rsid w:val="00517F7A"/>
    <w:rsid w:val="00520006"/>
    <w:rsid w:val="00520589"/>
    <w:rsid w:val="005208D1"/>
    <w:rsid w:val="00520A40"/>
    <w:rsid w:val="00520B29"/>
    <w:rsid w:val="00520B75"/>
    <w:rsid w:val="00520C40"/>
    <w:rsid w:val="00520CFB"/>
    <w:rsid w:val="00520E01"/>
    <w:rsid w:val="00521558"/>
    <w:rsid w:val="005217ED"/>
    <w:rsid w:val="00521B79"/>
    <w:rsid w:val="00521BF0"/>
    <w:rsid w:val="00521D6C"/>
    <w:rsid w:val="0052200F"/>
    <w:rsid w:val="005221EA"/>
    <w:rsid w:val="005222CF"/>
    <w:rsid w:val="0052241D"/>
    <w:rsid w:val="0052249C"/>
    <w:rsid w:val="005224E3"/>
    <w:rsid w:val="005226B6"/>
    <w:rsid w:val="00522878"/>
    <w:rsid w:val="005228EF"/>
    <w:rsid w:val="00522A4D"/>
    <w:rsid w:val="00522E21"/>
    <w:rsid w:val="00522EA4"/>
    <w:rsid w:val="005230E4"/>
    <w:rsid w:val="00523235"/>
    <w:rsid w:val="005232A2"/>
    <w:rsid w:val="005232B3"/>
    <w:rsid w:val="005234C6"/>
    <w:rsid w:val="0052360D"/>
    <w:rsid w:val="005238D3"/>
    <w:rsid w:val="00523C86"/>
    <w:rsid w:val="00523DE3"/>
    <w:rsid w:val="00523F9C"/>
    <w:rsid w:val="00524290"/>
    <w:rsid w:val="00524294"/>
    <w:rsid w:val="00524352"/>
    <w:rsid w:val="0052441C"/>
    <w:rsid w:val="0052447B"/>
    <w:rsid w:val="00524482"/>
    <w:rsid w:val="00524844"/>
    <w:rsid w:val="00524A64"/>
    <w:rsid w:val="00524E71"/>
    <w:rsid w:val="00524F32"/>
    <w:rsid w:val="00524FD8"/>
    <w:rsid w:val="005251BE"/>
    <w:rsid w:val="0052543C"/>
    <w:rsid w:val="00525A5B"/>
    <w:rsid w:val="00525A73"/>
    <w:rsid w:val="00525AAA"/>
    <w:rsid w:val="00525BD7"/>
    <w:rsid w:val="00526240"/>
    <w:rsid w:val="005263EC"/>
    <w:rsid w:val="005267CF"/>
    <w:rsid w:val="005269D9"/>
    <w:rsid w:val="00526BE5"/>
    <w:rsid w:val="00526C41"/>
    <w:rsid w:val="00526CA4"/>
    <w:rsid w:val="00526D89"/>
    <w:rsid w:val="00526E02"/>
    <w:rsid w:val="00526E70"/>
    <w:rsid w:val="005270C9"/>
    <w:rsid w:val="00527598"/>
    <w:rsid w:val="005276E6"/>
    <w:rsid w:val="005277B4"/>
    <w:rsid w:val="005279D6"/>
    <w:rsid w:val="00527F70"/>
    <w:rsid w:val="00530020"/>
    <w:rsid w:val="0053012B"/>
    <w:rsid w:val="00530152"/>
    <w:rsid w:val="00530176"/>
    <w:rsid w:val="00530778"/>
    <w:rsid w:val="00530881"/>
    <w:rsid w:val="005309A2"/>
    <w:rsid w:val="00530B01"/>
    <w:rsid w:val="0053103A"/>
    <w:rsid w:val="0053105E"/>
    <w:rsid w:val="005310D8"/>
    <w:rsid w:val="005313D8"/>
    <w:rsid w:val="005315AD"/>
    <w:rsid w:val="0053178B"/>
    <w:rsid w:val="005318BF"/>
    <w:rsid w:val="00531924"/>
    <w:rsid w:val="00531939"/>
    <w:rsid w:val="005319DD"/>
    <w:rsid w:val="00531BD1"/>
    <w:rsid w:val="00532361"/>
    <w:rsid w:val="005323E2"/>
    <w:rsid w:val="00532802"/>
    <w:rsid w:val="00532AF7"/>
    <w:rsid w:val="00532C7A"/>
    <w:rsid w:val="0053325B"/>
    <w:rsid w:val="005332C3"/>
    <w:rsid w:val="00533332"/>
    <w:rsid w:val="005334A6"/>
    <w:rsid w:val="005334AA"/>
    <w:rsid w:val="00533EC6"/>
    <w:rsid w:val="00534166"/>
    <w:rsid w:val="00534306"/>
    <w:rsid w:val="0053468A"/>
    <w:rsid w:val="0053468C"/>
    <w:rsid w:val="005346B5"/>
    <w:rsid w:val="00534752"/>
    <w:rsid w:val="005347C9"/>
    <w:rsid w:val="0053491C"/>
    <w:rsid w:val="00534936"/>
    <w:rsid w:val="00534AB2"/>
    <w:rsid w:val="00534BF0"/>
    <w:rsid w:val="00534C09"/>
    <w:rsid w:val="00534D36"/>
    <w:rsid w:val="00534E80"/>
    <w:rsid w:val="00535004"/>
    <w:rsid w:val="00535584"/>
    <w:rsid w:val="00535892"/>
    <w:rsid w:val="0053609A"/>
    <w:rsid w:val="005360DE"/>
    <w:rsid w:val="00536105"/>
    <w:rsid w:val="005366BB"/>
    <w:rsid w:val="00536E10"/>
    <w:rsid w:val="00537207"/>
    <w:rsid w:val="005374ED"/>
    <w:rsid w:val="0053762D"/>
    <w:rsid w:val="00537644"/>
    <w:rsid w:val="00537707"/>
    <w:rsid w:val="0053783D"/>
    <w:rsid w:val="005378BC"/>
    <w:rsid w:val="005378D7"/>
    <w:rsid w:val="0053796B"/>
    <w:rsid w:val="00537AAD"/>
    <w:rsid w:val="00537D69"/>
    <w:rsid w:val="00537E50"/>
    <w:rsid w:val="00537F44"/>
    <w:rsid w:val="00537F65"/>
    <w:rsid w:val="00537FAC"/>
    <w:rsid w:val="0054028A"/>
    <w:rsid w:val="00540296"/>
    <w:rsid w:val="005406BC"/>
    <w:rsid w:val="005408A3"/>
    <w:rsid w:val="005408B2"/>
    <w:rsid w:val="00540BA7"/>
    <w:rsid w:val="00540BD7"/>
    <w:rsid w:val="00540E98"/>
    <w:rsid w:val="005411E9"/>
    <w:rsid w:val="005418A6"/>
    <w:rsid w:val="005418EA"/>
    <w:rsid w:val="00541DAA"/>
    <w:rsid w:val="00541DBA"/>
    <w:rsid w:val="00541F62"/>
    <w:rsid w:val="005420E4"/>
    <w:rsid w:val="0054237B"/>
    <w:rsid w:val="005425FB"/>
    <w:rsid w:val="00542945"/>
    <w:rsid w:val="00542D17"/>
    <w:rsid w:val="00542DC0"/>
    <w:rsid w:val="00542E6C"/>
    <w:rsid w:val="00543172"/>
    <w:rsid w:val="005431FC"/>
    <w:rsid w:val="005431FE"/>
    <w:rsid w:val="0054337A"/>
    <w:rsid w:val="005436B7"/>
    <w:rsid w:val="0054371A"/>
    <w:rsid w:val="005438DB"/>
    <w:rsid w:val="0054394F"/>
    <w:rsid w:val="00543A83"/>
    <w:rsid w:val="00543D0C"/>
    <w:rsid w:val="005442DB"/>
    <w:rsid w:val="00544349"/>
    <w:rsid w:val="005449AC"/>
    <w:rsid w:val="00544BFA"/>
    <w:rsid w:val="00544D5C"/>
    <w:rsid w:val="00544F24"/>
    <w:rsid w:val="005450FA"/>
    <w:rsid w:val="005453B4"/>
    <w:rsid w:val="00545419"/>
    <w:rsid w:val="005457F9"/>
    <w:rsid w:val="00545BF3"/>
    <w:rsid w:val="00545F41"/>
    <w:rsid w:val="00545F83"/>
    <w:rsid w:val="005464F0"/>
    <w:rsid w:val="0054656E"/>
    <w:rsid w:val="00546A8B"/>
    <w:rsid w:val="00546BA4"/>
    <w:rsid w:val="00546C84"/>
    <w:rsid w:val="00546DEA"/>
    <w:rsid w:val="00546E55"/>
    <w:rsid w:val="00547464"/>
    <w:rsid w:val="00547915"/>
    <w:rsid w:val="005479E4"/>
    <w:rsid w:val="00547DAB"/>
    <w:rsid w:val="00547E1C"/>
    <w:rsid w:val="00547E63"/>
    <w:rsid w:val="00547E77"/>
    <w:rsid w:val="00547E83"/>
    <w:rsid w:val="005502DC"/>
    <w:rsid w:val="0055030B"/>
    <w:rsid w:val="00550E5B"/>
    <w:rsid w:val="00550F87"/>
    <w:rsid w:val="005511A4"/>
    <w:rsid w:val="005511AE"/>
    <w:rsid w:val="005512B7"/>
    <w:rsid w:val="00551339"/>
    <w:rsid w:val="0055166E"/>
    <w:rsid w:val="0055184E"/>
    <w:rsid w:val="00551898"/>
    <w:rsid w:val="00551EDC"/>
    <w:rsid w:val="00552521"/>
    <w:rsid w:val="00552598"/>
    <w:rsid w:val="00552842"/>
    <w:rsid w:val="00552AB5"/>
    <w:rsid w:val="00552D2D"/>
    <w:rsid w:val="00552FF2"/>
    <w:rsid w:val="005530BE"/>
    <w:rsid w:val="005534CD"/>
    <w:rsid w:val="005535E2"/>
    <w:rsid w:val="005537E7"/>
    <w:rsid w:val="00553966"/>
    <w:rsid w:val="005539CA"/>
    <w:rsid w:val="00553AFE"/>
    <w:rsid w:val="00553B19"/>
    <w:rsid w:val="00553B47"/>
    <w:rsid w:val="00553D33"/>
    <w:rsid w:val="005543A7"/>
    <w:rsid w:val="00554484"/>
    <w:rsid w:val="0055482D"/>
    <w:rsid w:val="00554B5F"/>
    <w:rsid w:val="005554C0"/>
    <w:rsid w:val="00555763"/>
    <w:rsid w:val="0055581F"/>
    <w:rsid w:val="00555A2A"/>
    <w:rsid w:val="00555C4F"/>
    <w:rsid w:val="0055602D"/>
    <w:rsid w:val="0055608D"/>
    <w:rsid w:val="00556390"/>
    <w:rsid w:val="00556501"/>
    <w:rsid w:val="0055661E"/>
    <w:rsid w:val="00556BCB"/>
    <w:rsid w:val="00556E71"/>
    <w:rsid w:val="00556E9A"/>
    <w:rsid w:val="00556F80"/>
    <w:rsid w:val="00556FA6"/>
    <w:rsid w:val="0055722D"/>
    <w:rsid w:val="005573EA"/>
    <w:rsid w:val="00557421"/>
    <w:rsid w:val="005575D2"/>
    <w:rsid w:val="0055786A"/>
    <w:rsid w:val="00557E29"/>
    <w:rsid w:val="005603E4"/>
    <w:rsid w:val="00560572"/>
    <w:rsid w:val="00560802"/>
    <w:rsid w:val="0056098F"/>
    <w:rsid w:val="0056099E"/>
    <w:rsid w:val="00560A0C"/>
    <w:rsid w:val="00560B2C"/>
    <w:rsid w:val="00560BB5"/>
    <w:rsid w:val="00560D26"/>
    <w:rsid w:val="00560D8D"/>
    <w:rsid w:val="00560E81"/>
    <w:rsid w:val="00560EE5"/>
    <w:rsid w:val="00560F74"/>
    <w:rsid w:val="0056132B"/>
    <w:rsid w:val="005613EE"/>
    <w:rsid w:val="00561549"/>
    <w:rsid w:val="005616A0"/>
    <w:rsid w:val="00561821"/>
    <w:rsid w:val="005618BF"/>
    <w:rsid w:val="00561D34"/>
    <w:rsid w:val="00561D9B"/>
    <w:rsid w:val="00561ED7"/>
    <w:rsid w:val="005620ED"/>
    <w:rsid w:val="0056214A"/>
    <w:rsid w:val="005622CF"/>
    <w:rsid w:val="005627AF"/>
    <w:rsid w:val="00562C70"/>
    <w:rsid w:val="00562CF5"/>
    <w:rsid w:val="00562EC1"/>
    <w:rsid w:val="00562F06"/>
    <w:rsid w:val="00563195"/>
    <w:rsid w:val="00563630"/>
    <w:rsid w:val="00563739"/>
    <w:rsid w:val="005637C5"/>
    <w:rsid w:val="005638D9"/>
    <w:rsid w:val="00563A1D"/>
    <w:rsid w:val="00563C78"/>
    <w:rsid w:val="0056457E"/>
    <w:rsid w:val="00564865"/>
    <w:rsid w:val="00564920"/>
    <w:rsid w:val="005649CB"/>
    <w:rsid w:val="00564BE7"/>
    <w:rsid w:val="00564D83"/>
    <w:rsid w:val="00564FFD"/>
    <w:rsid w:val="0056507D"/>
    <w:rsid w:val="00565106"/>
    <w:rsid w:val="00565ACA"/>
    <w:rsid w:val="00565BA0"/>
    <w:rsid w:val="00565C6E"/>
    <w:rsid w:val="00565D43"/>
    <w:rsid w:val="00565FAF"/>
    <w:rsid w:val="00566008"/>
    <w:rsid w:val="0056616F"/>
    <w:rsid w:val="005666CC"/>
    <w:rsid w:val="00566747"/>
    <w:rsid w:val="0056675D"/>
    <w:rsid w:val="005668CC"/>
    <w:rsid w:val="005668F2"/>
    <w:rsid w:val="00566A56"/>
    <w:rsid w:val="00566ADA"/>
    <w:rsid w:val="00566B6E"/>
    <w:rsid w:val="00566E1C"/>
    <w:rsid w:val="00566E87"/>
    <w:rsid w:val="00566EBB"/>
    <w:rsid w:val="00567211"/>
    <w:rsid w:val="00567272"/>
    <w:rsid w:val="0056764B"/>
    <w:rsid w:val="00567763"/>
    <w:rsid w:val="005677D9"/>
    <w:rsid w:val="00567ACF"/>
    <w:rsid w:val="00567C45"/>
    <w:rsid w:val="00567C70"/>
    <w:rsid w:val="00567F45"/>
    <w:rsid w:val="00570179"/>
    <w:rsid w:val="00570B1D"/>
    <w:rsid w:val="00570B28"/>
    <w:rsid w:val="00570CDE"/>
    <w:rsid w:val="00570ECD"/>
    <w:rsid w:val="00571644"/>
    <w:rsid w:val="005719A4"/>
    <w:rsid w:val="00571F75"/>
    <w:rsid w:val="00572088"/>
    <w:rsid w:val="0057221B"/>
    <w:rsid w:val="0057263E"/>
    <w:rsid w:val="00572A5A"/>
    <w:rsid w:val="00572B5B"/>
    <w:rsid w:val="00573016"/>
    <w:rsid w:val="00573284"/>
    <w:rsid w:val="0057343E"/>
    <w:rsid w:val="00573C17"/>
    <w:rsid w:val="00573E0D"/>
    <w:rsid w:val="00573EC3"/>
    <w:rsid w:val="00573EFE"/>
    <w:rsid w:val="00574304"/>
    <w:rsid w:val="00574548"/>
    <w:rsid w:val="0057463A"/>
    <w:rsid w:val="00574762"/>
    <w:rsid w:val="005749B1"/>
    <w:rsid w:val="00574ADC"/>
    <w:rsid w:val="00574C2E"/>
    <w:rsid w:val="00574D84"/>
    <w:rsid w:val="0057501A"/>
    <w:rsid w:val="0057503B"/>
    <w:rsid w:val="00575161"/>
    <w:rsid w:val="00575212"/>
    <w:rsid w:val="00575224"/>
    <w:rsid w:val="0057543B"/>
    <w:rsid w:val="00575463"/>
    <w:rsid w:val="005754CC"/>
    <w:rsid w:val="0057567B"/>
    <w:rsid w:val="00575A41"/>
    <w:rsid w:val="00575B2E"/>
    <w:rsid w:val="00575E5A"/>
    <w:rsid w:val="00575E5B"/>
    <w:rsid w:val="00575E93"/>
    <w:rsid w:val="00575F0F"/>
    <w:rsid w:val="00575F52"/>
    <w:rsid w:val="00576154"/>
    <w:rsid w:val="005761CD"/>
    <w:rsid w:val="005763E0"/>
    <w:rsid w:val="005765E5"/>
    <w:rsid w:val="005767E4"/>
    <w:rsid w:val="005768C4"/>
    <w:rsid w:val="005769D3"/>
    <w:rsid w:val="00576B51"/>
    <w:rsid w:val="00576DEB"/>
    <w:rsid w:val="00576F5E"/>
    <w:rsid w:val="00576FDF"/>
    <w:rsid w:val="005771B5"/>
    <w:rsid w:val="0057724D"/>
    <w:rsid w:val="0057742D"/>
    <w:rsid w:val="00577648"/>
    <w:rsid w:val="0058023A"/>
    <w:rsid w:val="00580491"/>
    <w:rsid w:val="0058092F"/>
    <w:rsid w:val="00580B94"/>
    <w:rsid w:val="00580BE3"/>
    <w:rsid w:val="00580C72"/>
    <w:rsid w:val="005813F9"/>
    <w:rsid w:val="0058157D"/>
    <w:rsid w:val="00581634"/>
    <w:rsid w:val="00581AA6"/>
    <w:rsid w:val="00581C12"/>
    <w:rsid w:val="00581C28"/>
    <w:rsid w:val="00581FDD"/>
    <w:rsid w:val="00582082"/>
    <w:rsid w:val="005823E6"/>
    <w:rsid w:val="0058269A"/>
    <w:rsid w:val="00582A1D"/>
    <w:rsid w:val="00582B1D"/>
    <w:rsid w:val="00582D34"/>
    <w:rsid w:val="00582F20"/>
    <w:rsid w:val="00583403"/>
    <w:rsid w:val="0058340F"/>
    <w:rsid w:val="005836A3"/>
    <w:rsid w:val="005836BC"/>
    <w:rsid w:val="00583904"/>
    <w:rsid w:val="00583ABA"/>
    <w:rsid w:val="00583BDC"/>
    <w:rsid w:val="00583C24"/>
    <w:rsid w:val="00583E38"/>
    <w:rsid w:val="00583F0D"/>
    <w:rsid w:val="005841B5"/>
    <w:rsid w:val="005845D3"/>
    <w:rsid w:val="005847C4"/>
    <w:rsid w:val="005847C5"/>
    <w:rsid w:val="00584AA5"/>
    <w:rsid w:val="00584B32"/>
    <w:rsid w:val="00584BB8"/>
    <w:rsid w:val="00584D6E"/>
    <w:rsid w:val="00584DA9"/>
    <w:rsid w:val="00585395"/>
    <w:rsid w:val="00585454"/>
    <w:rsid w:val="0058564D"/>
    <w:rsid w:val="00585B38"/>
    <w:rsid w:val="00585B9A"/>
    <w:rsid w:val="00585C08"/>
    <w:rsid w:val="00586088"/>
    <w:rsid w:val="00586256"/>
    <w:rsid w:val="00586747"/>
    <w:rsid w:val="00586E27"/>
    <w:rsid w:val="00587736"/>
    <w:rsid w:val="00587BED"/>
    <w:rsid w:val="00587F16"/>
    <w:rsid w:val="00590218"/>
    <w:rsid w:val="0059097A"/>
    <w:rsid w:val="00590A84"/>
    <w:rsid w:val="00590D85"/>
    <w:rsid w:val="00590E56"/>
    <w:rsid w:val="00591069"/>
    <w:rsid w:val="0059110F"/>
    <w:rsid w:val="00591230"/>
    <w:rsid w:val="0059127C"/>
    <w:rsid w:val="005914BF"/>
    <w:rsid w:val="005918DA"/>
    <w:rsid w:val="0059194D"/>
    <w:rsid w:val="00591962"/>
    <w:rsid w:val="00591A31"/>
    <w:rsid w:val="00591C83"/>
    <w:rsid w:val="00591D29"/>
    <w:rsid w:val="0059200E"/>
    <w:rsid w:val="0059201D"/>
    <w:rsid w:val="00592053"/>
    <w:rsid w:val="00592199"/>
    <w:rsid w:val="0059224F"/>
    <w:rsid w:val="00592429"/>
    <w:rsid w:val="00592571"/>
    <w:rsid w:val="005925D8"/>
    <w:rsid w:val="0059266C"/>
    <w:rsid w:val="00592AD5"/>
    <w:rsid w:val="00592E19"/>
    <w:rsid w:val="00592F1F"/>
    <w:rsid w:val="00592FB0"/>
    <w:rsid w:val="005935EA"/>
    <w:rsid w:val="0059364D"/>
    <w:rsid w:val="005936DC"/>
    <w:rsid w:val="00593A1A"/>
    <w:rsid w:val="00593A45"/>
    <w:rsid w:val="00593CFD"/>
    <w:rsid w:val="005942FD"/>
    <w:rsid w:val="00594557"/>
    <w:rsid w:val="00594783"/>
    <w:rsid w:val="005947C8"/>
    <w:rsid w:val="00594A1E"/>
    <w:rsid w:val="00594C53"/>
    <w:rsid w:val="00594E49"/>
    <w:rsid w:val="00594EAF"/>
    <w:rsid w:val="005950FA"/>
    <w:rsid w:val="0059528D"/>
    <w:rsid w:val="005953ED"/>
    <w:rsid w:val="00595456"/>
    <w:rsid w:val="005956E2"/>
    <w:rsid w:val="0059575F"/>
    <w:rsid w:val="00595858"/>
    <w:rsid w:val="00595B23"/>
    <w:rsid w:val="00595D3F"/>
    <w:rsid w:val="00595DCC"/>
    <w:rsid w:val="0059652F"/>
    <w:rsid w:val="00596541"/>
    <w:rsid w:val="0059675E"/>
    <w:rsid w:val="00596ABA"/>
    <w:rsid w:val="00596AD6"/>
    <w:rsid w:val="00596EC3"/>
    <w:rsid w:val="005972DF"/>
    <w:rsid w:val="005975C3"/>
    <w:rsid w:val="005975E4"/>
    <w:rsid w:val="00597927"/>
    <w:rsid w:val="005A0197"/>
    <w:rsid w:val="005A045D"/>
    <w:rsid w:val="005A06AE"/>
    <w:rsid w:val="005A06F8"/>
    <w:rsid w:val="005A085F"/>
    <w:rsid w:val="005A08A9"/>
    <w:rsid w:val="005A0A5E"/>
    <w:rsid w:val="005A0A96"/>
    <w:rsid w:val="005A0C64"/>
    <w:rsid w:val="005A0CE5"/>
    <w:rsid w:val="005A0DD6"/>
    <w:rsid w:val="005A0F07"/>
    <w:rsid w:val="005A1102"/>
    <w:rsid w:val="005A11FC"/>
    <w:rsid w:val="005A131C"/>
    <w:rsid w:val="005A13A5"/>
    <w:rsid w:val="005A1406"/>
    <w:rsid w:val="005A163D"/>
    <w:rsid w:val="005A169D"/>
    <w:rsid w:val="005A172E"/>
    <w:rsid w:val="005A18E7"/>
    <w:rsid w:val="005A19B8"/>
    <w:rsid w:val="005A1CCE"/>
    <w:rsid w:val="005A1F1A"/>
    <w:rsid w:val="005A1F45"/>
    <w:rsid w:val="005A2151"/>
    <w:rsid w:val="005A21D2"/>
    <w:rsid w:val="005A22E3"/>
    <w:rsid w:val="005A26D8"/>
    <w:rsid w:val="005A2771"/>
    <w:rsid w:val="005A2811"/>
    <w:rsid w:val="005A2A78"/>
    <w:rsid w:val="005A2A85"/>
    <w:rsid w:val="005A2B4C"/>
    <w:rsid w:val="005A2F53"/>
    <w:rsid w:val="005A3037"/>
    <w:rsid w:val="005A3173"/>
    <w:rsid w:val="005A32F7"/>
    <w:rsid w:val="005A3483"/>
    <w:rsid w:val="005A34E3"/>
    <w:rsid w:val="005A35AF"/>
    <w:rsid w:val="005A3689"/>
    <w:rsid w:val="005A3820"/>
    <w:rsid w:val="005A3A1F"/>
    <w:rsid w:val="005A3B74"/>
    <w:rsid w:val="005A3CAB"/>
    <w:rsid w:val="005A3D1B"/>
    <w:rsid w:val="005A3F10"/>
    <w:rsid w:val="005A409C"/>
    <w:rsid w:val="005A423B"/>
    <w:rsid w:val="005A4302"/>
    <w:rsid w:val="005A4533"/>
    <w:rsid w:val="005A487E"/>
    <w:rsid w:val="005A496A"/>
    <w:rsid w:val="005A4D54"/>
    <w:rsid w:val="005A4EC6"/>
    <w:rsid w:val="005A52CF"/>
    <w:rsid w:val="005A52E3"/>
    <w:rsid w:val="005A53A1"/>
    <w:rsid w:val="005A541D"/>
    <w:rsid w:val="005A5812"/>
    <w:rsid w:val="005A5A4D"/>
    <w:rsid w:val="005A5E30"/>
    <w:rsid w:val="005A5F9F"/>
    <w:rsid w:val="005A60B7"/>
    <w:rsid w:val="005A61F6"/>
    <w:rsid w:val="005A667B"/>
    <w:rsid w:val="005A6A30"/>
    <w:rsid w:val="005A6C82"/>
    <w:rsid w:val="005A7485"/>
    <w:rsid w:val="005A74C3"/>
    <w:rsid w:val="005A7540"/>
    <w:rsid w:val="005A7686"/>
    <w:rsid w:val="005A7D01"/>
    <w:rsid w:val="005B0105"/>
    <w:rsid w:val="005B01A1"/>
    <w:rsid w:val="005B0312"/>
    <w:rsid w:val="005B0320"/>
    <w:rsid w:val="005B0415"/>
    <w:rsid w:val="005B0542"/>
    <w:rsid w:val="005B0701"/>
    <w:rsid w:val="005B0CB8"/>
    <w:rsid w:val="005B0D63"/>
    <w:rsid w:val="005B13EA"/>
    <w:rsid w:val="005B1436"/>
    <w:rsid w:val="005B143E"/>
    <w:rsid w:val="005B153B"/>
    <w:rsid w:val="005B1563"/>
    <w:rsid w:val="005B1791"/>
    <w:rsid w:val="005B17F7"/>
    <w:rsid w:val="005B1A63"/>
    <w:rsid w:val="005B1AE9"/>
    <w:rsid w:val="005B1B7D"/>
    <w:rsid w:val="005B1C35"/>
    <w:rsid w:val="005B1E2B"/>
    <w:rsid w:val="005B1E7E"/>
    <w:rsid w:val="005B252E"/>
    <w:rsid w:val="005B273B"/>
    <w:rsid w:val="005B2A50"/>
    <w:rsid w:val="005B2AD3"/>
    <w:rsid w:val="005B2E7B"/>
    <w:rsid w:val="005B2EB4"/>
    <w:rsid w:val="005B2EDF"/>
    <w:rsid w:val="005B3B57"/>
    <w:rsid w:val="005B3D59"/>
    <w:rsid w:val="005B3F2A"/>
    <w:rsid w:val="005B3FD3"/>
    <w:rsid w:val="005B4095"/>
    <w:rsid w:val="005B41A7"/>
    <w:rsid w:val="005B4511"/>
    <w:rsid w:val="005B4538"/>
    <w:rsid w:val="005B45B9"/>
    <w:rsid w:val="005B46FD"/>
    <w:rsid w:val="005B4708"/>
    <w:rsid w:val="005B4842"/>
    <w:rsid w:val="005B4A29"/>
    <w:rsid w:val="005B4EE7"/>
    <w:rsid w:val="005B4FC4"/>
    <w:rsid w:val="005B50BF"/>
    <w:rsid w:val="005B5A97"/>
    <w:rsid w:val="005B6151"/>
    <w:rsid w:val="005B63C3"/>
    <w:rsid w:val="005B63FE"/>
    <w:rsid w:val="005B673D"/>
    <w:rsid w:val="005B6A6B"/>
    <w:rsid w:val="005B6A75"/>
    <w:rsid w:val="005B6BE1"/>
    <w:rsid w:val="005B6FB8"/>
    <w:rsid w:val="005B7477"/>
    <w:rsid w:val="005B7502"/>
    <w:rsid w:val="005B775A"/>
    <w:rsid w:val="005B783C"/>
    <w:rsid w:val="005B78CD"/>
    <w:rsid w:val="005B78E1"/>
    <w:rsid w:val="005B795B"/>
    <w:rsid w:val="005B79D3"/>
    <w:rsid w:val="005B7C15"/>
    <w:rsid w:val="005B7E32"/>
    <w:rsid w:val="005B7F4B"/>
    <w:rsid w:val="005C003A"/>
    <w:rsid w:val="005C0373"/>
    <w:rsid w:val="005C04C3"/>
    <w:rsid w:val="005C0595"/>
    <w:rsid w:val="005C0614"/>
    <w:rsid w:val="005C09F1"/>
    <w:rsid w:val="005C0CEC"/>
    <w:rsid w:val="005C0E62"/>
    <w:rsid w:val="005C0EDD"/>
    <w:rsid w:val="005C181C"/>
    <w:rsid w:val="005C1999"/>
    <w:rsid w:val="005C1E75"/>
    <w:rsid w:val="005C1FA9"/>
    <w:rsid w:val="005C205B"/>
    <w:rsid w:val="005C21F8"/>
    <w:rsid w:val="005C23EC"/>
    <w:rsid w:val="005C28CD"/>
    <w:rsid w:val="005C2E12"/>
    <w:rsid w:val="005C2EE9"/>
    <w:rsid w:val="005C2FC8"/>
    <w:rsid w:val="005C317E"/>
    <w:rsid w:val="005C31A0"/>
    <w:rsid w:val="005C3743"/>
    <w:rsid w:val="005C37D4"/>
    <w:rsid w:val="005C38BE"/>
    <w:rsid w:val="005C3958"/>
    <w:rsid w:val="005C39E8"/>
    <w:rsid w:val="005C3C60"/>
    <w:rsid w:val="005C3D9D"/>
    <w:rsid w:val="005C3EF6"/>
    <w:rsid w:val="005C414F"/>
    <w:rsid w:val="005C4182"/>
    <w:rsid w:val="005C4189"/>
    <w:rsid w:val="005C4A50"/>
    <w:rsid w:val="005C4AA8"/>
    <w:rsid w:val="005C4D27"/>
    <w:rsid w:val="005C4D84"/>
    <w:rsid w:val="005C5099"/>
    <w:rsid w:val="005C5155"/>
    <w:rsid w:val="005C53A9"/>
    <w:rsid w:val="005C5BF0"/>
    <w:rsid w:val="005C5E61"/>
    <w:rsid w:val="005C5F57"/>
    <w:rsid w:val="005C6063"/>
    <w:rsid w:val="005C636C"/>
    <w:rsid w:val="005C63BD"/>
    <w:rsid w:val="005C6500"/>
    <w:rsid w:val="005C651B"/>
    <w:rsid w:val="005C654E"/>
    <w:rsid w:val="005C657F"/>
    <w:rsid w:val="005C670C"/>
    <w:rsid w:val="005C6A33"/>
    <w:rsid w:val="005C6AD7"/>
    <w:rsid w:val="005C6DB7"/>
    <w:rsid w:val="005C6E38"/>
    <w:rsid w:val="005C6F3E"/>
    <w:rsid w:val="005C72C4"/>
    <w:rsid w:val="005C72C7"/>
    <w:rsid w:val="005C7462"/>
    <w:rsid w:val="005C7493"/>
    <w:rsid w:val="005C74EC"/>
    <w:rsid w:val="005C750C"/>
    <w:rsid w:val="005C7544"/>
    <w:rsid w:val="005C76B9"/>
    <w:rsid w:val="005C76FB"/>
    <w:rsid w:val="005C7800"/>
    <w:rsid w:val="005C7894"/>
    <w:rsid w:val="005C7BBC"/>
    <w:rsid w:val="005C7C23"/>
    <w:rsid w:val="005C7CDC"/>
    <w:rsid w:val="005D0017"/>
    <w:rsid w:val="005D0063"/>
    <w:rsid w:val="005D019E"/>
    <w:rsid w:val="005D0363"/>
    <w:rsid w:val="005D065F"/>
    <w:rsid w:val="005D0AA7"/>
    <w:rsid w:val="005D0B97"/>
    <w:rsid w:val="005D0D2E"/>
    <w:rsid w:val="005D10F3"/>
    <w:rsid w:val="005D11A1"/>
    <w:rsid w:val="005D186C"/>
    <w:rsid w:val="005D1989"/>
    <w:rsid w:val="005D1BA3"/>
    <w:rsid w:val="005D1C4E"/>
    <w:rsid w:val="005D1CEC"/>
    <w:rsid w:val="005D1CF5"/>
    <w:rsid w:val="005D1D8E"/>
    <w:rsid w:val="005D1F0A"/>
    <w:rsid w:val="005D2316"/>
    <w:rsid w:val="005D267A"/>
    <w:rsid w:val="005D27C4"/>
    <w:rsid w:val="005D2A87"/>
    <w:rsid w:val="005D2C65"/>
    <w:rsid w:val="005D2CF2"/>
    <w:rsid w:val="005D303D"/>
    <w:rsid w:val="005D311C"/>
    <w:rsid w:val="005D3187"/>
    <w:rsid w:val="005D352F"/>
    <w:rsid w:val="005D3C9E"/>
    <w:rsid w:val="005D3D50"/>
    <w:rsid w:val="005D3F91"/>
    <w:rsid w:val="005D3F9A"/>
    <w:rsid w:val="005D40D3"/>
    <w:rsid w:val="005D471D"/>
    <w:rsid w:val="005D489B"/>
    <w:rsid w:val="005D48A9"/>
    <w:rsid w:val="005D4ACB"/>
    <w:rsid w:val="005D4CEF"/>
    <w:rsid w:val="005D5121"/>
    <w:rsid w:val="005D531A"/>
    <w:rsid w:val="005D5362"/>
    <w:rsid w:val="005D538B"/>
    <w:rsid w:val="005D58E0"/>
    <w:rsid w:val="005D5C4F"/>
    <w:rsid w:val="005D5C77"/>
    <w:rsid w:val="005D5EA8"/>
    <w:rsid w:val="005D60DB"/>
    <w:rsid w:val="005D6990"/>
    <w:rsid w:val="005D6C81"/>
    <w:rsid w:val="005D6D4B"/>
    <w:rsid w:val="005D6DAC"/>
    <w:rsid w:val="005D6E38"/>
    <w:rsid w:val="005D6F3B"/>
    <w:rsid w:val="005D6F51"/>
    <w:rsid w:val="005D7078"/>
    <w:rsid w:val="005D70AB"/>
    <w:rsid w:val="005D720A"/>
    <w:rsid w:val="005D73E6"/>
    <w:rsid w:val="005D767F"/>
    <w:rsid w:val="005D79C4"/>
    <w:rsid w:val="005D7C89"/>
    <w:rsid w:val="005D7CBD"/>
    <w:rsid w:val="005E02D0"/>
    <w:rsid w:val="005E0409"/>
    <w:rsid w:val="005E0786"/>
    <w:rsid w:val="005E0805"/>
    <w:rsid w:val="005E0907"/>
    <w:rsid w:val="005E0965"/>
    <w:rsid w:val="005E09CF"/>
    <w:rsid w:val="005E0B9F"/>
    <w:rsid w:val="005E104D"/>
    <w:rsid w:val="005E11C2"/>
    <w:rsid w:val="005E1279"/>
    <w:rsid w:val="005E13AF"/>
    <w:rsid w:val="005E1436"/>
    <w:rsid w:val="005E151A"/>
    <w:rsid w:val="005E1603"/>
    <w:rsid w:val="005E1666"/>
    <w:rsid w:val="005E1A46"/>
    <w:rsid w:val="005E1AA6"/>
    <w:rsid w:val="005E1B3A"/>
    <w:rsid w:val="005E1CA2"/>
    <w:rsid w:val="005E1CBA"/>
    <w:rsid w:val="005E1E91"/>
    <w:rsid w:val="005E2147"/>
    <w:rsid w:val="005E22A7"/>
    <w:rsid w:val="005E22FA"/>
    <w:rsid w:val="005E2590"/>
    <w:rsid w:val="005E2654"/>
    <w:rsid w:val="005E274F"/>
    <w:rsid w:val="005E29CD"/>
    <w:rsid w:val="005E2DB0"/>
    <w:rsid w:val="005E2E08"/>
    <w:rsid w:val="005E2F1C"/>
    <w:rsid w:val="005E2FE2"/>
    <w:rsid w:val="005E334D"/>
    <w:rsid w:val="005E34F6"/>
    <w:rsid w:val="005E39A2"/>
    <w:rsid w:val="005E3C7C"/>
    <w:rsid w:val="005E3D53"/>
    <w:rsid w:val="005E3DF1"/>
    <w:rsid w:val="005E3E2D"/>
    <w:rsid w:val="005E3E34"/>
    <w:rsid w:val="005E4106"/>
    <w:rsid w:val="005E426A"/>
    <w:rsid w:val="005E439E"/>
    <w:rsid w:val="005E45B6"/>
    <w:rsid w:val="005E46B7"/>
    <w:rsid w:val="005E47A1"/>
    <w:rsid w:val="005E4811"/>
    <w:rsid w:val="005E494D"/>
    <w:rsid w:val="005E4B3B"/>
    <w:rsid w:val="005E4E6B"/>
    <w:rsid w:val="005E4F7E"/>
    <w:rsid w:val="005E522B"/>
    <w:rsid w:val="005E5616"/>
    <w:rsid w:val="005E56C4"/>
    <w:rsid w:val="005E56F3"/>
    <w:rsid w:val="005E5723"/>
    <w:rsid w:val="005E59AE"/>
    <w:rsid w:val="005E5C2F"/>
    <w:rsid w:val="005E5D58"/>
    <w:rsid w:val="005E5EBD"/>
    <w:rsid w:val="005E608A"/>
    <w:rsid w:val="005E616A"/>
    <w:rsid w:val="005E654A"/>
    <w:rsid w:val="005E6855"/>
    <w:rsid w:val="005E690C"/>
    <w:rsid w:val="005E6A8A"/>
    <w:rsid w:val="005E6C13"/>
    <w:rsid w:val="005E6C68"/>
    <w:rsid w:val="005E6DF5"/>
    <w:rsid w:val="005E6F50"/>
    <w:rsid w:val="005E713A"/>
    <w:rsid w:val="005E7184"/>
    <w:rsid w:val="005E7209"/>
    <w:rsid w:val="005E77A4"/>
    <w:rsid w:val="005E77A8"/>
    <w:rsid w:val="005E784F"/>
    <w:rsid w:val="005E787E"/>
    <w:rsid w:val="005E78D7"/>
    <w:rsid w:val="005E7942"/>
    <w:rsid w:val="005E7C64"/>
    <w:rsid w:val="005E7DAA"/>
    <w:rsid w:val="005E7E44"/>
    <w:rsid w:val="005E7FFA"/>
    <w:rsid w:val="005F024E"/>
    <w:rsid w:val="005F0412"/>
    <w:rsid w:val="005F077E"/>
    <w:rsid w:val="005F078C"/>
    <w:rsid w:val="005F0A38"/>
    <w:rsid w:val="005F0AC1"/>
    <w:rsid w:val="005F0C42"/>
    <w:rsid w:val="005F0FE8"/>
    <w:rsid w:val="005F111D"/>
    <w:rsid w:val="005F112A"/>
    <w:rsid w:val="005F123A"/>
    <w:rsid w:val="005F13EF"/>
    <w:rsid w:val="005F1619"/>
    <w:rsid w:val="005F1677"/>
    <w:rsid w:val="005F16CA"/>
    <w:rsid w:val="005F18E6"/>
    <w:rsid w:val="005F1B6C"/>
    <w:rsid w:val="005F1E82"/>
    <w:rsid w:val="005F1EB8"/>
    <w:rsid w:val="005F1F99"/>
    <w:rsid w:val="005F2364"/>
    <w:rsid w:val="005F2382"/>
    <w:rsid w:val="005F2572"/>
    <w:rsid w:val="005F2577"/>
    <w:rsid w:val="005F2600"/>
    <w:rsid w:val="005F26D5"/>
    <w:rsid w:val="005F26DD"/>
    <w:rsid w:val="005F29F0"/>
    <w:rsid w:val="005F2AF4"/>
    <w:rsid w:val="005F2D13"/>
    <w:rsid w:val="005F3147"/>
    <w:rsid w:val="005F37BB"/>
    <w:rsid w:val="005F38DE"/>
    <w:rsid w:val="005F3900"/>
    <w:rsid w:val="005F39BF"/>
    <w:rsid w:val="005F39F0"/>
    <w:rsid w:val="005F3B24"/>
    <w:rsid w:val="005F3B29"/>
    <w:rsid w:val="005F47D0"/>
    <w:rsid w:val="005F4B68"/>
    <w:rsid w:val="005F4D43"/>
    <w:rsid w:val="005F4D82"/>
    <w:rsid w:val="005F4EAF"/>
    <w:rsid w:val="005F4EFC"/>
    <w:rsid w:val="005F4F32"/>
    <w:rsid w:val="005F507C"/>
    <w:rsid w:val="005F5583"/>
    <w:rsid w:val="005F55B8"/>
    <w:rsid w:val="005F5692"/>
    <w:rsid w:val="005F5929"/>
    <w:rsid w:val="005F5962"/>
    <w:rsid w:val="005F59DD"/>
    <w:rsid w:val="005F5F9F"/>
    <w:rsid w:val="005F6098"/>
    <w:rsid w:val="005F6140"/>
    <w:rsid w:val="005F6358"/>
    <w:rsid w:val="005F6382"/>
    <w:rsid w:val="005F6534"/>
    <w:rsid w:val="005F6587"/>
    <w:rsid w:val="005F66D0"/>
    <w:rsid w:val="005F68B3"/>
    <w:rsid w:val="005F6972"/>
    <w:rsid w:val="005F6CB3"/>
    <w:rsid w:val="005F6E03"/>
    <w:rsid w:val="005F6EEA"/>
    <w:rsid w:val="005F6F78"/>
    <w:rsid w:val="005F70A5"/>
    <w:rsid w:val="005F7251"/>
    <w:rsid w:val="005F72AC"/>
    <w:rsid w:val="005F7333"/>
    <w:rsid w:val="005F77A8"/>
    <w:rsid w:val="005F797E"/>
    <w:rsid w:val="005F7B43"/>
    <w:rsid w:val="005F7B7C"/>
    <w:rsid w:val="005F7C42"/>
    <w:rsid w:val="005F7CC3"/>
    <w:rsid w:val="005F7D98"/>
    <w:rsid w:val="005F7E8E"/>
    <w:rsid w:val="006002B1"/>
    <w:rsid w:val="006004BC"/>
    <w:rsid w:val="00601018"/>
    <w:rsid w:val="006013D2"/>
    <w:rsid w:val="00601447"/>
    <w:rsid w:val="00601782"/>
    <w:rsid w:val="0060179D"/>
    <w:rsid w:val="00601A47"/>
    <w:rsid w:val="00601B4C"/>
    <w:rsid w:val="00601EA2"/>
    <w:rsid w:val="00601FB6"/>
    <w:rsid w:val="006024A6"/>
    <w:rsid w:val="00602569"/>
    <w:rsid w:val="0060293A"/>
    <w:rsid w:val="00602A04"/>
    <w:rsid w:val="00602AB3"/>
    <w:rsid w:val="00602AC5"/>
    <w:rsid w:val="00602BDE"/>
    <w:rsid w:val="00602D25"/>
    <w:rsid w:val="00602D7D"/>
    <w:rsid w:val="00602DA4"/>
    <w:rsid w:val="00603039"/>
    <w:rsid w:val="006032B0"/>
    <w:rsid w:val="006033AE"/>
    <w:rsid w:val="00603425"/>
    <w:rsid w:val="0060366F"/>
    <w:rsid w:val="00603AAC"/>
    <w:rsid w:val="00603C21"/>
    <w:rsid w:val="00603D29"/>
    <w:rsid w:val="00603FE9"/>
    <w:rsid w:val="00604453"/>
    <w:rsid w:val="006044B5"/>
    <w:rsid w:val="0060484D"/>
    <w:rsid w:val="006048A8"/>
    <w:rsid w:val="006049C8"/>
    <w:rsid w:val="00604FEE"/>
    <w:rsid w:val="0060500A"/>
    <w:rsid w:val="00605205"/>
    <w:rsid w:val="0060534A"/>
    <w:rsid w:val="0060557D"/>
    <w:rsid w:val="006055DE"/>
    <w:rsid w:val="00605870"/>
    <w:rsid w:val="006058A5"/>
    <w:rsid w:val="006058C5"/>
    <w:rsid w:val="00605B7B"/>
    <w:rsid w:val="00605FF6"/>
    <w:rsid w:val="00606363"/>
    <w:rsid w:val="0060648F"/>
    <w:rsid w:val="00606710"/>
    <w:rsid w:val="0060681F"/>
    <w:rsid w:val="00606857"/>
    <w:rsid w:val="006068E3"/>
    <w:rsid w:val="00606A79"/>
    <w:rsid w:val="00606ADD"/>
    <w:rsid w:val="00606BAB"/>
    <w:rsid w:val="00606BC7"/>
    <w:rsid w:val="00606D9E"/>
    <w:rsid w:val="00606DEC"/>
    <w:rsid w:val="0060709E"/>
    <w:rsid w:val="006073AE"/>
    <w:rsid w:val="006074A1"/>
    <w:rsid w:val="006074A6"/>
    <w:rsid w:val="00607826"/>
    <w:rsid w:val="00607A9E"/>
    <w:rsid w:val="00607CC9"/>
    <w:rsid w:val="00607DC4"/>
    <w:rsid w:val="00607EAC"/>
    <w:rsid w:val="0061000A"/>
    <w:rsid w:val="00610120"/>
    <w:rsid w:val="00610341"/>
    <w:rsid w:val="006104D0"/>
    <w:rsid w:val="006106D6"/>
    <w:rsid w:val="0061096B"/>
    <w:rsid w:val="006109A3"/>
    <w:rsid w:val="00610A2F"/>
    <w:rsid w:val="006112FE"/>
    <w:rsid w:val="006115A9"/>
    <w:rsid w:val="00611F19"/>
    <w:rsid w:val="006120C6"/>
    <w:rsid w:val="006121B2"/>
    <w:rsid w:val="00612466"/>
    <w:rsid w:val="006124E9"/>
    <w:rsid w:val="006125FC"/>
    <w:rsid w:val="0061288D"/>
    <w:rsid w:val="00612A4C"/>
    <w:rsid w:val="00612B50"/>
    <w:rsid w:val="00612F5E"/>
    <w:rsid w:val="00613218"/>
    <w:rsid w:val="00613364"/>
    <w:rsid w:val="006133E1"/>
    <w:rsid w:val="006134B5"/>
    <w:rsid w:val="006134D9"/>
    <w:rsid w:val="00613602"/>
    <w:rsid w:val="0061387F"/>
    <w:rsid w:val="00613932"/>
    <w:rsid w:val="00614044"/>
    <w:rsid w:val="0061416E"/>
    <w:rsid w:val="006147AD"/>
    <w:rsid w:val="006147C6"/>
    <w:rsid w:val="00614A4A"/>
    <w:rsid w:val="00614E2A"/>
    <w:rsid w:val="00614EA3"/>
    <w:rsid w:val="0061537F"/>
    <w:rsid w:val="006156ED"/>
    <w:rsid w:val="00615D25"/>
    <w:rsid w:val="006160AD"/>
    <w:rsid w:val="00616423"/>
    <w:rsid w:val="0061647D"/>
    <w:rsid w:val="0061693B"/>
    <w:rsid w:val="00616DF4"/>
    <w:rsid w:val="006170C1"/>
    <w:rsid w:val="0061715C"/>
    <w:rsid w:val="006176CC"/>
    <w:rsid w:val="006176FB"/>
    <w:rsid w:val="006179F5"/>
    <w:rsid w:val="00617AAE"/>
    <w:rsid w:val="00617E95"/>
    <w:rsid w:val="00617F32"/>
    <w:rsid w:val="00617FA8"/>
    <w:rsid w:val="006200E8"/>
    <w:rsid w:val="00620131"/>
    <w:rsid w:val="006202B7"/>
    <w:rsid w:val="006202D0"/>
    <w:rsid w:val="0062031A"/>
    <w:rsid w:val="00620551"/>
    <w:rsid w:val="00620CC7"/>
    <w:rsid w:val="00620FD3"/>
    <w:rsid w:val="006211FA"/>
    <w:rsid w:val="00621451"/>
    <w:rsid w:val="0062145E"/>
    <w:rsid w:val="00621788"/>
    <w:rsid w:val="00621804"/>
    <w:rsid w:val="00621975"/>
    <w:rsid w:val="006219E1"/>
    <w:rsid w:val="00621A05"/>
    <w:rsid w:val="00621A8C"/>
    <w:rsid w:val="00621C50"/>
    <w:rsid w:val="00621CAA"/>
    <w:rsid w:val="00621DAB"/>
    <w:rsid w:val="00621FAA"/>
    <w:rsid w:val="006223C0"/>
    <w:rsid w:val="0062250B"/>
    <w:rsid w:val="006226A5"/>
    <w:rsid w:val="00622808"/>
    <w:rsid w:val="00622850"/>
    <w:rsid w:val="00622D5E"/>
    <w:rsid w:val="00622DC1"/>
    <w:rsid w:val="006238A1"/>
    <w:rsid w:val="0062391D"/>
    <w:rsid w:val="00623953"/>
    <w:rsid w:val="00623C4C"/>
    <w:rsid w:val="00623EC7"/>
    <w:rsid w:val="00623FEE"/>
    <w:rsid w:val="006241CF"/>
    <w:rsid w:val="00624356"/>
    <w:rsid w:val="00624824"/>
    <w:rsid w:val="006249EB"/>
    <w:rsid w:val="00624DF0"/>
    <w:rsid w:val="006254DD"/>
    <w:rsid w:val="006254EC"/>
    <w:rsid w:val="00625889"/>
    <w:rsid w:val="006258FE"/>
    <w:rsid w:val="00626145"/>
    <w:rsid w:val="006262D8"/>
    <w:rsid w:val="006262FD"/>
    <w:rsid w:val="0062635E"/>
    <w:rsid w:val="0062652B"/>
    <w:rsid w:val="00626561"/>
    <w:rsid w:val="006266D5"/>
    <w:rsid w:val="006267F9"/>
    <w:rsid w:val="00626AD1"/>
    <w:rsid w:val="00626DB6"/>
    <w:rsid w:val="00626F2F"/>
    <w:rsid w:val="006277C3"/>
    <w:rsid w:val="006279DF"/>
    <w:rsid w:val="00627DBF"/>
    <w:rsid w:val="00627FAA"/>
    <w:rsid w:val="00630265"/>
    <w:rsid w:val="006305FE"/>
    <w:rsid w:val="00630747"/>
    <w:rsid w:val="00630912"/>
    <w:rsid w:val="00630C2A"/>
    <w:rsid w:val="00630C5E"/>
    <w:rsid w:val="0063127C"/>
    <w:rsid w:val="006312AD"/>
    <w:rsid w:val="00631586"/>
    <w:rsid w:val="00631E96"/>
    <w:rsid w:val="006322C9"/>
    <w:rsid w:val="00632350"/>
    <w:rsid w:val="006324F0"/>
    <w:rsid w:val="0063251E"/>
    <w:rsid w:val="00632A06"/>
    <w:rsid w:val="00632A67"/>
    <w:rsid w:val="00632BEE"/>
    <w:rsid w:val="00632D5B"/>
    <w:rsid w:val="00632D8B"/>
    <w:rsid w:val="00633324"/>
    <w:rsid w:val="00633672"/>
    <w:rsid w:val="00633837"/>
    <w:rsid w:val="00633927"/>
    <w:rsid w:val="00634174"/>
    <w:rsid w:val="006341BA"/>
    <w:rsid w:val="00634240"/>
    <w:rsid w:val="0063428D"/>
    <w:rsid w:val="00634779"/>
    <w:rsid w:val="00635094"/>
    <w:rsid w:val="0063514F"/>
    <w:rsid w:val="00635273"/>
    <w:rsid w:val="006353F1"/>
    <w:rsid w:val="0063563D"/>
    <w:rsid w:val="006356B0"/>
    <w:rsid w:val="00635814"/>
    <w:rsid w:val="00635893"/>
    <w:rsid w:val="00635ABB"/>
    <w:rsid w:val="00635C75"/>
    <w:rsid w:val="00635C9C"/>
    <w:rsid w:val="00635E33"/>
    <w:rsid w:val="0063601C"/>
    <w:rsid w:val="006361C4"/>
    <w:rsid w:val="006366DB"/>
    <w:rsid w:val="00636765"/>
    <w:rsid w:val="00636A45"/>
    <w:rsid w:val="00636A49"/>
    <w:rsid w:val="00636CFF"/>
    <w:rsid w:val="00636FAE"/>
    <w:rsid w:val="0063703E"/>
    <w:rsid w:val="0063708C"/>
    <w:rsid w:val="0063732A"/>
    <w:rsid w:val="006373BB"/>
    <w:rsid w:val="00637942"/>
    <w:rsid w:val="00637A55"/>
    <w:rsid w:val="00637AD9"/>
    <w:rsid w:val="00640043"/>
    <w:rsid w:val="006401BE"/>
    <w:rsid w:val="006402AC"/>
    <w:rsid w:val="006404F7"/>
    <w:rsid w:val="0064056C"/>
    <w:rsid w:val="006406B4"/>
    <w:rsid w:val="0064090F"/>
    <w:rsid w:val="00640AC6"/>
    <w:rsid w:val="00640B0E"/>
    <w:rsid w:val="00640E00"/>
    <w:rsid w:val="00641335"/>
    <w:rsid w:val="00641425"/>
    <w:rsid w:val="00641447"/>
    <w:rsid w:val="006415CB"/>
    <w:rsid w:val="00641A9C"/>
    <w:rsid w:val="00641C0E"/>
    <w:rsid w:val="00641F32"/>
    <w:rsid w:val="00642016"/>
    <w:rsid w:val="00642135"/>
    <w:rsid w:val="0064258A"/>
    <w:rsid w:val="006427C4"/>
    <w:rsid w:val="00642AC0"/>
    <w:rsid w:val="00642BF8"/>
    <w:rsid w:val="00642C79"/>
    <w:rsid w:val="0064308F"/>
    <w:rsid w:val="006433BB"/>
    <w:rsid w:val="006435E3"/>
    <w:rsid w:val="00643814"/>
    <w:rsid w:val="006438E1"/>
    <w:rsid w:val="006439D8"/>
    <w:rsid w:val="00643B3A"/>
    <w:rsid w:val="00643CA8"/>
    <w:rsid w:val="006443EF"/>
    <w:rsid w:val="00644426"/>
    <w:rsid w:val="006446CD"/>
    <w:rsid w:val="006446E4"/>
    <w:rsid w:val="0064473D"/>
    <w:rsid w:val="0064482E"/>
    <w:rsid w:val="00644C17"/>
    <w:rsid w:val="00644E5E"/>
    <w:rsid w:val="00644F1E"/>
    <w:rsid w:val="006451CE"/>
    <w:rsid w:val="006452F6"/>
    <w:rsid w:val="006456DD"/>
    <w:rsid w:val="0064587A"/>
    <w:rsid w:val="00645941"/>
    <w:rsid w:val="00645B9F"/>
    <w:rsid w:val="00645BEE"/>
    <w:rsid w:val="00645BF7"/>
    <w:rsid w:val="00645C24"/>
    <w:rsid w:val="00645CDD"/>
    <w:rsid w:val="00645D2F"/>
    <w:rsid w:val="00645DCB"/>
    <w:rsid w:val="00645E73"/>
    <w:rsid w:val="00645E75"/>
    <w:rsid w:val="00646088"/>
    <w:rsid w:val="0064615E"/>
    <w:rsid w:val="0064659D"/>
    <w:rsid w:val="00646646"/>
    <w:rsid w:val="00646B9F"/>
    <w:rsid w:val="00646BE3"/>
    <w:rsid w:val="00646EAD"/>
    <w:rsid w:val="00647229"/>
    <w:rsid w:val="00647429"/>
    <w:rsid w:val="00647537"/>
    <w:rsid w:val="00647590"/>
    <w:rsid w:val="00647AED"/>
    <w:rsid w:val="00647C80"/>
    <w:rsid w:val="006500BB"/>
    <w:rsid w:val="00650145"/>
    <w:rsid w:val="00650151"/>
    <w:rsid w:val="0065020B"/>
    <w:rsid w:val="0065021E"/>
    <w:rsid w:val="006507A9"/>
    <w:rsid w:val="006507C2"/>
    <w:rsid w:val="006508E6"/>
    <w:rsid w:val="0065096A"/>
    <w:rsid w:val="00650E1C"/>
    <w:rsid w:val="00650F06"/>
    <w:rsid w:val="00650FE9"/>
    <w:rsid w:val="006510FB"/>
    <w:rsid w:val="00651329"/>
    <w:rsid w:val="006516A7"/>
    <w:rsid w:val="00651DBC"/>
    <w:rsid w:val="00651E28"/>
    <w:rsid w:val="00651E7C"/>
    <w:rsid w:val="006522CB"/>
    <w:rsid w:val="006522EC"/>
    <w:rsid w:val="00652696"/>
    <w:rsid w:val="00652815"/>
    <w:rsid w:val="00652B25"/>
    <w:rsid w:val="00652B37"/>
    <w:rsid w:val="00653209"/>
    <w:rsid w:val="006532DA"/>
    <w:rsid w:val="00653358"/>
    <w:rsid w:val="006533B2"/>
    <w:rsid w:val="00653541"/>
    <w:rsid w:val="00653955"/>
    <w:rsid w:val="00653BE9"/>
    <w:rsid w:val="00653D38"/>
    <w:rsid w:val="00653EC1"/>
    <w:rsid w:val="00654304"/>
    <w:rsid w:val="00654421"/>
    <w:rsid w:val="006546A2"/>
    <w:rsid w:val="006548EC"/>
    <w:rsid w:val="00654A43"/>
    <w:rsid w:val="00654AA3"/>
    <w:rsid w:val="00654BC4"/>
    <w:rsid w:val="00654F99"/>
    <w:rsid w:val="006550D1"/>
    <w:rsid w:val="00655180"/>
    <w:rsid w:val="00655453"/>
    <w:rsid w:val="00655701"/>
    <w:rsid w:val="006557AB"/>
    <w:rsid w:val="00655FB9"/>
    <w:rsid w:val="006561D9"/>
    <w:rsid w:val="006561F6"/>
    <w:rsid w:val="006562FF"/>
    <w:rsid w:val="0065643A"/>
    <w:rsid w:val="006568BC"/>
    <w:rsid w:val="00656A20"/>
    <w:rsid w:val="00656C1C"/>
    <w:rsid w:val="00656CF4"/>
    <w:rsid w:val="00656F04"/>
    <w:rsid w:val="00657106"/>
    <w:rsid w:val="00657140"/>
    <w:rsid w:val="006575DE"/>
    <w:rsid w:val="00657699"/>
    <w:rsid w:val="006577F4"/>
    <w:rsid w:val="00657AED"/>
    <w:rsid w:val="00657BF0"/>
    <w:rsid w:val="00657DEF"/>
    <w:rsid w:val="0066009B"/>
    <w:rsid w:val="006600AE"/>
    <w:rsid w:val="006602B2"/>
    <w:rsid w:val="00660602"/>
    <w:rsid w:val="0066069B"/>
    <w:rsid w:val="006608CD"/>
    <w:rsid w:val="00660ACF"/>
    <w:rsid w:val="00660B46"/>
    <w:rsid w:val="00660C02"/>
    <w:rsid w:val="00660C1C"/>
    <w:rsid w:val="00660D84"/>
    <w:rsid w:val="00660DC4"/>
    <w:rsid w:val="006611F0"/>
    <w:rsid w:val="006612B6"/>
    <w:rsid w:val="0066137B"/>
    <w:rsid w:val="006616A6"/>
    <w:rsid w:val="00661715"/>
    <w:rsid w:val="00661944"/>
    <w:rsid w:val="00661B81"/>
    <w:rsid w:val="00661BBA"/>
    <w:rsid w:val="00661D72"/>
    <w:rsid w:val="00661E81"/>
    <w:rsid w:val="00661EF9"/>
    <w:rsid w:val="00662244"/>
    <w:rsid w:val="006623B3"/>
    <w:rsid w:val="00662820"/>
    <w:rsid w:val="00662AF6"/>
    <w:rsid w:val="00662C4F"/>
    <w:rsid w:val="00662D4F"/>
    <w:rsid w:val="00663003"/>
    <w:rsid w:val="006631D8"/>
    <w:rsid w:val="006633E9"/>
    <w:rsid w:val="0066347D"/>
    <w:rsid w:val="00663679"/>
    <w:rsid w:val="00663756"/>
    <w:rsid w:val="00663819"/>
    <w:rsid w:val="00663C14"/>
    <w:rsid w:val="00663C3C"/>
    <w:rsid w:val="00663C9A"/>
    <w:rsid w:val="00664149"/>
    <w:rsid w:val="0066451F"/>
    <w:rsid w:val="00664622"/>
    <w:rsid w:val="006646F2"/>
    <w:rsid w:val="00664851"/>
    <w:rsid w:val="006648BA"/>
    <w:rsid w:val="00664AF5"/>
    <w:rsid w:val="00664C17"/>
    <w:rsid w:val="00664D80"/>
    <w:rsid w:val="00665240"/>
    <w:rsid w:val="0066527B"/>
    <w:rsid w:val="00665616"/>
    <w:rsid w:val="0066563E"/>
    <w:rsid w:val="006657F1"/>
    <w:rsid w:val="006658A2"/>
    <w:rsid w:val="00665949"/>
    <w:rsid w:val="00665BDF"/>
    <w:rsid w:val="00665C94"/>
    <w:rsid w:val="006662F2"/>
    <w:rsid w:val="00666407"/>
    <w:rsid w:val="00666419"/>
    <w:rsid w:val="006665CF"/>
    <w:rsid w:val="006665F2"/>
    <w:rsid w:val="00666997"/>
    <w:rsid w:val="00666A16"/>
    <w:rsid w:val="00666CAB"/>
    <w:rsid w:val="00666E04"/>
    <w:rsid w:val="006673DB"/>
    <w:rsid w:val="006674DB"/>
    <w:rsid w:val="00667785"/>
    <w:rsid w:val="006678CD"/>
    <w:rsid w:val="00667BE5"/>
    <w:rsid w:val="00667BFE"/>
    <w:rsid w:val="006700DB"/>
    <w:rsid w:val="00670189"/>
    <w:rsid w:val="006702E2"/>
    <w:rsid w:val="00670417"/>
    <w:rsid w:val="0067060B"/>
    <w:rsid w:val="00670797"/>
    <w:rsid w:val="006709A0"/>
    <w:rsid w:val="006709AD"/>
    <w:rsid w:val="00670AA5"/>
    <w:rsid w:val="00670D3F"/>
    <w:rsid w:val="00671109"/>
    <w:rsid w:val="00671470"/>
    <w:rsid w:val="0067167B"/>
    <w:rsid w:val="00671E02"/>
    <w:rsid w:val="006720D5"/>
    <w:rsid w:val="00672198"/>
    <w:rsid w:val="00672213"/>
    <w:rsid w:val="0067233E"/>
    <w:rsid w:val="00672361"/>
    <w:rsid w:val="006724B0"/>
    <w:rsid w:val="00672512"/>
    <w:rsid w:val="006725AB"/>
    <w:rsid w:val="0067271F"/>
    <w:rsid w:val="0067274E"/>
    <w:rsid w:val="00672B53"/>
    <w:rsid w:val="00672C2E"/>
    <w:rsid w:val="00672C6E"/>
    <w:rsid w:val="00672DDF"/>
    <w:rsid w:val="00672E78"/>
    <w:rsid w:val="00672ED2"/>
    <w:rsid w:val="00672F51"/>
    <w:rsid w:val="00673061"/>
    <w:rsid w:val="006735B0"/>
    <w:rsid w:val="0067369D"/>
    <w:rsid w:val="00673711"/>
    <w:rsid w:val="006737EC"/>
    <w:rsid w:val="00673CF7"/>
    <w:rsid w:val="00673DE3"/>
    <w:rsid w:val="00673E25"/>
    <w:rsid w:val="006741EC"/>
    <w:rsid w:val="006746AE"/>
    <w:rsid w:val="006747A4"/>
    <w:rsid w:val="00674A73"/>
    <w:rsid w:val="00674AF2"/>
    <w:rsid w:val="00674B5F"/>
    <w:rsid w:val="006750D4"/>
    <w:rsid w:val="006751AE"/>
    <w:rsid w:val="00675569"/>
    <w:rsid w:val="00675787"/>
    <w:rsid w:val="00675814"/>
    <w:rsid w:val="00675948"/>
    <w:rsid w:val="00675D3F"/>
    <w:rsid w:val="006760FD"/>
    <w:rsid w:val="006761F1"/>
    <w:rsid w:val="00676318"/>
    <w:rsid w:val="00676542"/>
    <w:rsid w:val="00676591"/>
    <w:rsid w:val="00676640"/>
    <w:rsid w:val="0067667B"/>
    <w:rsid w:val="00676962"/>
    <w:rsid w:val="00676C35"/>
    <w:rsid w:val="00676D04"/>
    <w:rsid w:val="00676E66"/>
    <w:rsid w:val="00676FC8"/>
    <w:rsid w:val="006771AA"/>
    <w:rsid w:val="0067721A"/>
    <w:rsid w:val="006774BF"/>
    <w:rsid w:val="006778EC"/>
    <w:rsid w:val="00677911"/>
    <w:rsid w:val="0067792A"/>
    <w:rsid w:val="00677A35"/>
    <w:rsid w:val="0068004F"/>
    <w:rsid w:val="0068033E"/>
    <w:rsid w:val="006803FE"/>
    <w:rsid w:val="00680527"/>
    <w:rsid w:val="00680679"/>
    <w:rsid w:val="0068081F"/>
    <w:rsid w:val="006808E5"/>
    <w:rsid w:val="00680B96"/>
    <w:rsid w:val="00680E4B"/>
    <w:rsid w:val="00680F17"/>
    <w:rsid w:val="00681355"/>
    <w:rsid w:val="0068143E"/>
    <w:rsid w:val="0068144A"/>
    <w:rsid w:val="0068148B"/>
    <w:rsid w:val="006814F1"/>
    <w:rsid w:val="006815C1"/>
    <w:rsid w:val="00681655"/>
    <w:rsid w:val="0068166B"/>
    <w:rsid w:val="00681676"/>
    <w:rsid w:val="00681799"/>
    <w:rsid w:val="00681C57"/>
    <w:rsid w:val="00681EA3"/>
    <w:rsid w:val="00681EED"/>
    <w:rsid w:val="00681F12"/>
    <w:rsid w:val="00682118"/>
    <w:rsid w:val="006821AE"/>
    <w:rsid w:val="00682389"/>
    <w:rsid w:val="006825A0"/>
    <w:rsid w:val="0068287E"/>
    <w:rsid w:val="006828CD"/>
    <w:rsid w:val="006828F1"/>
    <w:rsid w:val="00682B6E"/>
    <w:rsid w:val="00682D4F"/>
    <w:rsid w:val="00683117"/>
    <w:rsid w:val="006831CD"/>
    <w:rsid w:val="0068321E"/>
    <w:rsid w:val="0068321F"/>
    <w:rsid w:val="0068334D"/>
    <w:rsid w:val="006833F7"/>
    <w:rsid w:val="00683597"/>
    <w:rsid w:val="00683669"/>
    <w:rsid w:val="00683C4F"/>
    <w:rsid w:val="00684093"/>
    <w:rsid w:val="006844A9"/>
    <w:rsid w:val="006844EE"/>
    <w:rsid w:val="00684541"/>
    <w:rsid w:val="00684988"/>
    <w:rsid w:val="00684CCF"/>
    <w:rsid w:val="006851D6"/>
    <w:rsid w:val="006852AB"/>
    <w:rsid w:val="0068534F"/>
    <w:rsid w:val="006853A8"/>
    <w:rsid w:val="00685733"/>
    <w:rsid w:val="0068595D"/>
    <w:rsid w:val="00685AA3"/>
    <w:rsid w:val="00685BE1"/>
    <w:rsid w:val="00685C0B"/>
    <w:rsid w:val="00685DE7"/>
    <w:rsid w:val="00685F10"/>
    <w:rsid w:val="00685FBC"/>
    <w:rsid w:val="00686056"/>
    <w:rsid w:val="0068610E"/>
    <w:rsid w:val="006861A6"/>
    <w:rsid w:val="006861C0"/>
    <w:rsid w:val="0068639D"/>
    <w:rsid w:val="00686445"/>
    <w:rsid w:val="006864F4"/>
    <w:rsid w:val="006865A9"/>
    <w:rsid w:val="00686961"/>
    <w:rsid w:val="00686A7E"/>
    <w:rsid w:val="00686ABD"/>
    <w:rsid w:val="00686CE6"/>
    <w:rsid w:val="00686D12"/>
    <w:rsid w:val="00687148"/>
    <w:rsid w:val="00687521"/>
    <w:rsid w:val="006875CE"/>
    <w:rsid w:val="00687771"/>
    <w:rsid w:val="0068783B"/>
    <w:rsid w:val="00687860"/>
    <w:rsid w:val="006879FF"/>
    <w:rsid w:val="00687A54"/>
    <w:rsid w:val="00687A67"/>
    <w:rsid w:val="00687C0C"/>
    <w:rsid w:val="00690320"/>
    <w:rsid w:val="00690700"/>
    <w:rsid w:val="00690A24"/>
    <w:rsid w:val="00690A92"/>
    <w:rsid w:val="00690BBF"/>
    <w:rsid w:val="00690DE7"/>
    <w:rsid w:val="00690E76"/>
    <w:rsid w:val="00690F58"/>
    <w:rsid w:val="006912F7"/>
    <w:rsid w:val="00691352"/>
    <w:rsid w:val="00691402"/>
    <w:rsid w:val="00691447"/>
    <w:rsid w:val="006915F9"/>
    <w:rsid w:val="006917D5"/>
    <w:rsid w:val="006919ED"/>
    <w:rsid w:val="00691B31"/>
    <w:rsid w:val="00691B6E"/>
    <w:rsid w:val="00691CD9"/>
    <w:rsid w:val="00691D14"/>
    <w:rsid w:val="00691D3E"/>
    <w:rsid w:val="00691DED"/>
    <w:rsid w:val="00691EE0"/>
    <w:rsid w:val="0069221C"/>
    <w:rsid w:val="006923AE"/>
    <w:rsid w:val="0069241E"/>
    <w:rsid w:val="006925C3"/>
    <w:rsid w:val="0069283F"/>
    <w:rsid w:val="00692936"/>
    <w:rsid w:val="006929D7"/>
    <w:rsid w:val="00692E18"/>
    <w:rsid w:val="00692E24"/>
    <w:rsid w:val="00693198"/>
    <w:rsid w:val="006933F6"/>
    <w:rsid w:val="006936E8"/>
    <w:rsid w:val="0069384E"/>
    <w:rsid w:val="00693A86"/>
    <w:rsid w:val="00693CB3"/>
    <w:rsid w:val="00693EAE"/>
    <w:rsid w:val="006942E2"/>
    <w:rsid w:val="006947D1"/>
    <w:rsid w:val="00694880"/>
    <w:rsid w:val="00694970"/>
    <w:rsid w:val="00694A5C"/>
    <w:rsid w:val="006950ED"/>
    <w:rsid w:val="006951F5"/>
    <w:rsid w:val="006952B7"/>
    <w:rsid w:val="00695414"/>
    <w:rsid w:val="0069543E"/>
    <w:rsid w:val="00695713"/>
    <w:rsid w:val="0069571B"/>
    <w:rsid w:val="006957B7"/>
    <w:rsid w:val="006957D2"/>
    <w:rsid w:val="006958F4"/>
    <w:rsid w:val="0069593A"/>
    <w:rsid w:val="00695C24"/>
    <w:rsid w:val="00695DCA"/>
    <w:rsid w:val="00696014"/>
    <w:rsid w:val="0069656F"/>
    <w:rsid w:val="00696927"/>
    <w:rsid w:val="00696975"/>
    <w:rsid w:val="00696A6F"/>
    <w:rsid w:val="00696E76"/>
    <w:rsid w:val="00696F8C"/>
    <w:rsid w:val="00697022"/>
    <w:rsid w:val="006975AB"/>
    <w:rsid w:val="0069790A"/>
    <w:rsid w:val="00697A2D"/>
    <w:rsid w:val="00697A55"/>
    <w:rsid w:val="00697BC7"/>
    <w:rsid w:val="00697F61"/>
    <w:rsid w:val="00697FB7"/>
    <w:rsid w:val="006A0025"/>
    <w:rsid w:val="006A0244"/>
    <w:rsid w:val="006A0478"/>
    <w:rsid w:val="006A04E4"/>
    <w:rsid w:val="006A05DE"/>
    <w:rsid w:val="006A0662"/>
    <w:rsid w:val="006A08C3"/>
    <w:rsid w:val="006A11CE"/>
    <w:rsid w:val="006A128E"/>
    <w:rsid w:val="006A16EA"/>
    <w:rsid w:val="006A1712"/>
    <w:rsid w:val="006A1B63"/>
    <w:rsid w:val="006A1DAB"/>
    <w:rsid w:val="006A22C5"/>
    <w:rsid w:val="006A25DD"/>
    <w:rsid w:val="006A260E"/>
    <w:rsid w:val="006A261E"/>
    <w:rsid w:val="006A27FA"/>
    <w:rsid w:val="006A2813"/>
    <w:rsid w:val="006A29A4"/>
    <w:rsid w:val="006A2AC7"/>
    <w:rsid w:val="006A319C"/>
    <w:rsid w:val="006A3334"/>
    <w:rsid w:val="006A343F"/>
    <w:rsid w:val="006A3541"/>
    <w:rsid w:val="006A3685"/>
    <w:rsid w:val="006A3B13"/>
    <w:rsid w:val="006A43CC"/>
    <w:rsid w:val="006A44C8"/>
    <w:rsid w:val="006A44EC"/>
    <w:rsid w:val="006A4646"/>
    <w:rsid w:val="006A486B"/>
    <w:rsid w:val="006A48EE"/>
    <w:rsid w:val="006A4E52"/>
    <w:rsid w:val="006A4F94"/>
    <w:rsid w:val="006A528F"/>
    <w:rsid w:val="006A52B1"/>
    <w:rsid w:val="006A5740"/>
    <w:rsid w:val="006A5851"/>
    <w:rsid w:val="006A58BC"/>
    <w:rsid w:val="006A5B75"/>
    <w:rsid w:val="006A5F7C"/>
    <w:rsid w:val="006A61D8"/>
    <w:rsid w:val="006A64F5"/>
    <w:rsid w:val="006A665A"/>
    <w:rsid w:val="006A66CE"/>
    <w:rsid w:val="006A675D"/>
    <w:rsid w:val="006A6A9A"/>
    <w:rsid w:val="006A6B2A"/>
    <w:rsid w:val="006A6C25"/>
    <w:rsid w:val="006A6DF2"/>
    <w:rsid w:val="006A70A6"/>
    <w:rsid w:val="006A747C"/>
    <w:rsid w:val="006A7607"/>
    <w:rsid w:val="006A78DA"/>
    <w:rsid w:val="006A7B10"/>
    <w:rsid w:val="006A7CB2"/>
    <w:rsid w:val="006B0127"/>
    <w:rsid w:val="006B02C2"/>
    <w:rsid w:val="006B03A5"/>
    <w:rsid w:val="006B04AA"/>
    <w:rsid w:val="006B09A6"/>
    <w:rsid w:val="006B0CD2"/>
    <w:rsid w:val="006B0D98"/>
    <w:rsid w:val="006B0D9F"/>
    <w:rsid w:val="006B0EA5"/>
    <w:rsid w:val="006B0FAA"/>
    <w:rsid w:val="006B100C"/>
    <w:rsid w:val="006B105A"/>
    <w:rsid w:val="006B10BD"/>
    <w:rsid w:val="006B1143"/>
    <w:rsid w:val="006B118F"/>
    <w:rsid w:val="006B146E"/>
    <w:rsid w:val="006B157B"/>
    <w:rsid w:val="006B158C"/>
    <w:rsid w:val="006B168D"/>
    <w:rsid w:val="006B16BE"/>
    <w:rsid w:val="006B1732"/>
    <w:rsid w:val="006B1749"/>
    <w:rsid w:val="006B1D84"/>
    <w:rsid w:val="006B1E4F"/>
    <w:rsid w:val="006B1EA4"/>
    <w:rsid w:val="006B225F"/>
    <w:rsid w:val="006B24E3"/>
    <w:rsid w:val="006B2565"/>
    <w:rsid w:val="006B260B"/>
    <w:rsid w:val="006B2C63"/>
    <w:rsid w:val="006B2CFF"/>
    <w:rsid w:val="006B3043"/>
    <w:rsid w:val="006B3334"/>
    <w:rsid w:val="006B3359"/>
    <w:rsid w:val="006B3409"/>
    <w:rsid w:val="006B3443"/>
    <w:rsid w:val="006B3499"/>
    <w:rsid w:val="006B35D1"/>
    <w:rsid w:val="006B36ED"/>
    <w:rsid w:val="006B3808"/>
    <w:rsid w:val="006B3882"/>
    <w:rsid w:val="006B3988"/>
    <w:rsid w:val="006B3998"/>
    <w:rsid w:val="006B3BCE"/>
    <w:rsid w:val="006B3EC0"/>
    <w:rsid w:val="006B3F9C"/>
    <w:rsid w:val="006B3FB8"/>
    <w:rsid w:val="006B3FFB"/>
    <w:rsid w:val="006B42E2"/>
    <w:rsid w:val="006B4311"/>
    <w:rsid w:val="006B44B7"/>
    <w:rsid w:val="006B44FA"/>
    <w:rsid w:val="006B4547"/>
    <w:rsid w:val="006B45E1"/>
    <w:rsid w:val="006B462D"/>
    <w:rsid w:val="006B4B58"/>
    <w:rsid w:val="006B4B5E"/>
    <w:rsid w:val="006B4BE7"/>
    <w:rsid w:val="006B4EBA"/>
    <w:rsid w:val="006B4F69"/>
    <w:rsid w:val="006B50FD"/>
    <w:rsid w:val="006B51A4"/>
    <w:rsid w:val="006B5253"/>
    <w:rsid w:val="006B536F"/>
    <w:rsid w:val="006B56F5"/>
    <w:rsid w:val="006B5782"/>
    <w:rsid w:val="006B59B0"/>
    <w:rsid w:val="006B59F7"/>
    <w:rsid w:val="006B5A66"/>
    <w:rsid w:val="006B5F03"/>
    <w:rsid w:val="006B62B6"/>
    <w:rsid w:val="006B68E0"/>
    <w:rsid w:val="006B6933"/>
    <w:rsid w:val="006B6A29"/>
    <w:rsid w:val="006B6B25"/>
    <w:rsid w:val="006B6B4D"/>
    <w:rsid w:val="006B6FC7"/>
    <w:rsid w:val="006B7114"/>
    <w:rsid w:val="006B72F2"/>
    <w:rsid w:val="006B73BB"/>
    <w:rsid w:val="006B77C4"/>
    <w:rsid w:val="006B77FB"/>
    <w:rsid w:val="006B78D8"/>
    <w:rsid w:val="006B7AB0"/>
    <w:rsid w:val="006B7B03"/>
    <w:rsid w:val="006B7C5A"/>
    <w:rsid w:val="006B7D95"/>
    <w:rsid w:val="006B7F54"/>
    <w:rsid w:val="006C065D"/>
    <w:rsid w:val="006C06A1"/>
    <w:rsid w:val="006C070E"/>
    <w:rsid w:val="006C0AEF"/>
    <w:rsid w:val="006C0B32"/>
    <w:rsid w:val="006C0BCD"/>
    <w:rsid w:val="006C11ED"/>
    <w:rsid w:val="006C1472"/>
    <w:rsid w:val="006C1738"/>
    <w:rsid w:val="006C1A85"/>
    <w:rsid w:val="006C1B19"/>
    <w:rsid w:val="006C1E5A"/>
    <w:rsid w:val="006C1EA2"/>
    <w:rsid w:val="006C2059"/>
    <w:rsid w:val="006C2725"/>
    <w:rsid w:val="006C27CF"/>
    <w:rsid w:val="006C2A5A"/>
    <w:rsid w:val="006C2A88"/>
    <w:rsid w:val="006C2AA9"/>
    <w:rsid w:val="006C2B29"/>
    <w:rsid w:val="006C2C2E"/>
    <w:rsid w:val="006C3056"/>
    <w:rsid w:val="006C3159"/>
    <w:rsid w:val="006C3517"/>
    <w:rsid w:val="006C3769"/>
    <w:rsid w:val="006C388E"/>
    <w:rsid w:val="006C394F"/>
    <w:rsid w:val="006C3968"/>
    <w:rsid w:val="006C39AA"/>
    <w:rsid w:val="006C3B24"/>
    <w:rsid w:val="006C3B99"/>
    <w:rsid w:val="006C3C6F"/>
    <w:rsid w:val="006C4175"/>
    <w:rsid w:val="006C4193"/>
    <w:rsid w:val="006C41AA"/>
    <w:rsid w:val="006C4579"/>
    <w:rsid w:val="006C45A4"/>
    <w:rsid w:val="006C45E2"/>
    <w:rsid w:val="006C474B"/>
    <w:rsid w:val="006C476F"/>
    <w:rsid w:val="006C47AF"/>
    <w:rsid w:val="006C4B03"/>
    <w:rsid w:val="006C4BA4"/>
    <w:rsid w:val="006C54C6"/>
    <w:rsid w:val="006C5957"/>
    <w:rsid w:val="006C5A58"/>
    <w:rsid w:val="006C5C14"/>
    <w:rsid w:val="006C5E39"/>
    <w:rsid w:val="006C5F33"/>
    <w:rsid w:val="006C5F70"/>
    <w:rsid w:val="006C5FFA"/>
    <w:rsid w:val="006C6070"/>
    <w:rsid w:val="006C6116"/>
    <w:rsid w:val="006C61A5"/>
    <w:rsid w:val="006C65F8"/>
    <w:rsid w:val="006C66A5"/>
    <w:rsid w:val="006C6C5C"/>
    <w:rsid w:val="006C6DCE"/>
    <w:rsid w:val="006C6FA3"/>
    <w:rsid w:val="006C6FB8"/>
    <w:rsid w:val="006C7C4D"/>
    <w:rsid w:val="006C7CA4"/>
    <w:rsid w:val="006C7DAC"/>
    <w:rsid w:val="006D0299"/>
    <w:rsid w:val="006D029A"/>
    <w:rsid w:val="006D03C5"/>
    <w:rsid w:val="006D0739"/>
    <w:rsid w:val="006D07D8"/>
    <w:rsid w:val="006D082C"/>
    <w:rsid w:val="006D095A"/>
    <w:rsid w:val="006D0F08"/>
    <w:rsid w:val="006D0FB9"/>
    <w:rsid w:val="006D1111"/>
    <w:rsid w:val="006D1510"/>
    <w:rsid w:val="006D19E1"/>
    <w:rsid w:val="006D1C9A"/>
    <w:rsid w:val="006D1D75"/>
    <w:rsid w:val="006D1DF5"/>
    <w:rsid w:val="006D2003"/>
    <w:rsid w:val="006D205D"/>
    <w:rsid w:val="006D27E3"/>
    <w:rsid w:val="006D2BE0"/>
    <w:rsid w:val="006D2F27"/>
    <w:rsid w:val="006D2F4B"/>
    <w:rsid w:val="006D32D2"/>
    <w:rsid w:val="006D34E6"/>
    <w:rsid w:val="006D3898"/>
    <w:rsid w:val="006D39F5"/>
    <w:rsid w:val="006D3C0F"/>
    <w:rsid w:val="006D3D64"/>
    <w:rsid w:val="006D3FC7"/>
    <w:rsid w:val="006D4021"/>
    <w:rsid w:val="006D4394"/>
    <w:rsid w:val="006D4533"/>
    <w:rsid w:val="006D458A"/>
    <w:rsid w:val="006D4672"/>
    <w:rsid w:val="006D4D39"/>
    <w:rsid w:val="006D4ECF"/>
    <w:rsid w:val="006D4F9F"/>
    <w:rsid w:val="006D508C"/>
    <w:rsid w:val="006D53CA"/>
    <w:rsid w:val="006D55E6"/>
    <w:rsid w:val="006D5759"/>
    <w:rsid w:val="006D59C1"/>
    <w:rsid w:val="006D5C72"/>
    <w:rsid w:val="006D5CD6"/>
    <w:rsid w:val="006D5F79"/>
    <w:rsid w:val="006D5F8F"/>
    <w:rsid w:val="006D5FAE"/>
    <w:rsid w:val="006D620F"/>
    <w:rsid w:val="006D65C2"/>
    <w:rsid w:val="006D67CB"/>
    <w:rsid w:val="006D6942"/>
    <w:rsid w:val="006D6973"/>
    <w:rsid w:val="006D6ABD"/>
    <w:rsid w:val="006D6CFA"/>
    <w:rsid w:val="006D6E99"/>
    <w:rsid w:val="006D6FBD"/>
    <w:rsid w:val="006D7081"/>
    <w:rsid w:val="006D732C"/>
    <w:rsid w:val="006D73BA"/>
    <w:rsid w:val="006D77CB"/>
    <w:rsid w:val="006D7841"/>
    <w:rsid w:val="006D7A24"/>
    <w:rsid w:val="006D7CCB"/>
    <w:rsid w:val="006D7CE1"/>
    <w:rsid w:val="006D7EE9"/>
    <w:rsid w:val="006D7FD3"/>
    <w:rsid w:val="006E01F9"/>
    <w:rsid w:val="006E03EE"/>
    <w:rsid w:val="006E0AC8"/>
    <w:rsid w:val="006E0ECC"/>
    <w:rsid w:val="006E12CF"/>
    <w:rsid w:val="006E12D0"/>
    <w:rsid w:val="006E14D7"/>
    <w:rsid w:val="006E14F2"/>
    <w:rsid w:val="006E1968"/>
    <w:rsid w:val="006E1C70"/>
    <w:rsid w:val="006E1CC8"/>
    <w:rsid w:val="006E1E72"/>
    <w:rsid w:val="006E2192"/>
    <w:rsid w:val="006E2352"/>
    <w:rsid w:val="006E240F"/>
    <w:rsid w:val="006E2D29"/>
    <w:rsid w:val="006E2E8D"/>
    <w:rsid w:val="006E2FCC"/>
    <w:rsid w:val="006E3226"/>
    <w:rsid w:val="006E3281"/>
    <w:rsid w:val="006E3309"/>
    <w:rsid w:val="006E33D3"/>
    <w:rsid w:val="006E349B"/>
    <w:rsid w:val="006E362A"/>
    <w:rsid w:val="006E36FD"/>
    <w:rsid w:val="006E39A7"/>
    <w:rsid w:val="006E3BBB"/>
    <w:rsid w:val="006E3F3F"/>
    <w:rsid w:val="006E427E"/>
    <w:rsid w:val="006E42BF"/>
    <w:rsid w:val="006E43E5"/>
    <w:rsid w:val="006E471C"/>
    <w:rsid w:val="006E4BD2"/>
    <w:rsid w:val="006E4C17"/>
    <w:rsid w:val="006E4DE6"/>
    <w:rsid w:val="006E4E7B"/>
    <w:rsid w:val="006E5039"/>
    <w:rsid w:val="006E50C1"/>
    <w:rsid w:val="006E5B20"/>
    <w:rsid w:val="006E5CA7"/>
    <w:rsid w:val="006E5EC0"/>
    <w:rsid w:val="006E617E"/>
    <w:rsid w:val="006E6192"/>
    <w:rsid w:val="006E632D"/>
    <w:rsid w:val="006E6503"/>
    <w:rsid w:val="006E68FB"/>
    <w:rsid w:val="006E6A91"/>
    <w:rsid w:val="006E6F02"/>
    <w:rsid w:val="006E6F82"/>
    <w:rsid w:val="006E6FF9"/>
    <w:rsid w:val="006E70D8"/>
    <w:rsid w:val="006E70E9"/>
    <w:rsid w:val="006E744B"/>
    <w:rsid w:val="006E74FD"/>
    <w:rsid w:val="006E7BAB"/>
    <w:rsid w:val="006E7EAA"/>
    <w:rsid w:val="006F0238"/>
    <w:rsid w:val="006F04E2"/>
    <w:rsid w:val="006F050A"/>
    <w:rsid w:val="006F05A9"/>
    <w:rsid w:val="006F08A5"/>
    <w:rsid w:val="006F0A9D"/>
    <w:rsid w:val="006F0B55"/>
    <w:rsid w:val="006F1043"/>
    <w:rsid w:val="006F1199"/>
    <w:rsid w:val="006F13A8"/>
    <w:rsid w:val="006F16B4"/>
    <w:rsid w:val="006F1845"/>
    <w:rsid w:val="006F187E"/>
    <w:rsid w:val="006F1AF2"/>
    <w:rsid w:val="006F1DBD"/>
    <w:rsid w:val="006F2290"/>
    <w:rsid w:val="006F2501"/>
    <w:rsid w:val="006F28E5"/>
    <w:rsid w:val="006F2A55"/>
    <w:rsid w:val="006F2B0D"/>
    <w:rsid w:val="006F2BBC"/>
    <w:rsid w:val="006F2C3E"/>
    <w:rsid w:val="006F2CBA"/>
    <w:rsid w:val="006F35CC"/>
    <w:rsid w:val="006F3894"/>
    <w:rsid w:val="006F3A77"/>
    <w:rsid w:val="006F3AF3"/>
    <w:rsid w:val="006F3C2B"/>
    <w:rsid w:val="006F3E4A"/>
    <w:rsid w:val="006F3F1A"/>
    <w:rsid w:val="006F421C"/>
    <w:rsid w:val="006F4405"/>
    <w:rsid w:val="006F4556"/>
    <w:rsid w:val="006F45C9"/>
    <w:rsid w:val="006F464C"/>
    <w:rsid w:val="006F4A18"/>
    <w:rsid w:val="006F4AD8"/>
    <w:rsid w:val="006F4F71"/>
    <w:rsid w:val="006F4F75"/>
    <w:rsid w:val="006F505E"/>
    <w:rsid w:val="006F51DB"/>
    <w:rsid w:val="006F5645"/>
    <w:rsid w:val="006F58A1"/>
    <w:rsid w:val="006F596B"/>
    <w:rsid w:val="006F5AD7"/>
    <w:rsid w:val="006F5FC3"/>
    <w:rsid w:val="006F60FD"/>
    <w:rsid w:val="006F6357"/>
    <w:rsid w:val="006F6477"/>
    <w:rsid w:val="006F6685"/>
    <w:rsid w:val="006F6836"/>
    <w:rsid w:val="006F683F"/>
    <w:rsid w:val="006F697D"/>
    <w:rsid w:val="006F6A55"/>
    <w:rsid w:val="006F6C4E"/>
    <w:rsid w:val="006F7931"/>
    <w:rsid w:val="006F7CC7"/>
    <w:rsid w:val="006F7DC8"/>
    <w:rsid w:val="00700103"/>
    <w:rsid w:val="007002A7"/>
    <w:rsid w:val="007006A2"/>
    <w:rsid w:val="00700819"/>
    <w:rsid w:val="00700A00"/>
    <w:rsid w:val="00700B09"/>
    <w:rsid w:val="00700B59"/>
    <w:rsid w:val="00700BD8"/>
    <w:rsid w:val="00700C7C"/>
    <w:rsid w:val="00700F57"/>
    <w:rsid w:val="007010C7"/>
    <w:rsid w:val="0070125B"/>
    <w:rsid w:val="007013B9"/>
    <w:rsid w:val="007017DE"/>
    <w:rsid w:val="007019CE"/>
    <w:rsid w:val="00701B8A"/>
    <w:rsid w:val="007025AA"/>
    <w:rsid w:val="00702936"/>
    <w:rsid w:val="0070296E"/>
    <w:rsid w:val="00702B52"/>
    <w:rsid w:val="00702B88"/>
    <w:rsid w:val="00702B8D"/>
    <w:rsid w:val="00703628"/>
    <w:rsid w:val="00703689"/>
    <w:rsid w:val="0070373A"/>
    <w:rsid w:val="0070379C"/>
    <w:rsid w:val="0070397F"/>
    <w:rsid w:val="00703C07"/>
    <w:rsid w:val="00703DDC"/>
    <w:rsid w:val="007042C9"/>
    <w:rsid w:val="00704723"/>
    <w:rsid w:val="00704CE0"/>
    <w:rsid w:val="00704E17"/>
    <w:rsid w:val="00704FC1"/>
    <w:rsid w:val="007050AB"/>
    <w:rsid w:val="007052ED"/>
    <w:rsid w:val="007052F3"/>
    <w:rsid w:val="007059DF"/>
    <w:rsid w:val="007059FC"/>
    <w:rsid w:val="00705A32"/>
    <w:rsid w:val="00705DEC"/>
    <w:rsid w:val="00705E30"/>
    <w:rsid w:val="00706430"/>
    <w:rsid w:val="00706439"/>
    <w:rsid w:val="00706688"/>
    <w:rsid w:val="00706CD0"/>
    <w:rsid w:val="00707015"/>
    <w:rsid w:val="00707214"/>
    <w:rsid w:val="007072CE"/>
    <w:rsid w:val="00707521"/>
    <w:rsid w:val="007077B8"/>
    <w:rsid w:val="00707C15"/>
    <w:rsid w:val="0071010C"/>
    <w:rsid w:val="0071032C"/>
    <w:rsid w:val="0071046E"/>
    <w:rsid w:val="0071047E"/>
    <w:rsid w:val="00710682"/>
    <w:rsid w:val="0071075E"/>
    <w:rsid w:val="0071094B"/>
    <w:rsid w:val="00710ACF"/>
    <w:rsid w:val="00710B1F"/>
    <w:rsid w:val="00710B8A"/>
    <w:rsid w:val="00710D82"/>
    <w:rsid w:val="00710F3F"/>
    <w:rsid w:val="0071113B"/>
    <w:rsid w:val="0071132D"/>
    <w:rsid w:val="0071144E"/>
    <w:rsid w:val="00711628"/>
    <w:rsid w:val="00711AD0"/>
    <w:rsid w:val="00711FDA"/>
    <w:rsid w:val="00712888"/>
    <w:rsid w:val="007128EC"/>
    <w:rsid w:val="00712987"/>
    <w:rsid w:val="00712E9A"/>
    <w:rsid w:val="00712F20"/>
    <w:rsid w:val="007131D9"/>
    <w:rsid w:val="007131E3"/>
    <w:rsid w:val="007133A4"/>
    <w:rsid w:val="007133D2"/>
    <w:rsid w:val="0071341D"/>
    <w:rsid w:val="00713584"/>
    <w:rsid w:val="007136F9"/>
    <w:rsid w:val="0071394F"/>
    <w:rsid w:val="0071396A"/>
    <w:rsid w:val="00713EA5"/>
    <w:rsid w:val="00713F1B"/>
    <w:rsid w:val="00714346"/>
    <w:rsid w:val="00714646"/>
    <w:rsid w:val="007149DF"/>
    <w:rsid w:val="00714A3B"/>
    <w:rsid w:val="00714B99"/>
    <w:rsid w:val="00714F05"/>
    <w:rsid w:val="00715019"/>
    <w:rsid w:val="007151A0"/>
    <w:rsid w:val="00715444"/>
    <w:rsid w:val="00715481"/>
    <w:rsid w:val="0071549A"/>
    <w:rsid w:val="00715912"/>
    <w:rsid w:val="007159E4"/>
    <w:rsid w:val="00715D39"/>
    <w:rsid w:val="00715E61"/>
    <w:rsid w:val="007161A6"/>
    <w:rsid w:val="0071629D"/>
    <w:rsid w:val="0071644B"/>
    <w:rsid w:val="0071672B"/>
    <w:rsid w:val="00716761"/>
    <w:rsid w:val="007167FA"/>
    <w:rsid w:val="00716902"/>
    <w:rsid w:val="00716A5F"/>
    <w:rsid w:val="00716AE4"/>
    <w:rsid w:val="00716BAE"/>
    <w:rsid w:val="00716D4E"/>
    <w:rsid w:val="00716E70"/>
    <w:rsid w:val="00716FE2"/>
    <w:rsid w:val="0071701D"/>
    <w:rsid w:val="00717041"/>
    <w:rsid w:val="00717254"/>
    <w:rsid w:val="00717464"/>
    <w:rsid w:val="007174B7"/>
    <w:rsid w:val="0071766E"/>
    <w:rsid w:val="007178F5"/>
    <w:rsid w:val="00717AB3"/>
    <w:rsid w:val="00717C98"/>
    <w:rsid w:val="00717FAD"/>
    <w:rsid w:val="00720056"/>
    <w:rsid w:val="00720141"/>
    <w:rsid w:val="0072017F"/>
    <w:rsid w:val="007201BA"/>
    <w:rsid w:val="00720250"/>
    <w:rsid w:val="007202E0"/>
    <w:rsid w:val="007203DC"/>
    <w:rsid w:val="0072052A"/>
    <w:rsid w:val="0072058F"/>
    <w:rsid w:val="007205AE"/>
    <w:rsid w:val="007207F5"/>
    <w:rsid w:val="00720886"/>
    <w:rsid w:val="007208D6"/>
    <w:rsid w:val="00720A31"/>
    <w:rsid w:val="00721130"/>
    <w:rsid w:val="00721390"/>
    <w:rsid w:val="007215C8"/>
    <w:rsid w:val="007215DD"/>
    <w:rsid w:val="007218FD"/>
    <w:rsid w:val="00721B8D"/>
    <w:rsid w:val="00721E85"/>
    <w:rsid w:val="00721F90"/>
    <w:rsid w:val="007222FF"/>
    <w:rsid w:val="00722610"/>
    <w:rsid w:val="0072294D"/>
    <w:rsid w:val="007229C7"/>
    <w:rsid w:val="00722E7A"/>
    <w:rsid w:val="0072301A"/>
    <w:rsid w:val="00723235"/>
    <w:rsid w:val="007233CE"/>
    <w:rsid w:val="0072345A"/>
    <w:rsid w:val="00723B67"/>
    <w:rsid w:val="00723B97"/>
    <w:rsid w:val="00723C68"/>
    <w:rsid w:val="00723CBF"/>
    <w:rsid w:val="00723D8E"/>
    <w:rsid w:val="00723E0E"/>
    <w:rsid w:val="00723EB3"/>
    <w:rsid w:val="00724021"/>
    <w:rsid w:val="0072407F"/>
    <w:rsid w:val="0072419F"/>
    <w:rsid w:val="00724696"/>
    <w:rsid w:val="00724BC3"/>
    <w:rsid w:val="00724D73"/>
    <w:rsid w:val="00724E12"/>
    <w:rsid w:val="00724E7D"/>
    <w:rsid w:val="00724E9A"/>
    <w:rsid w:val="00725105"/>
    <w:rsid w:val="00725224"/>
    <w:rsid w:val="007255B2"/>
    <w:rsid w:val="0072564B"/>
    <w:rsid w:val="007256EF"/>
    <w:rsid w:val="00725720"/>
    <w:rsid w:val="00725B7F"/>
    <w:rsid w:val="00725CD3"/>
    <w:rsid w:val="00725D30"/>
    <w:rsid w:val="00725EE2"/>
    <w:rsid w:val="00726123"/>
    <w:rsid w:val="00726430"/>
    <w:rsid w:val="007264DA"/>
    <w:rsid w:val="00726538"/>
    <w:rsid w:val="00726551"/>
    <w:rsid w:val="00726659"/>
    <w:rsid w:val="0072670D"/>
    <w:rsid w:val="0072671D"/>
    <w:rsid w:val="00726A0A"/>
    <w:rsid w:val="00726B79"/>
    <w:rsid w:val="00726BB5"/>
    <w:rsid w:val="00726D97"/>
    <w:rsid w:val="0072719A"/>
    <w:rsid w:val="007273F6"/>
    <w:rsid w:val="007275D9"/>
    <w:rsid w:val="007275E9"/>
    <w:rsid w:val="00727639"/>
    <w:rsid w:val="007276E9"/>
    <w:rsid w:val="00727910"/>
    <w:rsid w:val="00727AB3"/>
    <w:rsid w:val="00727C34"/>
    <w:rsid w:val="00727DDA"/>
    <w:rsid w:val="0073023A"/>
    <w:rsid w:val="007302F7"/>
    <w:rsid w:val="007303B6"/>
    <w:rsid w:val="007305F8"/>
    <w:rsid w:val="00730A41"/>
    <w:rsid w:val="00730C16"/>
    <w:rsid w:val="007311FE"/>
    <w:rsid w:val="00731209"/>
    <w:rsid w:val="00731A4D"/>
    <w:rsid w:val="00731EBD"/>
    <w:rsid w:val="00731ED0"/>
    <w:rsid w:val="00731F91"/>
    <w:rsid w:val="00732288"/>
    <w:rsid w:val="007324B2"/>
    <w:rsid w:val="007325C5"/>
    <w:rsid w:val="007329E2"/>
    <w:rsid w:val="00732C9D"/>
    <w:rsid w:val="00732FF9"/>
    <w:rsid w:val="007330D4"/>
    <w:rsid w:val="007333E6"/>
    <w:rsid w:val="0073358A"/>
    <w:rsid w:val="007335F5"/>
    <w:rsid w:val="007338DE"/>
    <w:rsid w:val="00733A75"/>
    <w:rsid w:val="00733CE9"/>
    <w:rsid w:val="00733EDA"/>
    <w:rsid w:val="00734102"/>
    <w:rsid w:val="00734144"/>
    <w:rsid w:val="00734507"/>
    <w:rsid w:val="007347A6"/>
    <w:rsid w:val="00734906"/>
    <w:rsid w:val="00734DEE"/>
    <w:rsid w:val="00735018"/>
    <w:rsid w:val="0073507E"/>
    <w:rsid w:val="007353A5"/>
    <w:rsid w:val="007356A0"/>
    <w:rsid w:val="0073571F"/>
    <w:rsid w:val="007359E0"/>
    <w:rsid w:val="00735A7F"/>
    <w:rsid w:val="00735CD4"/>
    <w:rsid w:val="00735CF4"/>
    <w:rsid w:val="00735EAA"/>
    <w:rsid w:val="00736161"/>
    <w:rsid w:val="00736195"/>
    <w:rsid w:val="0073645A"/>
    <w:rsid w:val="007364AF"/>
    <w:rsid w:val="007365A6"/>
    <w:rsid w:val="0073668C"/>
    <w:rsid w:val="00736785"/>
    <w:rsid w:val="00736894"/>
    <w:rsid w:val="00736AAC"/>
    <w:rsid w:val="00736BDA"/>
    <w:rsid w:val="00736BDC"/>
    <w:rsid w:val="00736D40"/>
    <w:rsid w:val="00736E1A"/>
    <w:rsid w:val="00736E54"/>
    <w:rsid w:val="00736EE8"/>
    <w:rsid w:val="00736FC7"/>
    <w:rsid w:val="00736FD2"/>
    <w:rsid w:val="00737735"/>
    <w:rsid w:val="007379CF"/>
    <w:rsid w:val="00737E40"/>
    <w:rsid w:val="0074006C"/>
    <w:rsid w:val="0074007B"/>
    <w:rsid w:val="00740386"/>
    <w:rsid w:val="007403A8"/>
    <w:rsid w:val="007404C4"/>
    <w:rsid w:val="0074068F"/>
    <w:rsid w:val="007408DF"/>
    <w:rsid w:val="0074093F"/>
    <w:rsid w:val="007409AA"/>
    <w:rsid w:val="00740EC1"/>
    <w:rsid w:val="007411AD"/>
    <w:rsid w:val="00741477"/>
    <w:rsid w:val="00741519"/>
    <w:rsid w:val="00741540"/>
    <w:rsid w:val="0074171B"/>
    <w:rsid w:val="00741729"/>
    <w:rsid w:val="0074172B"/>
    <w:rsid w:val="00741893"/>
    <w:rsid w:val="00742149"/>
    <w:rsid w:val="007421B0"/>
    <w:rsid w:val="007421B8"/>
    <w:rsid w:val="0074229B"/>
    <w:rsid w:val="00742B6B"/>
    <w:rsid w:val="00742F48"/>
    <w:rsid w:val="00742F72"/>
    <w:rsid w:val="007431FA"/>
    <w:rsid w:val="0074330D"/>
    <w:rsid w:val="0074386C"/>
    <w:rsid w:val="007438F9"/>
    <w:rsid w:val="0074399D"/>
    <w:rsid w:val="00743B14"/>
    <w:rsid w:val="00743C30"/>
    <w:rsid w:val="00743FCE"/>
    <w:rsid w:val="00744271"/>
    <w:rsid w:val="0074439A"/>
    <w:rsid w:val="00744600"/>
    <w:rsid w:val="0074460A"/>
    <w:rsid w:val="00744766"/>
    <w:rsid w:val="00744AFD"/>
    <w:rsid w:val="00744C09"/>
    <w:rsid w:val="00744CDC"/>
    <w:rsid w:val="00744E6B"/>
    <w:rsid w:val="00744FCE"/>
    <w:rsid w:val="0074522C"/>
    <w:rsid w:val="007452D6"/>
    <w:rsid w:val="00745A8D"/>
    <w:rsid w:val="00745BAB"/>
    <w:rsid w:val="00745BBB"/>
    <w:rsid w:val="00745C18"/>
    <w:rsid w:val="00745D3E"/>
    <w:rsid w:val="00745F70"/>
    <w:rsid w:val="00745F92"/>
    <w:rsid w:val="007463E8"/>
    <w:rsid w:val="00746495"/>
    <w:rsid w:val="007465C1"/>
    <w:rsid w:val="0074660F"/>
    <w:rsid w:val="0074664C"/>
    <w:rsid w:val="007466C7"/>
    <w:rsid w:val="00746837"/>
    <w:rsid w:val="007468EF"/>
    <w:rsid w:val="00746AEC"/>
    <w:rsid w:val="00746B01"/>
    <w:rsid w:val="00746B36"/>
    <w:rsid w:val="00746BB4"/>
    <w:rsid w:val="00746CDD"/>
    <w:rsid w:val="007475C0"/>
    <w:rsid w:val="00747751"/>
    <w:rsid w:val="0074792B"/>
    <w:rsid w:val="00747AFC"/>
    <w:rsid w:val="00747BC9"/>
    <w:rsid w:val="00747CAC"/>
    <w:rsid w:val="00747DD5"/>
    <w:rsid w:val="0075052B"/>
    <w:rsid w:val="007509AC"/>
    <w:rsid w:val="007509E4"/>
    <w:rsid w:val="00751027"/>
    <w:rsid w:val="00751133"/>
    <w:rsid w:val="0075113F"/>
    <w:rsid w:val="00751269"/>
    <w:rsid w:val="007512E5"/>
    <w:rsid w:val="00751413"/>
    <w:rsid w:val="00751444"/>
    <w:rsid w:val="007514F2"/>
    <w:rsid w:val="00751826"/>
    <w:rsid w:val="007518EC"/>
    <w:rsid w:val="00751A4D"/>
    <w:rsid w:val="00751CFF"/>
    <w:rsid w:val="00751D8A"/>
    <w:rsid w:val="00751ED2"/>
    <w:rsid w:val="00752352"/>
    <w:rsid w:val="0075235C"/>
    <w:rsid w:val="00752499"/>
    <w:rsid w:val="00752611"/>
    <w:rsid w:val="00752680"/>
    <w:rsid w:val="007526C6"/>
    <w:rsid w:val="00752789"/>
    <w:rsid w:val="007527EF"/>
    <w:rsid w:val="00752A9B"/>
    <w:rsid w:val="0075364D"/>
    <w:rsid w:val="00753777"/>
    <w:rsid w:val="00753AC6"/>
    <w:rsid w:val="00754037"/>
    <w:rsid w:val="007547EC"/>
    <w:rsid w:val="00754865"/>
    <w:rsid w:val="007548F3"/>
    <w:rsid w:val="007549AC"/>
    <w:rsid w:val="00754F15"/>
    <w:rsid w:val="007552FB"/>
    <w:rsid w:val="00755467"/>
    <w:rsid w:val="0075553A"/>
    <w:rsid w:val="0075585F"/>
    <w:rsid w:val="007560E2"/>
    <w:rsid w:val="00756437"/>
    <w:rsid w:val="007565DD"/>
    <w:rsid w:val="0075661F"/>
    <w:rsid w:val="0075668C"/>
    <w:rsid w:val="0075669D"/>
    <w:rsid w:val="00756AC7"/>
    <w:rsid w:val="00756B18"/>
    <w:rsid w:val="00756D6D"/>
    <w:rsid w:val="00756EE8"/>
    <w:rsid w:val="00757585"/>
    <w:rsid w:val="007575C4"/>
    <w:rsid w:val="007576A7"/>
    <w:rsid w:val="007578FA"/>
    <w:rsid w:val="00757950"/>
    <w:rsid w:val="00757AB5"/>
    <w:rsid w:val="00757AC8"/>
    <w:rsid w:val="00757C43"/>
    <w:rsid w:val="00757DC5"/>
    <w:rsid w:val="00757DE9"/>
    <w:rsid w:val="007603E0"/>
    <w:rsid w:val="007605A7"/>
    <w:rsid w:val="00760859"/>
    <w:rsid w:val="00760A2B"/>
    <w:rsid w:val="00760B3D"/>
    <w:rsid w:val="00760DCE"/>
    <w:rsid w:val="007614A9"/>
    <w:rsid w:val="00761525"/>
    <w:rsid w:val="007618AF"/>
    <w:rsid w:val="00761BF9"/>
    <w:rsid w:val="00761C45"/>
    <w:rsid w:val="00761FD9"/>
    <w:rsid w:val="007622C6"/>
    <w:rsid w:val="00762885"/>
    <w:rsid w:val="007629EF"/>
    <w:rsid w:val="00762B8F"/>
    <w:rsid w:val="00762F24"/>
    <w:rsid w:val="007633BD"/>
    <w:rsid w:val="007634FE"/>
    <w:rsid w:val="0076373D"/>
    <w:rsid w:val="00763EA7"/>
    <w:rsid w:val="00763ED4"/>
    <w:rsid w:val="00763F06"/>
    <w:rsid w:val="007640FE"/>
    <w:rsid w:val="00764136"/>
    <w:rsid w:val="00764430"/>
    <w:rsid w:val="0076444A"/>
    <w:rsid w:val="00764485"/>
    <w:rsid w:val="007649EB"/>
    <w:rsid w:val="00764C6B"/>
    <w:rsid w:val="00764D6D"/>
    <w:rsid w:val="00764F0F"/>
    <w:rsid w:val="00765A13"/>
    <w:rsid w:val="00765A38"/>
    <w:rsid w:val="0076632D"/>
    <w:rsid w:val="0076643B"/>
    <w:rsid w:val="007665F3"/>
    <w:rsid w:val="0076666B"/>
    <w:rsid w:val="00766715"/>
    <w:rsid w:val="00766730"/>
    <w:rsid w:val="0076678D"/>
    <w:rsid w:val="0076684C"/>
    <w:rsid w:val="0076698A"/>
    <w:rsid w:val="00766B43"/>
    <w:rsid w:val="00766BCD"/>
    <w:rsid w:val="00766D22"/>
    <w:rsid w:val="00766D4B"/>
    <w:rsid w:val="00766E26"/>
    <w:rsid w:val="007673E0"/>
    <w:rsid w:val="00767434"/>
    <w:rsid w:val="0076745A"/>
    <w:rsid w:val="00767485"/>
    <w:rsid w:val="00767B7A"/>
    <w:rsid w:val="00767DC0"/>
    <w:rsid w:val="007701DB"/>
    <w:rsid w:val="00770248"/>
    <w:rsid w:val="00770314"/>
    <w:rsid w:val="00770881"/>
    <w:rsid w:val="00770F79"/>
    <w:rsid w:val="00770F87"/>
    <w:rsid w:val="0077118F"/>
    <w:rsid w:val="007711EA"/>
    <w:rsid w:val="007712A1"/>
    <w:rsid w:val="007716E4"/>
    <w:rsid w:val="007716F6"/>
    <w:rsid w:val="00771783"/>
    <w:rsid w:val="007717FA"/>
    <w:rsid w:val="007718E8"/>
    <w:rsid w:val="00771B62"/>
    <w:rsid w:val="00771BD2"/>
    <w:rsid w:val="00771EC2"/>
    <w:rsid w:val="00771EEA"/>
    <w:rsid w:val="0077237E"/>
    <w:rsid w:val="00772577"/>
    <w:rsid w:val="007725A6"/>
    <w:rsid w:val="0077291C"/>
    <w:rsid w:val="0077294A"/>
    <w:rsid w:val="0077305F"/>
    <w:rsid w:val="0077355E"/>
    <w:rsid w:val="007738D6"/>
    <w:rsid w:val="007739E6"/>
    <w:rsid w:val="00773B4C"/>
    <w:rsid w:val="00773CF7"/>
    <w:rsid w:val="00773D54"/>
    <w:rsid w:val="00773E0E"/>
    <w:rsid w:val="00773E89"/>
    <w:rsid w:val="0077419F"/>
    <w:rsid w:val="00774279"/>
    <w:rsid w:val="0077455E"/>
    <w:rsid w:val="00774919"/>
    <w:rsid w:val="00774ACE"/>
    <w:rsid w:val="00774CCE"/>
    <w:rsid w:val="0077500F"/>
    <w:rsid w:val="00775054"/>
    <w:rsid w:val="007750C5"/>
    <w:rsid w:val="00775235"/>
    <w:rsid w:val="007755F0"/>
    <w:rsid w:val="0077561C"/>
    <w:rsid w:val="00775937"/>
    <w:rsid w:val="00775B6E"/>
    <w:rsid w:val="00775BBD"/>
    <w:rsid w:val="00775C46"/>
    <w:rsid w:val="00775EDB"/>
    <w:rsid w:val="007760E7"/>
    <w:rsid w:val="00776129"/>
    <w:rsid w:val="00776634"/>
    <w:rsid w:val="00776FC6"/>
    <w:rsid w:val="00776FE4"/>
    <w:rsid w:val="007772BA"/>
    <w:rsid w:val="00777354"/>
    <w:rsid w:val="00777486"/>
    <w:rsid w:val="0077787B"/>
    <w:rsid w:val="00777973"/>
    <w:rsid w:val="00777C99"/>
    <w:rsid w:val="00777E72"/>
    <w:rsid w:val="00777EC6"/>
    <w:rsid w:val="00777FA5"/>
    <w:rsid w:val="00780002"/>
    <w:rsid w:val="00780296"/>
    <w:rsid w:val="0078035B"/>
    <w:rsid w:val="007804A2"/>
    <w:rsid w:val="00780C14"/>
    <w:rsid w:val="00781302"/>
    <w:rsid w:val="007815DB"/>
    <w:rsid w:val="00781971"/>
    <w:rsid w:val="00782435"/>
    <w:rsid w:val="007824FB"/>
    <w:rsid w:val="007826C4"/>
    <w:rsid w:val="007827A6"/>
    <w:rsid w:val="00782819"/>
    <w:rsid w:val="00782D06"/>
    <w:rsid w:val="0078307B"/>
    <w:rsid w:val="0078314F"/>
    <w:rsid w:val="00783341"/>
    <w:rsid w:val="00783561"/>
    <w:rsid w:val="007836AA"/>
    <w:rsid w:val="00783943"/>
    <w:rsid w:val="00783B6E"/>
    <w:rsid w:val="00783F2A"/>
    <w:rsid w:val="007841FD"/>
    <w:rsid w:val="0078425A"/>
    <w:rsid w:val="007843F8"/>
    <w:rsid w:val="007846DA"/>
    <w:rsid w:val="007849E3"/>
    <w:rsid w:val="00784A76"/>
    <w:rsid w:val="00784AD1"/>
    <w:rsid w:val="00784BE1"/>
    <w:rsid w:val="00784DF6"/>
    <w:rsid w:val="007850DF"/>
    <w:rsid w:val="00785171"/>
    <w:rsid w:val="00785319"/>
    <w:rsid w:val="007854DB"/>
    <w:rsid w:val="007857F4"/>
    <w:rsid w:val="00785846"/>
    <w:rsid w:val="00785855"/>
    <w:rsid w:val="00785B84"/>
    <w:rsid w:val="00785CB1"/>
    <w:rsid w:val="00785DA9"/>
    <w:rsid w:val="00786008"/>
    <w:rsid w:val="00786157"/>
    <w:rsid w:val="00786432"/>
    <w:rsid w:val="00786452"/>
    <w:rsid w:val="007864CD"/>
    <w:rsid w:val="00786556"/>
    <w:rsid w:val="0078657C"/>
    <w:rsid w:val="007869C1"/>
    <w:rsid w:val="00786ACD"/>
    <w:rsid w:val="00786B9A"/>
    <w:rsid w:val="00786ED9"/>
    <w:rsid w:val="0078725C"/>
    <w:rsid w:val="0078728B"/>
    <w:rsid w:val="007873DF"/>
    <w:rsid w:val="007873E4"/>
    <w:rsid w:val="00787885"/>
    <w:rsid w:val="00790608"/>
    <w:rsid w:val="00790DDB"/>
    <w:rsid w:val="00790F92"/>
    <w:rsid w:val="00791022"/>
    <w:rsid w:val="007911F1"/>
    <w:rsid w:val="00791261"/>
    <w:rsid w:val="007912CE"/>
    <w:rsid w:val="00791847"/>
    <w:rsid w:val="0079197B"/>
    <w:rsid w:val="00791A74"/>
    <w:rsid w:val="00791AEC"/>
    <w:rsid w:val="00791D10"/>
    <w:rsid w:val="00792350"/>
    <w:rsid w:val="00792778"/>
    <w:rsid w:val="007927DE"/>
    <w:rsid w:val="00792923"/>
    <w:rsid w:val="007929C3"/>
    <w:rsid w:val="00792B6D"/>
    <w:rsid w:val="00792DF6"/>
    <w:rsid w:val="00793257"/>
    <w:rsid w:val="00793278"/>
    <w:rsid w:val="00793356"/>
    <w:rsid w:val="00793426"/>
    <w:rsid w:val="007936B3"/>
    <w:rsid w:val="00793824"/>
    <w:rsid w:val="00793921"/>
    <w:rsid w:val="00793998"/>
    <w:rsid w:val="00793B05"/>
    <w:rsid w:val="00793BF9"/>
    <w:rsid w:val="00793C40"/>
    <w:rsid w:val="00793F69"/>
    <w:rsid w:val="00794342"/>
    <w:rsid w:val="007944C1"/>
    <w:rsid w:val="007946A2"/>
    <w:rsid w:val="00794819"/>
    <w:rsid w:val="00794BC5"/>
    <w:rsid w:val="00794DEA"/>
    <w:rsid w:val="007950EF"/>
    <w:rsid w:val="00795186"/>
    <w:rsid w:val="007952D4"/>
    <w:rsid w:val="00795300"/>
    <w:rsid w:val="007954AE"/>
    <w:rsid w:val="007954FE"/>
    <w:rsid w:val="007956FB"/>
    <w:rsid w:val="0079584C"/>
    <w:rsid w:val="00795903"/>
    <w:rsid w:val="00795B58"/>
    <w:rsid w:val="00795D5D"/>
    <w:rsid w:val="00796143"/>
    <w:rsid w:val="007961A6"/>
    <w:rsid w:val="00796729"/>
    <w:rsid w:val="00796861"/>
    <w:rsid w:val="00796B9C"/>
    <w:rsid w:val="00796C9C"/>
    <w:rsid w:val="00796CCD"/>
    <w:rsid w:val="00796E99"/>
    <w:rsid w:val="00796EC9"/>
    <w:rsid w:val="00796F8D"/>
    <w:rsid w:val="00797003"/>
    <w:rsid w:val="007970C0"/>
    <w:rsid w:val="00797559"/>
    <w:rsid w:val="00797566"/>
    <w:rsid w:val="007977A6"/>
    <w:rsid w:val="0079797A"/>
    <w:rsid w:val="00797AC1"/>
    <w:rsid w:val="00797B46"/>
    <w:rsid w:val="00797B63"/>
    <w:rsid w:val="00797B71"/>
    <w:rsid w:val="00797DA2"/>
    <w:rsid w:val="00797E6A"/>
    <w:rsid w:val="007A0379"/>
    <w:rsid w:val="007A08E5"/>
    <w:rsid w:val="007A0938"/>
    <w:rsid w:val="007A0A85"/>
    <w:rsid w:val="007A0BF6"/>
    <w:rsid w:val="007A0C6F"/>
    <w:rsid w:val="007A0D39"/>
    <w:rsid w:val="007A0E4D"/>
    <w:rsid w:val="007A10DE"/>
    <w:rsid w:val="007A1210"/>
    <w:rsid w:val="007A1258"/>
    <w:rsid w:val="007A13D9"/>
    <w:rsid w:val="007A1417"/>
    <w:rsid w:val="007A144E"/>
    <w:rsid w:val="007A148F"/>
    <w:rsid w:val="007A16BB"/>
    <w:rsid w:val="007A1A3F"/>
    <w:rsid w:val="007A1ACC"/>
    <w:rsid w:val="007A1BFA"/>
    <w:rsid w:val="007A1C24"/>
    <w:rsid w:val="007A2009"/>
    <w:rsid w:val="007A2679"/>
    <w:rsid w:val="007A2AD7"/>
    <w:rsid w:val="007A2ECF"/>
    <w:rsid w:val="007A2F2D"/>
    <w:rsid w:val="007A314E"/>
    <w:rsid w:val="007A3219"/>
    <w:rsid w:val="007A32DB"/>
    <w:rsid w:val="007A39B0"/>
    <w:rsid w:val="007A3E9A"/>
    <w:rsid w:val="007A3EDE"/>
    <w:rsid w:val="007A40A3"/>
    <w:rsid w:val="007A4104"/>
    <w:rsid w:val="007A41EA"/>
    <w:rsid w:val="007A4384"/>
    <w:rsid w:val="007A43F2"/>
    <w:rsid w:val="007A44C7"/>
    <w:rsid w:val="007A459A"/>
    <w:rsid w:val="007A48E6"/>
    <w:rsid w:val="007A4A1B"/>
    <w:rsid w:val="007A4A20"/>
    <w:rsid w:val="007A4A78"/>
    <w:rsid w:val="007A4A82"/>
    <w:rsid w:val="007A4B73"/>
    <w:rsid w:val="007A521D"/>
    <w:rsid w:val="007A5304"/>
    <w:rsid w:val="007A5326"/>
    <w:rsid w:val="007A56CD"/>
    <w:rsid w:val="007A58BD"/>
    <w:rsid w:val="007A5941"/>
    <w:rsid w:val="007A5D91"/>
    <w:rsid w:val="007A62F2"/>
    <w:rsid w:val="007A65FB"/>
    <w:rsid w:val="007A6842"/>
    <w:rsid w:val="007A6863"/>
    <w:rsid w:val="007A6A3D"/>
    <w:rsid w:val="007A6AD1"/>
    <w:rsid w:val="007A6AEA"/>
    <w:rsid w:val="007A6C9E"/>
    <w:rsid w:val="007A6D6E"/>
    <w:rsid w:val="007A6D73"/>
    <w:rsid w:val="007A6E9F"/>
    <w:rsid w:val="007A6EF5"/>
    <w:rsid w:val="007A6F54"/>
    <w:rsid w:val="007A70AD"/>
    <w:rsid w:val="007A71BA"/>
    <w:rsid w:val="007A724C"/>
    <w:rsid w:val="007A727E"/>
    <w:rsid w:val="007A7468"/>
    <w:rsid w:val="007A7608"/>
    <w:rsid w:val="007A7952"/>
    <w:rsid w:val="007B00D5"/>
    <w:rsid w:val="007B0209"/>
    <w:rsid w:val="007B0234"/>
    <w:rsid w:val="007B03F7"/>
    <w:rsid w:val="007B056B"/>
    <w:rsid w:val="007B0769"/>
    <w:rsid w:val="007B0776"/>
    <w:rsid w:val="007B0817"/>
    <w:rsid w:val="007B0882"/>
    <w:rsid w:val="007B0A86"/>
    <w:rsid w:val="007B0A9A"/>
    <w:rsid w:val="007B0AF7"/>
    <w:rsid w:val="007B0C9B"/>
    <w:rsid w:val="007B0D0A"/>
    <w:rsid w:val="007B0F61"/>
    <w:rsid w:val="007B0FAA"/>
    <w:rsid w:val="007B12C5"/>
    <w:rsid w:val="007B12CF"/>
    <w:rsid w:val="007B13BC"/>
    <w:rsid w:val="007B14F4"/>
    <w:rsid w:val="007B15E2"/>
    <w:rsid w:val="007B1957"/>
    <w:rsid w:val="007B19C2"/>
    <w:rsid w:val="007B19F2"/>
    <w:rsid w:val="007B1AA4"/>
    <w:rsid w:val="007B1EC0"/>
    <w:rsid w:val="007B2010"/>
    <w:rsid w:val="007B20C0"/>
    <w:rsid w:val="007B213D"/>
    <w:rsid w:val="007B2368"/>
    <w:rsid w:val="007B2380"/>
    <w:rsid w:val="007B25C8"/>
    <w:rsid w:val="007B263B"/>
    <w:rsid w:val="007B2814"/>
    <w:rsid w:val="007B2A6F"/>
    <w:rsid w:val="007B2A8E"/>
    <w:rsid w:val="007B2B6D"/>
    <w:rsid w:val="007B2CAA"/>
    <w:rsid w:val="007B2F10"/>
    <w:rsid w:val="007B38CC"/>
    <w:rsid w:val="007B3C73"/>
    <w:rsid w:val="007B3EBE"/>
    <w:rsid w:val="007B3EF3"/>
    <w:rsid w:val="007B4069"/>
    <w:rsid w:val="007B407D"/>
    <w:rsid w:val="007B4385"/>
    <w:rsid w:val="007B43C8"/>
    <w:rsid w:val="007B4672"/>
    <w:rsid w:val="007B46EF"/>
    <w:rsid w:val="007B4B68"/>
    <w:rsid w:val="007B4C42"/>
    <w:rsid w:val="007B4D7D"/>
    <w:rsid w:val="007B505D"/>
    <w:rsid w:val="007B527B"/>
    <w:rsid w:val="007B5290"/>
    <w:rsid w:val="007B53CB"/>
    <w:rsid w:val="007B5507"/>
    <w:rsid w:val="007B5628"/>
    <w:rsid w:val="007B59C8"/>
    <w:rsid w:val="007B5A5A"/>
    <w:rsid w:val="007B5AD4"/>
    <w:rsid w:val="007B5C4C"/>
    <w:rsid w:val="007B5DF4"/>
    <w:rsid w:val="007B5EF4"/>
    <w:rsid w:val="007B6240"/>
    <w:rsid w:val="007B6624"/>
    <w:rsid w:val="007B6BE5"/>
    <w:rsid w:val="007B6F6E"/>
    <w:rsid w:val="007B6FEB"/>
    <w:rsid w:val="007B704B"/>
    <w:rsid w:val="007B7233"/>
    <w:rsid w:val="007B774B"/>
    <w:rsid w:val="007B7A06"/>
    <w:rsid w:val="007B7ABC"/>
    <w:rsid w:val="007B7C47"/>
    <w:rsid w:val="007B7CD1"/>
    <w:rsid w:val="007B7F61"/>
    <w:rsid w:val="007C0554"/>
    <w:rsid w:val="007C0AB0"/>
    <w:rsid w:val="007C10F6"/>
    <w:rsid w:val="007C1346"/>
    <w:rsid w:val="007C158C"/>
    <w:rsid w:val="007C1832"/>
    <w:rsid w:val="007C1A67"/>
    <w:rsid w:val="007C1A9E"/>
    <w:rsid w:val="007C27E8"/>
    <w:rsid w:val="007C2E4B"/>
    <w:rsid w:val="007C2EAC"/>
    <w:rsid w:val="007C2F86"/>
    <w:rsid w:val="007C2F8D"/>
    <w:rsid w:val="007C31EB"/>
    <w:rsid w:val="007C3500"/>
    <w:rsid w:val="007C37CB"/>
    <w:rsid w:val="007C3AAC"/>
    <w:rsid w:val="007C3ADC"/>
    <w:rsid w:val="007C3C6F"/>
    <w:rsid w:val="007C3EDC"/>
    <w:rsid w:val="007C3FD8"/>
    <w:rsid w:val="007C4102"/>
    <w:rsid w:val="007C447F"/>
    <w:rsid w:val="007C4569"/>
    <w:rsid w:val="007C4733"/>
    <w:rsid w:val="007C4783"/>
    <w:rsid w:val="007C486D"/>
    <w:rsid w:val="007C4E33"/>
    <w:rsid w:val="007C5412"/>
    <w:rsid w:val="007C56F9"/>
    <w:rsid w:val="007C593A"/>
    <w:rsid w:val="007C5956"/>
    <w:rsid w:val="007C5B01"/>
    <w:rsid w:val="007C5B19"/>
    <w:rsid w:val="007C5D19"/>
    <w:rsid w:val="007C5EF0"/>
    <w:rsid w:val="007C6186"/>
    <w:rsid w:val="007C642A"/>
    <w:rsid w:val="007C64C4"/>
    <w:rsid w:val="007C69FE"/>
    <w:rsid w:val="007C6E90"/>
    <w:rsid w:val="007C71FA"/>
    <w:rsid w:val="007C7732"/>
    <w:rsid w:val="007C78E4"/>
    <w:rsid w:val="007C7A14"/>
    <w:rsid w:val="007D0574"/>
    <w:rsid w:val="007D089E"/>
    <w:rsid w:val="007D0A4B"/>
    <w:rsid w:val="007D0A87"/>
    <w:rsid w:val="007D0C31"/>
    <w:rsid w:val="007D0D8A"/>
    <w:rsid w:val="007D0F64"/>
    <w:rsid w:val="007D1705"/>
    <w:rsid w:val="007D177E"/>
    <w:rsid w:val="007D18DC"/>
    <w:rsid w:val="007D19E8"/>
    <w:rsid w:val="007D1C37"/>
    <w:rsid w:val="007D1C4A"/>
    <w:rsid w:val="007D201C"/>
    <w:rsid w:val="007D2073"/>
    <w:rsid w:val="007D21E3"/>
    <w:rsid w:val="007D224D"/>
    <w:rsid w:val="007D26BC"/>
    <w:rsid w:val="007D271A"/>
    <w:rsid w:val="007D27C3"/>
    <w:rsid w:val="007D2877"/>
    <w:rsid w:val="007D2942"/>
    <w:rsid w:val="007D298F"/>
    <w:rsid w:val="007D2D6A"/>
    <w:rsid w:val="007D3065"/>
    <w:rsid w:val="007D31AC"/>
    <w:rsid w:val="007D3222"/>
    <w:rsid w:val="007D3877"/>
    <w:rsid w:val="007D39E6"/>
    <w:rsid w:val="007D3AD5"/>
    <w:rsid w:val="007D3D15"/>
    <w:rsid w:val="007D3D67"/>
    <w:rsid w:val="007D3FA6"/>
    <w:rsid w:val="007D409A"/>
    <w:rsid w:val="007D447F"/>
    <w:rsid w:val="007D4F45"/>
    <w:rsid w:val="007D5096"/>
    <w:rsid w:val="007D5098"/>
    <w:rsid w:val="007D5163"/>
    <w:rsid w:val="007D5416"/>
    <w:rsid w:val="007D54F4"/>
    <w:rsid w:val="007D553C"/>
    <w:rsid w:val="007D56B9"/>
    <w:rsid w:val="007D628C"/>
    <w:rsid w:val="007D6429"/>
    <w:rsid w:val="007D672E"/>
    <w:rsid w:val="007D6CEA"/>
    <w:rsid w:val="007D6F7F"/>
    <w:rsid w:val="007D6FC3"/>
    <w:rsid w:val="007D7145"/>
    <w:rsid w:val="007D7175"/>
    <w:rsid w:val="007D71BC"/>
    <w:rsid w:val="007D725F"/>
    <w:rsid w:val="007D733D"/>
    <w:rsid w:val="007D7366"/>
    <w:rsid w:val="007D7419"/>
    <w:rsid w:val="007D7EB6"/>
    <w:rsid w:val="007D7F0D"/>
    <w:rsid w:val="007D7FB1"/>
    <w:rsid w:val="007E000B"/>
    <w:rsid w:val="007E02AE"/>
    <w:rsid w:val="007E039B"/>
    <w:rsid w:val="007E053A"/>
    <w:rsid w:val="007E0589"/>
    <w:rsid w:val="007E09FE"/>
    <w:rsid w:val="007E0AD0"/>
    <w:rsid w:val="007E0D64"/>
    <w:rsid w:val="007E0E9F"/>
    <w:rsid w:val="007E0F5B"/>
    <w:rsid w:val="007E105A"/>
    <w:rsid w:val="007E117F"/>
    <w:rsid w:val="007E11AC"/>
    <w:rsid w:val="007E1237"/>
    <w:rsid w:val="007E1436"/>
    <w:rsid w:val="007E14EC"/>
    <w:rsid w:val="007E15E8"/>
    <w:rsid w:val="007E174E"/>
    <w:rsid w:val="007E1786"/>
    <w:rsid w:val="007E17E1"/>
    <w:rsid w:val="007E18EA"/>
    <w:rsid w:val="007E1D6A"/>
    <w:rsid w:val="007E1F2C"/>
    <w:rsid w:val="007E219A"/>
    <w:rsid w:val="007E231D"/>
    <w:rsid w:val="007E2C46"/>
    <w:rsid w:val="007E2FA5"/>
    <w:rsid w:val="007E2FA8"/>
    <w:rsid w:val="007E3217"/>
    <w:rsid w:val="007E32F6"/>
    <w:rsid w:val="007E3492"/>
    <w:rsid w:val="007E3694"/>
    <w:rsid w:val="007E3821"/>
    <w:rsid w:val="007E3A53"/>
    <w:rsid w:val="007E3B83"/>
    <w:rsid w:val="007E3BF7"/>
    <w:rsid w:val="007E4486"/>
    <w:rsid w:val="007E4534"/>
    <w:rsid w:val="007E4F1A"/>
    <w:rsid w:val="007E547A"/>
    <w:rsid w:val="007E55A6"/>
    <w:rsid w:val="007E57CA"/>
    <w:rsid w:val="007E5A38"/>
    <w:rsid w:val="007E5AF2"/>
    <w:rsid w:val="007E5D5C"/>
    <w:rsid w:val="007E5E66"/>
    <w:rsid w:val="007E5ECE"/>
    <w:rsid w:val="007E5FBE"/>
    <w:rsid w:val="007E60FA"/>
    <w:rsid w:val="007E6118"/>
    <w:rsid w:val="007E628C"/>
    <w:rsid w:val="007E6446"/>
    <w:rsid w:val="007E65F5"/>
    <w:rsid w:val="007E6666"/>
    <w:rsid w:val="007E68FA"/>
    <w:rsid w:val="007E6BD8"/>
    <w:rsid w:val="007E6DAC"/>
    <w:rsid w:val="007E6E70"/>
    <w:rsid w:val="007E6F48"/>
    <w:rsid w:val="007E70E8"/>
    <w:rsid w:val="007E7586"/>
    <w:rsid w:val="007E7765"/>
    <w:rsid w:val="007E7786"/>
    <w:rsid w:val="007E77EA"/>
    <w:rsid w:val="007E7961"/>
    <w:rsid w:val="007E7A00"/>
    <w:rsid w:val="007E7F36"/>
    <w:rsid w:val="007F0264"/>
    <w:rsid w:val="007F05B4"/>
    <w:rsid w:val="007F0794"/>
    <w:rsid w:val="007F0D77"/>
    <w:rsid w:val="007F0F20"/>
    <w:rsid w:val="007F1101"/>
    <w:rsid w:val="007F112B"/>
    <w:rsid w:val="007F1366"/>
    <w:rsid w:val="007F13E9"/>
    <w:rsid w:val="007F1473"/>
    <w:rsid w:val="007F1599"/>
    <w:rsid w:val="007F1621"/>
    <w:rsid w:val="007F169B"/>
    <w:rsid w:val="007F171F"/>
    <w:rsid w:val="007F1722"/>
    <w:rsid w:val="007F1BA2"/>
    <w:rsid w:val="007F1C31"/>
    <w:rsid w:val="007F205E"/>
    <w:rsid w:val="007F258A"/>
    <w:rsid w:val="007F2649"/>
    <w:rsid w:val="007F278A"/>
    <w:rsid w:val="007F29D5"/>
    <w:rsid w:val="007F2C38"/>
    <w:rsid w:val="007F2DC5"/>
    <w:rsid w:val="007F321D"/>
    <w:rsid w:val="007F32DD"/>
    <w:rsid w:val="007F3350"/>
    <w:rsid w:val="007F3707"/>
    <w:rsid w:val="007F3AC4"/>
    <w:rsid w:val="007F3B1F"/>
    <w:rsid w:val="007F3E61"/>
    <w:rsid w:val="007F4053"/>
    <w:rsid w:val="007F4069"/>
    <w:rsid w:val="007F4244"/>
    <w:rsid w:val="007F44D2"/>
    <w:rsid w:val="007F4581"/>
    <w:rsid w:val="007F45B2"/>
    <w:rsid w:val="007F48AA"/>
    <w:rsid w:val="007F4968"/>
    <w:rsid w:val="007F4D5B"/>
    <w:rsid w:val="007F4DA3"/>
    <w:rsid w:val="007F4E94"/>
    <w:rsid w:val="007F4EEC"/>
    <w:rsid w:val="007F53A2"/>
    <w:rsid w:val="007F53B8"/>
    <w:rsid w:val="007F5767"/>
    <w:rsid w:val="007F5C11"/>
    <w:rsid w:val="007F5EE0"/>
    <w:rsid w:val="007F5F19"/>
    <w:rsid w:val="007F618B"/>
    <w:rsid w:val="007F63D6"/>
    <w:rsid w:val="007F63DC"/>
    <w:rsid w:val="007F6481"/>
    <w:rsid w:val="007F648A"/>
    <w:rsid w:val="007F6499"/>
    <w:rsid w:val="007F67B8"/>
    <w:rsid w:val="007F6A09"/>
    <w:rsid w:val="007F6A0A"/>
    <w:rsid w:val="007F6C9D"/>
    <w:rsid w:val="007F6D8D"/>
    <w:rsid w:val="007F6DED"/>
    <w:rsid w:val="007F6F9D"/>
    <w:rsid w:val="007F72D2"/>
    <w:rsid w:val="007F73E4"/>
    <w:rsid w:val="007F76BD"/>
    <w:rsid w:val="007F798E"/>
    <w:rsid w:val="007F7B0A"/>
    <w:rsid w:val="007F7C46"/>
    <w:rsid w:val="007F7D81"/>
    <w:rsid w:val="007F7ED4"/>
    <w:rsid w:val="008001CB"/>
    <w:rsid w:val="008004DF"/>
    <w:rsid w:val="00800ADA"/>
    <w:rsid w:val="00800ADB"/>
    <w:rsid w:val="00800D66"/>
    <w:rsid w:val="00800DC5"/>
    <w:rsid w:val="0080104F"/>
    <w:rsid w:val="00801876"/>
    <w:rsid w:val="00801D99"/>
    <w:rsid w:val="00801DCF"/>
    <w:rsid w:val="00801FD8"/>
    <w:rsid w:val="00802034"/>
    <w:rsid w:val="008022AA"/>
    <w:rsid w:val="008022C0"/>
    <w:rsid w:val="0080236C"/>
    <w:rsid w:val="0080258B"/>
    <w:rsid w:val="00802612"/>
    <w:rsid w:val="0080287E"/>
    <w:rsid w:val="00802979"/>
    <w:rsid w:val="00802DB2"/>
    <w:rsid w:val="00802E1B"/>
    <w:rsid w:val="0080339E"/>
    <w:rsid w:val="00803503"/>
    <w:rsid w:val="0080359C"/>
    <w:rsid w:val="00803A6D"/>
    <w:rsid w:val="008040CC"/>
    <w:rsid w:val="00804146"/>
    <w:rsid w:val="00804198"/>
    <w:rsid w:val="0080420A"/>
    <w:rsid w:val="00804290"/>
    <w:rsid w:val="008043E2"/>
    <w:rsid w:val="00804707"/>
    <w:rsid w:val="00804780"/>
    <w:rsid w:val="008047A8"/>
    <w:rsid w:val="008048E7"/>
    <w:rsid w:val="00804AD9"/>
    <w:rsid w:val="00804C08"/>
    <w:rsid w:val="00804F28"/>
    <w:rsid w:val="0080508B"/>
    <w:rsid w:val="00805192"/>
    <w:rsid w:val="0080528D"/>
    <w:rsid w:val="008052FD"/>
    <w:rsid w:val="008055B3"/>
    <w:rsid w:val="0080577D"/>
    <w:rsid w:val="00805A6E"/>
    <w:rsid w:val="00805B67"/>
    <w:rsid w:val="00805D75"/>
    <w:rsid w:val="00805E83"/>
    <w:rsid w:val="008061C9"/>
    <w:rsid w:val="00806300"/>
    <w:rsid w:val="0080635A"/>
    <w:rsid w:val="008069B1"/>
    <w:rsid w:val="00806A51"/>
    <w:rsid w:val="00806F4C"/>
    <w:rsid w:val="00807724"/>
    <w:rsid w:val="0080776E"/>
    <w:rsid w:val="00807C68"/>
    <w:rsid w:val="00807DFE"/>
    <w:rsid w:val="00810262"/>
    <w:rsid w:val="00810503"/>
    <w:rsid w:val="0081059D"/>
    <w:rsid w:val="00810660"/>
    <w:rsid w:val="008109B6"/>
    <w:rsid w:val="00810B25"/>
    <w:rsid w:val="00810B99"/>
    <w:rsid w:val="00810EC1"/>
    <w:rsid w:val="00810ED3"/>
    <w:rsid w:val="00810FAF"/>
    <w:rsid w:val="00811131"/>
    <w:rsid w:val="008112EC"/>
    <w:rsid w:val="00811333"/>
    <w:rsid w:val="0081134D"/>
    <w:rsid w:val="008113F7"/>
    <w:rsid w:val="008115F6"/>
    <w:rsid w:val="00811A3C"/>
    <w:rsid w:val="00811B97"/>
    <w:rsid w:val="00811EEA"/>
    <w:rsid w:val="00811EFE"/>
    <w:rsid w:val="00811FE2"/>
    <w:rsid w:val="00812061"/>
    <w:rsid w:val="008120C2"/>
    <w:rsid w:val="00812101"/>
    <w:rsid w:val="008121C0"/>
    <w:rsid w:val="0081225E"/>
    <w:rsid w:val="0081249C"/>
    <w:rsid w:val="008129AE"/>
    <w:rsid w:val="00812A35"/>
    <w:rsid w:val="00812C50"/>
    <w:rsid w:val="00812D6E"/>
    <w:rsid w:val="00812E49"/>
    <w:rsid w:val="00812F0A"/>
    <w:rsid w:val="0081324D"/>
    <w:rsid w:val="00813296"/>
    <w:rsid w:val="00813472"/>
    <w:rsid w:val="00813799"/>
    <w:rsid w:val="008139AE"/>
    <w:rsid w:val="00813A3F"/>
    <w:rsid w:val="00814353"/>
    <w:rsid w:val="0081460B"/>
    <w:rsid w:val="0081473A"/>
    <w:rsid w:val="00814A41"/>
    <w:rsid w:val="00814A85"/>
    <w:rsid w:val="00814C71"/>
    <w:rsid w:val="0081537E"/>
    <w:rsid w:val="00815863"/>
    <w:rsid w:val="00815AE5"/>
    <w:rsid w:val="00815C52"/>
    <w:rsid w:val="00815F5E"/>
    <w:rsid w:val="00816336"/>
    <w:rsid w:val="0081669E"/>
    <w:rsid w:val="00816852"/>
    <w:rsid w:val="008169F3"/>
    <w:rsid w:val="00816BDE"/>
    <w:rsid w:val="008172BF"/>
    <w:rsid w:val="0081754E"/>
    <w:rsid w:val="00817581"/>
    <w:rsid w:val="008178BA"/>
    <w:rsid w:val="00817AC3"/>
    <w:rsid w:val="00817C36"/>
    <w:rsid w:val="00817C61"/>
    <w:rsid w:val="00817C89"/>
    <w:rsid w:val="008201FD"/>
    <w:rsid w:val="00820254"/>
    <w:rsid w:val="008202A3"/>
    <w:rsid w:val="0082046D"/>
    <w:rsid w:val="008204F8"/>
    <w:rsid w:val="00820823"/>
    <w:rsid w:val="008209A8"/>
    <w:rsid w:val="008209D6"/>
    <w:rsid w:val="00820B3B"/>
    <w:rsid w:val="00820F32"/>
    <w:rsid w:val="0082101E"/>
    <w:rsid w:val="008210EE"/>
    <w:rsid w:val="008215FC"/>
    <w:rsid w:val="00821776"/>
    <w:rsid w:val="00821784"/>
    <w:rsid w:val="00821D83"/>
    <w:rsid w:val="00821DE5"/>
    <w:rsid w:val="00822080"/>
    <w:rsid w:val="00822D2B"/>
    <w:rsid w:val="00822E6B"/>
    <w:rsid w:val="00822ED9"/>
    <w:rsid w:val="00822FA0"/>
    <w:rsid w:val="00822FA8"/>
    <w:rsid w:val="00823188"/>
    <w:rsid w:val="0082319A"/>
    <w:rsid w:val="00823213"/>
    <w:rsid w:val="00823338"/>
    <w:rsid w:val="008238A5"/>
    <w:rsid w:val="00823F59"/>
    <w:rsid w:val="00823FC3"/>
    <w:rsid w:val="0082414D"/>
    <w:rsid w:val="00824440"/>
    <w:rsid w:val="0082451E"/>
    <w:rsid w:val="00824685"/>
    <w:rsid w:val="008246D4"/>
    <w:rsid w:val="0082475C"/>
    <w:rsid w:val="00824948"/>
    <w:rsid w:val="00824CC8"/>
    <w:rsid w:val="008250D9"/>
    <w:rsid w:val="008252A2"/>
    <w:rsid w:val="008253FE"/>
    <w:rsid w:val="008254DB"/>
    <w:rsid w:val="0082565D"/>
    <w:rsid w:val="0082569F"/>
    <w:rsid w:val="00825834"/>
    <w:rsid w:val="00825841"/>
    <w:rsid w:val="0082592E"/>
    <w:rsid w:val="008259A8"/>
    <w:rsid w:val="00825AF3"/>
    <w:rsid w:val="00825B0A"/>
    <w:rsid w:val="00825CB4"/>
    <w:rsid w:val="00825D36"/>
    <w:rsid w:val="00825D9A"/>
    <w:rsid w:val="00826352"/>
    <w:rsid w:val="008264BD"/>
    <w:rsid w:val="00826529"/>
    <w:rsid w:val="008265A9"/>
    <w:rsid w:val="008269DB"/>
    <w:rsid w:val="00826A60"/>
    <w:rsid w:val="00826AEB"/>
    <w:rsid w:val="00826E2C"/>
    <w:rsid w:val="00826E65"/>
    <w:rsid w:val="00826EA8"/>
    <w:rsid w:val="0082706E"/>
    <w:rsid w:val="0082709A"/>
    <w:rsid w:val="00827111"/>
    <w:rsid w:val="0082725B"/>
    <w:rsid w:val="00827776"/>
    <w:rsid w:val="008277A6"/>
    <w:rsid w:val="00827AB2"/>
    <w:rsid w:val="00827C0B"/>
    <w:rsid w:val="00827F20"/>
    <w:rsid w:val="00827FA6"/>
    <w:rsid w:val="0083014D"/>
    <w:rsid w:val="00830349"/>
    <w:rsid w:val="008306A6"/>
    <w:rsid w:val="008306C6"/>
    <w:rsid w:val="00830907"/>
    <w:rsid w:val="00830A78"/>
    <w:rsid w:val="00830B34"/>
    <w:rsid w:val="00830B68"/>
    <w:rsid w:val="0083104D"/>
    <w:rsid w:val="008310A8"/>
    <w:rsid w:val="008310AD"/>
    <w:rsid w:val="0083122F"/>
    <w:rsid w:val="008312E8"/>
    <w:rsid w:val="008314AC"/>
    <w:rsid w:val="008314D2"/>
    <w:rsid w:val="00831586"/>
    <w:rsid w:val="00831901"/>
    <w:rsid w:val="00831B94"/>
    <w:rsid w:val="00831D68"/>
    <w:rsid w:val="00831E44"/>
    <w:rsid w:val="00831F8F"/>
    <w:rsid w:val="00832413"/>
    <w:rsid w:val="0083260D"/>
    <w:rsid w:val="0083261A"/>
    <w:rsid w:val="0083294E"/>
    <w:rsid w:val="00832BD8"/>
    <w:rsid w:val="008335BA"/>
    <w:rsid w:val="00833A87"/>
    <w:rsid w:val="00833D18"/>
    <w:rsid w:val="00833DF5"/>
    <w:rsid w:val="00833F26"/>
    <w:rsid w:val="00834229"/>
    <w:rsid w:val="00834386"/>
    <w:rsid w:val="008344E9"/>
    <w:rsid w:val="00834520"/>
    <w:rsid w:val="00834602"/>
    <w:rsid w:val="00834735"/>
    <w:rsid w:val="008352AA"/>
    <w:rsid w:val="008354E7"/>
    <w:rsid w:val="0083596C"/>
    <w:rsid w:val="00835BF3"/>
    <w:rsid w:val="00835CFE"/>
    <w:rsid w:val="00835D5E"/>
    <w:rsid w:val="00835F24"/>
    <w:rsid w:val="00835F88"/>
    <w:rsid w:val="0083608D"/>
    <w:rsid w:val="008360FF"/>
    <w:rsid w:val="0083621B"/>
    <w:rsid w:val="00836307"/>
    <w:rsid w:val="00836529"/>
    <w:rsid w:val="008365A5"/>
    <w:rsid w:val="00836A3E"/>
    <w:rsid w:val="00836A85"/>
    <w:rsid w:val="00836B80"/>
    <w:rsid w:val="00836F34"/>
    <w:rsid w:val="0083716C"/>
    <w:rsid w:val="00837796"/>
    <w:rsid w:val="00837AF7"/>
    <w:rsid w:val="00837CD0"/>
    <w:rsid w:val="0084052C"/>
    <w:rsid w:val="0084062B"/>
    <w:rsid w:val="00840810"/>
    <w:rsid w:val="008409A2"/>
    <w:rsid w:val="00840A1F"/>
    <w:rsid w:val="00840D08"/>
    <w:rsid w:val="0084124F"/>
    <w:rsid w:val="0084134C"/>
    <w:rsid w:val="008414ED"/>
    <w:rsid w:val="008417D7"/>
    <w:rsid w:val="0084196C"/>
    <w:rsid w:val="00841A34"/>
    <w:rsid w:val="00841F52"/>
    <w:rsid w:val="0084206B"/>
    <w:rsid w:val="008425BF"/>
    <w:rsid w:val="00842A8A"/>
    <w:rsid w:val="00842C7A"/>
    <w:rsid w:val="00842D13"/>
    <w:rsid w:val="00842D8B"/>
    <w:rsid w:val="00842F82"/>
    <w:rsid w:val="00843104"/>
    <w:rsid w:val="00843255"/>
    <w:rsid w:val="00843447"/>
    <w:rsid w:val="00843450"/>
    <w:rsid w:val="008435D5"/>
    <w:rsid w:val="008436D3"/>
    <w:rsid w:val="00843AAA"/>
    <w:rsid w:val="00843AD1"/>
    <w:rsid w:val="00843BDD"/>
    <w:rsid w:val="00843C97"/>
    <w:rsid w:val="008443C6"/>
    <w:rsid w:val="00844493"/>
    <w:rsid w:val="0084476D"/>
    <w:rsid w:val="008448B6"/>
    <w:rsid w:val="00844B38"/>
    <w:rsid w:val="00844BA6"/>
    <w:rsid w:val="00844BF3"/>
    <w:rsid w:val="00844F8C"/>
    <w:rsid w:val="0084528C"/>
    <w:rsid w:val="00845694"/>
    <w:rsid w:val="00845A62"/>
    <w:rsid w:val="00845AA4"/>
    <w:rsid w:val="00845F38"/>
    <w:rsid w:val="00846115"/>
    <w:rsid w:val="00846595"/>
    <w:rsid w:val="0084660D"/>
    <w:rsid w:val="00846733"/>
    <w:rsid w:val="00846A1B"/>
    <w:rsid w:val="00846A9B"/>
    <w:rsid w:val="00846BFB"/>
    <w:rsid w:val="00846BFF"/>
    <w:rsid w:val="00846C4F"/>
    <w:rsid w:val="00846EFE"/>
    <w:rsid w:val="0084700D"/>
    <w:rsid w:val="00847099"/>
    <w:rsid w:val="00847264"/>
    <w:rsid w:val="0084742E"/>
    <w:rsid w:val="00847439"/>
    <w:rsid w:val="0084780C"/>
    <w:rsid w:val="00847C3F"/>
    <w:rsid w:val="0085001A"/>
    <w:rsid w:val="0085006E"/>
    <w:rsid w:val="00850111"/>
    <w:rsid w:val="0085017C"/>
    <w:rsid w:val="00850578"/>
    <w:rsid w:val="00850702"/>
    <w:rsid w:val="00850BE8"/>
    <w:rsid w:val="00850F75"/>
    <w:rsid w:val="00851388"/>
    <w:rsid w:val="008516F8"/>
    <w:rsid w:val="00851D14"/>
    <w:rsid w:val="00851EA7"/>
    <w:rsid w:val="00851EFB"/>
    <w:rsid w:val="00852250"/>
    <w:rsid w:val="00852259"/>
    <w:rsid w:val="00852675"/>
    <w:rsid w:val="008529B7"/>
    <w:rsid w:val="00852B0E"/>
    <w:rsid w:val="00852B8D"/>
    <w:rsid w:val="00852DB7"/>
    <w:rsid w:val="00852ED5"/>
    <w:rsid w:val="00853008"/>
    <w:rsid w:val="0085310C"/>
    <w:rsid w:val="0085325A"/>
    <w:rsid w:val="008536BE"/>
    <w:rsid w:val="0085391F"/>
    <w:rsid w:val="00853986"/>
    <w:rsid w:val="00853995"/>
    <w:rsid w:val="00853AAA"/>
    <w:rsid w:val="008541FC"/>
    <w:rsid w:val="008542A3"/>
    <w:rsid w:val="008543EF"/>
    <w:rsid w:val="0085454F"/>
    <w:rsid w:val="008545BB"/>
    <w:rsid w:val="008548C3"/>
    <w:rsid w:val="008548E0"/>
    <w:rsid w:val="00854A15"/>
    <w:rsid w:val="00854A19"/>
    <w:rsid w:val="00854AFB"/>
    <w:rsid w:val="00854B26"/>
    <w:rsid w:val="00854D02"/>
    <w:rsid w:val="00854E04"/>
    <w:rsid w:val="00854E4B"/>
    <w:rsid w:val="00854EF5"/>
    <w:rsid w:val="00855012"/>
    <w:rsid w:val="008551AE"/>
    <w:rsid w:val="0085526A"/>
    <w:rsid w:val="0085534C"/>
    <w:rsid w:val="008553C1"/>
    <w:rsid w:val="008553C4"/>
    <w:rsid w:val="008553FB"/>
    <w:rsid w:val="00855473"/>
    <w:rsid w:val="00855510"/>
    <w:rsid w:val="0085563B"/>
    <w:rsid w:val="00855718"/>
    <w:rsid w:val="00855876"/>
    <w:rsid w:val="00855CFC"/>
    <w:rsid w:val="00856154"/>
    <w:rsid w:val="0085629A"/>
    <w:rsid w:val="008563B1"/>
    <w:rsid w:val="00856652"/>
    <w:rsid w:val="00856B7F"/>
    <w:rsid w:val="00856BB3"/>
    <w:rsid w:val="00856C6F"/>
    <w:rsid w:val="00856D68"/>
    <w:rsid w:val="00856F5E"/>
    <w:rsid w:val="008571F5"/>
    <w:rsid w:val="008572DA"/>
    <w:rsid w:val="00857309"/>
    <w:rsid w:val="008573D1"/>
    <w:rsid w:val="00857BBE"/>
    <w:rsid w:val="00857C03"/>
    <w:rsid w:val="00857F7F"/>
    <w:rsid w:val="008601F7"/>
    <w:rsid w:val="00860297"/>
    <w:rsid w:val="0086083F"/>
    <w:rsid w:val="0086093D"/>
    <w:rsid w:val="00860AE9"/>
    <w:rsid w:val="00860D9A"/>
    <w:rsid w:val="00860EEB"/>
    <w:rsid w:val="00861340"/>
    <w:rsid w:val="00861511"/>
    <w:rsid w:val="0086158B"/>
    <w:rsid w:val="008615FB"/>
    <w:rsid w:val="0086163E"/>
    <w:rsid w:val="008616AD"/>
    <w:rsid w:val="008616E3"/>
    <w:rsid w:val="008617E7"/>
    <w:rsid w:val="00861AA1"/>
    <w:rsid w:val="00861C4B"/>
    <w:rsid w:val="00861D07"/>
    <w:rsid w:val="00862203"/>
    <w:rsid w:val="008624A0"/>
    <w:rsid w:val="008625D2"/>
    <w:rsid w:val="0086264F"/>
    <w:rsid w:val="00862ACD"/>
    <w:rsid w:val="00862BCA"/>
    <w:rsid w:val="00862C73"/>
    <w:rsid w:val="00862E42"/>
    <w:rsid w:val="00862E6B"/>
    <w:rsid w:val="00862F0C"/>
    <w:rsid w:val="00862F5A"/>
    <w:rsid w:val="0086301B"/>
    <w:rsid w:val="00863278"/>
    <w:rsid w:val="008636E4"/>
    <w:rsid w:val="008638C1"/>
    <w:rsid w:val="008639A0"/>
    <w:rsid w:val="00863C66"/>
    <w:rsid w:val="00864477"/>
    <w:rsid w:val="00864711"/>
    <w:rsid w:val="00864736"/>
    <w:rsid w:val="008647F3"/>
    <w:rsid w:val="00864D7B"/>
    <w:rsid w:val="00865534"/>
    <w:rsid w:val="008655CB"/>
    <w:rsid w:val="00865C14"/>
    <w:rsid w:val="00865D47"/>
    <w:rsid w:val="008660F9"/>
    <w:rsid w:val="00866159"/>
    <w:rsid w:val="00866371"/>
    <w:rsid w:val="008665C1"/>
    <w:rsid w:val="008665C9"/>
    <w:rsid w:val="0086679D"/>
    <w:rsid w:val="00866887"/>
    <w:rsid w:val="008668B6"/>
    <w:rsid w:val="00866C2F"/>
    <w:rsid w:val="00866C8E"/>
    <w:rsid w:val="00866CC9"/>
    <w:rsid w:val="00866EBC"/>
    <w:rsid w:val="00866F3F"/>
    <w:rsid w:val="00866F44"/>
    <w:rsid w:val="00867221"/>
    <w:rsid w:val="0086740B"/>
    <w:rsid w:val="0086759B"/>
    <w:rsid w:val="008676CB"/>
    <w:rsid w:val="0086776F"/>
    <w:rsid w:val="00867858"/>
    <w:rsid w:val="00867C20"/>
    <w:rsid w:val="00867E7F"/>
    <w:rsid w:val="00867EB7"/>
    <w:rsid w:val="008701CF"/>
    <w:rsid w:val="008704CB"/>
    <w:rsid w:val="008706C9"/>
    <w:rsid w:val="008706DF"/>
    <w:rsid w:val="0087076B"/>
    <w:rsid w:val="008707DF"/>
    <w:rsid w:val="00870872"/>
    <w:rsid w:val="008710DE"/>
    <w:rsid w:val="008711DB"/>
    <w:rsid w:val="00871359"/>
    <w:rsid w:val="008713CC"/>
    <w:rsid w:val="00871630"/>
    <w:rsid w:val="0087194C"/>
    <w:rsid w:val="00871C76"/>
    <w:rsid w:val="00872093"/>
    <w:rsid w:val="008728D6"/>
    <w:rsid w:val="0087295B"/>
    <w:rsid w:val="00872A28"/>
    <w:rsid w:val="00872A32"/>
    <w:rsid w:val="00872D0C"/>
    <w:rsid w:val="00872FD9"/>
    <w:rsid w:val="008730B4"/>
    <w:rsid w:val="0087324A"/>
    <w:rsid w:val="00873443"/>
    <w:rsid w:val="00873579"/>
    <w:rsid w:val="00873586"/>
    <w:rsid w:val="008735A2"/>
    <w:rsid w:val="008735FD"/>
    <w:rsid w:val="008739AA"/>
    <w:rsid w:val="00873A96"/>
    <w:rsid w:val="00873C3D"/>
    <w:rsid w:val="008740CE"/>
    <w:rsid w:val="00874173"/>
    <w:rsid w:val="008741A4"/>
    <w:rsid w:val="008744DF"/>
    <w:rsid w:val="00874545"/>
    <w:rsid w:val="008746AD"/>
    <w:rsid w:val="008747D8"/>
    <w:rsid w:val="00874898"/>
    <w:rsid w:val="008749F3"/>
    <w:rsid w:val="00874A12"/>
    <w:rsid w:val="00874A7B"/>
    <w:rsid w:val="00874BBC"/>
    <w:rsid w:val="00874BF0"/>
    <w:rsid w:val="00874C0B"/>
    <w:rsid w:val="008750E3"/>
    <w:rsid w:val="0087571A"/>
    <w:rsid w:val="0087572A"/>
    <w:rsid w:val="008759E6"/>
    <w:rsid w:val="00875B54"/>
    <w:rsid w:val="00875D56"/>
    <w:rsid w:val="00876066"/>
    <w:rsid w:val="008762C8"/>
    <w:rsid w:val="00876431"/>
    <w:rsid w:val="00876642"/>
    <w:rsid w:val="0087664A"/>
    <w:rsid w:val="00876733"/>
    <w:rsid w:val="00876A65"/>
    <w:rsid w:val="00876B17"/>
    <w:rsid w:val="00876D1B"/>
    <w:rsid w:val="00876D88"/>
    <w:rsid w:val="00877359"/>
    <w:rsid w:val="00877980"/>
    <w:rsid w:val="00877A90"/>
    <w:rsid w:val="00877AB1"/>
    <w:rsid w:val="0088016D"/>
    <w:rsid w:val="00880315"/>
    <w:rsid w:val="008803D5"/>
    <w:rsid w:val="00880421"/>
    <w:rsid w:val="008804B3"/>
    <w:rsid w:val="00880501"/>
    <w:rsid w:val="00880543"/>
    <w:rsid w:val="00880686"/>
    <w:rsid w:val="00880A80"/>
    <w:rsid w:val="00880ADB"/>
    <w:rsid w:val="00880B20"/>
    <w:rsid w:val="00880F09"/>
    <w:rsid w:val="00880FDC"/>
    <w:rsid w:val="0088112B"/>
    <w:rsid w:val="00881152"/>
    <w:rsid w:val="008811B3"/>
    <w:rsid w:val="00881365"/>
    <w:rsid w:val="00881875"/>
    <w:rsid w:val="0088194E"/>
    <w:rsid w:val="008819FE"/>
    <w:rsid w:val="00881DE8"/>
    <w:rsid w:val="0088205C"/>
    <w:rsid w:val="008820FB"/>
    <w:rsid w:val="00882108"/>
    <w:rsid w:val="0088211C"/>
    <w:rsid w:val="00882206"/>
    <w:rsid w:val="00882248"/>
    <w:rsid w:val="008824DC"/>
    <w:rsid w:val="00882529"/>
    <w:rsid w:val="0088275D"/>
    <w:rsid w:val="008828CB"/>
    <w:rsid w:val="0088293C"/>
    <w:rsid w:val="00882B1F"/>
    <w:rsid w:val="00882B62"/>
    <w:rsid w:val="00882DB3"/>
    <w:rsid w:val="00882FE6"/>
    <w:rsid w:val="008832FB"/>
    <w:rsid w:val="00883333"/>
    <w:rsid w:val="0088372C"/>
    <w:rsid w:val="00883B25"/>
    <w:rsid w:val="00883DFB"/>
    <w:rsid w:val="00883E53"/>
    <w:rsid w:val="0088423C"/>
    <w:rsid w:val="008846A0"/>
    <w:rsid w:val="008848F1"/>
    <w:rsid w:val="0088494C"/>
    <w:rsid w:val="00884AA4"/>
    <w:rsid w:val="00884B3B"/>
    <w:rsid w:val="00884C70"/>
    <w:rsid w:val="00884C85"/>
    <w:rsid w:val="00884C8A"/>
    <w:rsid w:val="00884FD2"/>
    <w:rsid w:val="008851EF"/>
    <w:rsid w:val="00885416"/>
    <w:rsid w:val="00885BA6"/>
    <w:rsid w:val="00885C67"/>
    <w:rsid w:val="00885DC6"/>
    <w:rsid w:val="00885E11"/>
    <w:rsid w:val="0088607B"/>
    <w:rsid w:val="008861DB"/>
    <w:rsid w:val="00886300"/>
    <w:rsid w:val="00886398"/>
    <w:rsid w:val="00886517"/>
    <w:rsid w:val="0088675E"/>
    <w:rsid w:val="00886843"/>
    <w:rsid w:val="00886F4B"/>
    <w:rsid w:val="0088705E"/>
    <w:rsid w:val="00887277"/>
    <w:rsid w:val="008873A6"/>
    <w:rsid w:val="008877BE"/>
    <w:rsid w:val="008877CF"/>
    <w:rsid w:val="008878BC"/>
    <w:rsid w:val="00887D8B"/>
    <w:rsid w:val="00887E08"/>
    <w:rsid w:val="00887F00"/>
    <w:rsid w:val="0089019D"/>
    <w:rsid w:val="0089020F"/>
    <w:rsid w:val="0089052F"/>
    <w:rsid w:val="00890530"/>
    <w:rsid w:val="00890580"/>
    <w:rsid w:val="00890767"/>
    <w:rsid w:val="008907B9"/>
    <w:rsid w:val="008909B4"/>
    <w:rsid w:val="00890AE1"/>
    <w:rsid w:val="00890CC6"/>
    <w:rsid w:val="00890D42"/>
    <w:rsid w:val="00890ED8"/>
    <w:rsid w:val="00890F4D"/>
    <w:rsid w:val="00890F77"/>
    <w:rsid w:val="00890FAE"/>
    <w:rsid w:val="00891139"/>
    <w:rsid w:val="00891475"/>
    <w:rsid w:val="00891534"/>
    <w:rsid w:val="00891716"/>
    <w:rsid w:val="0089181F"/>
    <w:rsid w:val="008918D4"/>
    <w:rsid w:val="00891B20"/>
    <w:rsid w:val="00891DE3"/>
    <w:rsid w:val="0089206D"/>
    <w:rsid w:val="0089234C"/>
    <w:rsid w:val="0089240D"/>
    <w:rsid w:val="0089265B"/>
    <w:rsid w:val="008927AF"/>
    <w:rsid w:val="0089295E"/>
    <w:rsid w:val="00892B19"/>
    <w:rsid w:val="00892CD3"/>
    <w:rsid w:val="00892D0D"/>
    <w:rsid w:val="00893229"/>
    <w:rsid w:val="008932DF"/>
    <w:rsid w:val="008934E3"/>
    <w:rsid w:val="00893587"/>
    <w:rsid w:val="008937AE"/>
    <w:rsid w:val="0089384A"/>
    <w:rsid w:val="00893BC2"/>
    <w:rsid w:val="00893D3F"/>
    <w:rsid w:val="0089419D"/>
    <w:rsid w:val="008941E1"/>
    <w:rsid w:val="008944D1"/>
    <w:rsid w:val="0089456B"/>
    <w:rsid w:val="0089456C"/>
    <w:rsid w:val="008945D4"/>
    <w:rsid w:val="0089473E"/>
    <w:rsid w:val="00894837"/>
    <w:rsid w:val="00894AD3"/>
    <w:rsid w:val="00894B43"/>
    <w:rsid w:val="00894CB7"/>
    <w:rsid w:val="00894FEA"/>
    <w:rsid w:val="00895106"/>
    <w:rsid w:val="00895345"/>
    <w:rsid w:val="00895392"/>
    <w:rsid w:val="008954CF"/>
    <w:rsid w:val="0089562A"/>
    <w:rsid w:val="00895879"/>
    <w:rsid w:val="00895C39"/>
    <w:rsid w:val="00896092"/>
    <w:rsid w:val="00896234"/>
    <w:rsid w:val="0089632F"/>
    <w:rsid w:val="0089643D"/>
    <w:rsid w:val="008964F3"/>
    <w:rsid w:val="00896774"/>
    <w:rsid w:val="008967E5"/>
    <w:rsid w:val="00896AA5"/>
    <w:rsid w:val="008976A6"/>
    <w:rsid w:val="008977E6"/>
    <w:rsid w:val="00897996"/>
    <w:rsid w:val="00897D45"/>
    <w:rsid w:val="00897F3D"/>
    <w:rsid w:val="008A007D"/>
    <w:rsid w:val="008A030A"/>
    <w:rsid w:val="008A08E7"/>
    <w:rsid w:val="008A0913"/>
    <w:rsid w:val="008A0A11"/>
    <w:rsid w:val="008A0FBF"/>
    <w:rsid w:val="008A149B"/>
    <w:rsid w:val="008A1736"/>
    <w:rsid w:val="008A1868"/>
    <w:rsid w:val="008A1BBD"/>
    <w:rsid w:val="008A1E30"/>
    <w:rsid w:val="008A26B1"/>
    <w:rsid w:val="008A28ED"/>
    <w:rsid w:val="008A29F9"/>
    <w:rsid w:val="008A2A16"/>
    <w:rsid w:val="008A2A88"/>
    <w:rsid w:val="008A2BA7"/>
    <w:rsid w:val="008A2DB1"/>
    <w:rsid w:val="008A2E1C"/>
    <w:rsid w:val="008A2F60"/>
    <w:rsid w:val="008A33A4"/>
    <w:rsid w:val="008A3458"/>
    <w:rsid w:val="008A373B"/>
    <w:rsid w:val="008A3CAD"/>
    <w:rsid w:val="008A3CF6"/>
    <w:rsid w:val="008A40D8"/>
    <w:rsid w:val="008A4382"/>
    <w:rsid w:val="008A4533"/>
    <w:rsid w:val="008A46B2"/>
    <w:rsid w:val="008A4B7F"/>
    <w:rsid w:val="008A4C69"/>
    <w:rsid w:val="008A4D10"/>
    <w:rsid w:val="008A4ECC"/>
    <w:rsid w:val="008A4F5D"/>
    <w:rsid w:val="008A515D"/>
    <w:rsid w:val="008A546E"/>
    <w:rsid w:val="008A5595"/>
    <w:rsid w:val="008A560E"/>
    <w:rsid w:val="008A5672"/>
    <w:rsid w:val="008A5720"/>
    <w:rsid w:val="008A5A05"/>
    <w:rsid w:val="008A619A"/>
    <w:rsid w:val="008A6755"/>
    <w:rsid w:val="008A6BFF"/>
    <w:rsid w:val="008A6EB5"/>
    <w:rsid w:val="008A6FC4"/>
    <w:rsid w:val="008A6FFF"/>
    <w:rsid w:val="008A71DA"/>
    <w:rsid w:val="008A736D"/>
    <w:rsid w:val="008A7DB7"/>
    <w:rsid w:val="008B006C"/>
    <w:rsid w:val="008B0118"/>
    <w:rsid w:val="008B01C6"/>
    <w:rsid w:val="008B04B3"/>
    <w:rsid w:val="008B0A43"/>
    <w:rsid w:val="008B0A95"/>
    <w:rsid w:val="008B0A9E"/>
    <w:rsid w:val="008B0AB7"/>
    <w:rsid w:val="008B0F11"/>
    <w:rsid w:val="008B0FC3"/>
    <w:rsid w:val="008B1158"/>
    <w:rsid w:val="008B11B0"/>
    <w:rsid w:val="008B1512"/>
    <w:rsid w:val="008B15E9"/>
    <w:rsid w:val="008B16F0"/>
    <w:rsid w:val="008B1706"/>
    <w:rsid w:val="008B18C8"/>
    <w:rsid w:val="008B1912"/>
    <w:rsid w:val="008B194C"/>
    <w:rsid w:val="008B1AE2"/>
    <w:rsid w:val="008B1C5B"/>
    <w:rsid w:val="008B1EBE"/>
    <w:rsid w:val="008B1FE3"/>
    <w:rsid w:val="008B20E5"/>
    <w:rsid w:val="008B2125"/>
    <w:rsid w:val="008B21DC"/>
    <w:rsid w:val="008B2243"/>
    <w:rsid w:val="008B2414"/>
    <w:rsid w:val="008B2621"/>
    <w:rsid w:val="008B289E"/>
    <w:rsid w:val="008B2A9C"/>
    <w:rsid w:val="008B2ACE"/>
    <w:rsid w:val="008B2B40"/>
    <w:rsid w:val="008B301F"/>
    <w:rsid w:val="008B30FF"/>
    <w:rsid w:val="008B3179"/>
    <w:rsid w:val="008B3449"/>
    <w:rsid w:val="008B394B"/>
    <w:rsid w:val="008B3D27"/>
    <w:rsid w:val="008B3DAB"/>
    <w:rsid w:val="008B3DC0"/>
    <w:rsid w:val="008B3F21"/>
    <w:rsid w:val="008B3F3D"/>
    <w:rsid w:val="008B4379"/>
    <w:rsid w:val="008B458A"/>
    <w:rsid w:val="008B4649"/>
    <w:rsid w:val="008B490D"/>
    <w:rsid w:val="008B4B87"/>
    <w:rsid w:val="008B4BA2"/>
    <w:rsid w:val="008B4C22"/>
    <w:rsid w:val="008B4D8C"/>
    <w:rsid w:val="008B5037"/>
    <w:rsid w:val="008B514E"/>
    <w:rsid w:val="008B56EB"/>
    <w:rsid w:val="008B59C5"/>
    <w:rsid w:val="008B5DBC"/>
    <w:rsid w:val="008B5F6C"/>
    <w:rsid w:val="008B604A"/>
    <w:rsid w:val="008B6070"/>
    <w:rsid w:val="008B63FA"/>
    <w:rsid w:val="008B6473"/>
    <w:rsid w:val="008B67C2"/>
    <w:rsid w:val="008B6D78"/>
    <w:rsid w:val="008B6ED4"/>
    <w:rsid w:val="008B7071"/>
    <w:rsid w:val="008B7343"/>
    <w:rsid w:val="008B741C"/>
    <w:rsid w:val="008B74D0"/>
    <w:rsid w:val="008B781D"/>
    <w:rsid w:val="008B79B9"/>
    <w:rsid w:val="008B79FC"/>
    <w:rsid w:val="008B7BB7"/>
    <w:rsid w:val="008B7CE1"/>
    <w:rsid w:val="008B7D0C"/>
    <w:rsid w:val="008B7DDD"/>
    <w:rsid w:val="008B7E43"/>
    <w:rsid w:val="008C0495"/>
    <w:rsid w:val="008C049E"/>
    <w:rsid w:val="008C0789"/>
    <w:rsid w:val="008C08B2"/>
    <w:rsid w:val="008C0A22"/>
    <w:rsid w:val="008C0B0F"/>
    <w:rsid w:val="008C101E"/>
    <w:rsid w:val="008C1144"/>
    <w:rsid w:val="008C1386"/>
    <w:rsid w:val="008C1486"/>
    <w:rsid w:val="008C14BF"/>
    <w:rsid w:val="008C1556"/>
    <w:rsid w:val="008C15FE"/>
    <w:rsid w:val="008C1607"/>
    <w:rsid w:val="008C176D"/>
    <w:rsid w:val="008C1884"/>
    <w:rsid w:val="008C1895"/>
    <w:rsid w:val="008C1B74"/>
    <w:rsid w:val="008C1C17"/>
    <w:rsid w:val="008C1D46"/>
    <w:rsid w:val="008C1E4D"/>
    <w:rsid w:val="008C1FC9"/>
    <w:rsid w:val="008C1FFF"/>
    <w:rsid w:val="008C203A"/>
    <w:rsid w:val="008C23A3"/>
    <w:rsid w:val="008C2428"/>
    <w:rsid w:val="008C247A"/>
    <w:rsid w:val="008C2534"/>
    <w:rsid w:val="008C2594"/>
    <w:rsid w:val="008C271A"/>
    <w:rsid w:val="008C2818"/>
    <w:rsid w:val="008C2AC3"/>
    <w:rsid w:val="008C2FE2"/>
    <w:rsid w:val="008C304F"/>
    <w:rsid w:val="008C30F5"/>
    <w:rsid w:val="008C334B"/>
    <w:rsid w:val="008C3468"/>
    <w:rsid w:val="008C3608"/>
    <w:rsid w:val="008C3848"/>
    <w:rsid w:val="008C38AC"/>
    <w:rsid w:val="008C3A8D"/>
    <w:rsid w:val="008C3B3B"/>
    <w:rsid w:val="008C3B91"/>
    <w:rsid w:val="008C3BBD"/>
    <w:rsid w:val="008C3E15"/>
    <w:rsid w:val="008C3F2F"/>
    <w:rsid w:val="008C42B9"/>
    <w:rsid w:val="008C436B"/>
    <w:rsid w:val="008C460E"/>
    <w:rsid w:val="008C4649"/>
    <w:rsid w:val="008C4801"/>
    <w:rsid w:val="008C4A26"/>
    <w:rsid w:val="008C4AAD"/>
    <w:rsid w:val="008C4B2F"/>
    <w:rsid w:val="008C4B37"/>
    <w:rsid w:val="008C4DBB"/>
    <w:rsid w:val="008C4ED5"/>
    <w:rsid w:val="008C516B"/>
    <w:rsid w:val="008C5217"/>
    <w:rsid w:val="008C5314"/>
    <w:rsid w:val="008C5550"/>
    <w:rsid w:val="008C569F"/>
    <w:rsid w:val="008C5906"/>
    <w:rsid w:val="008C5924"/>
    <w:rsid w:val="008C59C0"/>
    <w:rsid w:val="008C5E5B"/>
    <w:rsid w:val="008C5FC8"/>
    <w:rsid w:val="008C60DE"/>
    <w:rsid w:val="008C62B7"/>
    <w:rsid w:val="008C646F"/>
    <w:rsid w:val="008C64E9"/>
    <w:rsid w:val="008C66F4"/>
    <w:rsid w:val="008C696B"/>
    <w:rsid w:val="008C69BE"/>
    <w:rsid w:val="008C6AD7"/>
    <w:rsid w:val="008C6BEB"/>
    <w:rsid w:val="008C6D70"/>
    <w:rsid w:val="008C6E80"/>
    <w:rsid w:val="008C6EA4"/>
    <w:rsid w:val="008C6F8B"/>
    <w:rsid w:val="008C7313"/>
    <w:rsid w:val="008C7611"/>
    <w:rsid w:val="008C79F8"/>
    <w:rsid w:val="008C7BB8"/>
    <w:rsid w:val="008C7D04"/>
    <w:rsid w:val="008C7D81"/>
    <w:rsid w:val="008C7E40"/>
    <w:rsid w:val="008D0031"/>
    <w:rsid w:val="008D010D"/>
    <w:rsid w:val="008D011C"/>
    <w:rsid w:val="008D01A0"/>
    <w:rsid w:val="008D01B3"/>
    <w:rsid w:val="008D04B1"/>
    <w:rsid w:val="008D05C7"/>
    <w:rsid w:val="008D0C2D"/>
    <w:rsid w:val="008D0C40"/>
    <w:rsid w:val="008D0C59"/>
    <w:rsid w:val="008D1124"/>
    <w:rsid w:val="008D1439"/>
    <w:rsid w:val="008D1485"/>
    <w:rsid w:val="008D14C2"/>
    <w:rsid w:val="008D1533"/>
    <w:rsid w:val="008D1608"/>
    <w:rsid w:val="008D176E"/>
    <w:rsid w:val="008D199A"/>
    <w:rsid w:val="008D228B"/>
    <w:rsid w:val="008D22CF"/>
    <w:rsid w:val="008D2336"/>
    <w:rsid w:val="008D28D4"/>
    <w:rsid w:val="008D294E"/>
    <w:rsid w:val="008D29F6"/>
    <w:rsid w:val="008D2E31"/>
    <w:rsid w:val="008D2ECE"/>
    <w:rsid w:val="008D2F2C"/>
    <w:rsid w:val="008D3207"/>
    <w:rsid w:val="008D35ED"/>
    <w:rsid w:val="008D364B"/>
    <w:rsid w:val="008D36B4"/>
    <w:rsid w:val="008D37BB"/>
    <w:rsid w:val="008D3E23"/>
    <w:rsid w:val="008D3EAE"/>
    <w:rsid w:val="008D3F7F"/>
    <w:rsid w:val="008D4093"/>
    <w:rsid w:val="008D41AD"/>
    <w:rsid w:val="008D41EA"/>
    <w:rsid w:val="008D461D"/>
    <w:rsid w:val="008D468D"/>
    <w:rsid w:val="008D4795"/>
    <w:rsid w:val="008D4B8F"/>
    <w:rsid w:val="008D4CD1"/>
    <w:rsid w:val="008D4CED"/>
    <w:rsid w:val="008D4F0F"/>
    <w:rsid w:val="008D51AA"/>
    <w:rsid w:val="008D528B"/>
    <w:rsid w:val="008D52FB"/>
    <w:rsid w:val="008D5354"/>
    <w:rsid w:val="008D53D8"/>
    <w:rsid w:val="008D5517"/>
    <w:rsid w:val="008D562C"/>
    <w:rsid w:val="008D59B1"/>
    <w:rsid w:val="008D59B9"/>
    <w:rsid w:val="008D5AD0"/>
    <w:rsid w:val="008D5B5D"/>
    <w:rsid w:val="008D5D46"/>
    <w:rsid w:val="008D5DF8"/>
    <w:rsid w:val="008D5FD1"/>
    <w:rsid w:val="008D6767"/>
    <w:rsid w:val="008D69F8"/>
    <w:rsid w:val="008D6B35"/>
    <w:rsid w:val="008D6BC6"/>
    <w:rsid w:val="008D6E04"/>
    <w:rsid w:val="008D6E49"/>
    <w:rsid w:val="008D6EA9"/>
    <w:rsid w:val="008D6FDC"/>
    <w:rsid w:val="008D7154"/>
    <w:rsid w:val="008D71D0"/>
    <w:rsid w:val="008D720B"/>
    <w:rsid w:val="008D7360"/>
    <w:rsid w:val="008D74E6"/>
    <w:rsid w:val="008D77B5"/>
    <w:rsid w:val="008D77B8"/>
    <w:rsid w:val="008D7B40"/>
    <w:rsid w:val="008D7DEC"/>
    <w:rsid w:val="008D7E6C"/>
    <w:rsid w:val="008E0052"/>
    <w:rsid w:val="008E0623"/>
    <w:rsid w:val="008E0812"/>
    <w:rsid w:val="008E0AAA"/>
    <w:rsid w:val="008E0BF1"/>
    <w:rsid w:val="008E0EC5"/>
    <w:rsid w:val="008E1271"/>
    <w:rsid w:val="008E137E"/>
    <w:rsid w:val="008E13F2"/>
    <w:rsid w:val="008E1407"/>
    <w:rsid w:val="008E14B4"/>
    <w:rsid w:val="008E14DD"/>
    <w:rsid w:val="008E158F"/>
    <w:rsid w:val="008E159A"/>
    <w:rsid w:val="008E183B"/>
    <w:rsid w:val="008E1A5A"/>
    <w:rsid w:val="008E1B34"/>
    <w:rsid w:val="008E1B99"/>
    <w:rsid w:val="008E2038"/>
    <w:rsid w:val="008E2106"/>
    <w:rsid w:val="008E2145"/>
    <w:rsid w:val="008E21B1"/>
    <w:rsid w:val="008E22F2"/>
    <w:rsid w:val="008E23E4"/>
    <w:rsid w:val="008E27EB"/>
    <w:rsid w:val="008E281D"/>
    <w:rsid w:val="008E28A2"/>
    <w:rsid w:val="008E2E11"/>
    <w:rsid w:val="008E2E52"/>
    <w:rsid w:val="008E2F7C"/>
    <w:rsid w:val="008E33FF"/>
    <w:rsid w:val="008E3693"/>
    <w:rsid w:val="008E38DA"/>
    <w:rsid w:val="008E3D6A"/>
    <w:rsid w:val="008E3DBF"/>
    <w:rsid w:val="008E43F9"/>
    <w:rsid w:val="008E48AB"/>
    <w:rsid w:val="008E4C90"/>
    <w:rsid w:val="008E4D17"/>
    <w:rsid w:val="008E4D34"/>
    <w:rsid w:val="008E4FB3"/>
    <w:rsid w:val="008E5020"/>
    <w:rsid w:val="008E503A"/>
    <w:rsid w:val="008E5259"/>
    <w:rsid w:val="008E52C9"/>
    <w:rsid w:val="008E53DB"/>
    <w:rsid w:val="008E56BF"/>
    <w:rsid w:val="008E5711"/>
    <w:rsid w:val="008E5896"/>
    <w:rsid w:val="008E58D5"/>
    <w:rsid w:val="008E5B34"/>
    <w:rsid w:val="008E5C4A"/>
    <w:rsid w:val="008E5C56"/>
    <w:rsid w:val="008E5D1F"/>
    <w:rsid w:val="008E5D47"/>
    <w:rsid w:val="008E5D86"/>
    <w:rsid w:val="008E5DC7"/>
    <w:rsid w:val="008E5E34"/>
    <w:rsid w:val="008E5F36"/>
    <w:rsid w:val="008E6268"/>
    <w:rsid w:val="008E62C7"/>
    <w:rsid w:val="008E639F"/>
    <w:rsid w:val="008E646F"/>
    <w:rsid w:val="008E68F3"/>
    <w:rsid w:val="008E6C5F"/>
    <w:rsid w:val="008E6CCE"/>
    <w:rsid w:val="008E6D64"/>
    <w:rsid w:val="008E6D8A"/>
    <w:rsid w:val="008E6E46"/>
    <w:rsid w:val="008E6ED1"/>
    <w:rsid w:val="008E6FAA"/>
    <w:rsid w:val="008E7098"/>
    <w:rsid w:val="008E7121"/>
    <w:rsid w:val="008E7125"/>
    <w:rsid w:val="008E71E7"/>
    <w:rsid w:val="008E7493"/>
    <w:rsid w:val="008E791D"/>
    <w:rsid w:val="008E7A06"/>
    <w:rsid w:val="008E7AE6"/>
    <w:rsid w:val="008E7B1C"/>
    <w:rsid w:val="008E7C83"/>
    <w:rsid w:val="008F0005"/>
    <w:rsid w:val="008F02DB"/>
    <w:rsid w:val="008F0658"/>
    <w:rsid w:val="008F0B19"/>
    <w:rsid w:val="008F0B5C"/>
    <w:rsid w:val="008F1098"/>
    <w:rsid w:val="008F1154"/>
    <w:rsid w:val="008F1167"/>
    <w:rsid w:val="008F1206"/>
    <w:rsid w:val="008F12D0"/>
    <w:rsid w:val="008F1397"/>
    <w:rsid w:val="008F1519"/>
    <w:rsid w:val="008F16D3"/>
    <w:rsid w:val="008F231F"/>
    <w:rsid w:val="008F24DE"/>
    <w:rsid w:val="008F25F7"/>
    <w:rsid w:val="008F2869"/>
    <w:rsid w:val="008F28E9"/>
    <w:rsid w:val="008F2AFC"/>
    <w:rsid w:val="008F2BD6"/>
    <w:rsid w:val="008F2D75"/>
    <w:rsid w:val="008F2DD3"/>
    <w:rsid w:val="008F2F77"/>
    <w:rsid w:val="008F3159"/>
    <w:rsid w:val="008F31C8"/>
    <w:rsid w:val="008F335D"/>
    <w:rsid w:val="008F34A0"/>
    <w:rsid w:val="008F362F"/>
    <w:rsid w:val="008F373C"/>
    <w:rsid w:val="008F37E2"/>
    <w:rsid w:val="008F3926"/>
    <w:rsid w:val="008F39D5"/>
    <w:rsid w:val="008F3A9A"/>
    <w:rsid w:val="008F3DD6"/>
    <w:rsid w:val="008F3EB2"/>
    <w:rsid w:val="008F3F7A"/>
    <w:rsid w:val="008F40AE"/>
    <w:rsid w:val="008F4214"/>
    <w:rsid w:val="008F444E"/>
    <w:rsid w:val="008F48DC"/>
    <w:rsid w:val="008F4B0D"/>
    <w:rsid w:val="008F4B5D"/>
    <w:rsid w:val="008F4EA9"/>
    <w:rsid w:val="008F4F5D"/>
    <w:rsid w:val="008F59F8"/>
    <w:rsid w:val="008F5D3F"/>
    <w:rsid w:val="008F5F84"/>
    <w:rsid w:val="008F5FF8"/>
    <w:rsid w:val="008F6289"/>
    <w:rsid w:val="008F6480"/>
    <w:rsid w:val="008F67C1"/>
    <w:rsid w:val="008F69E5"/>
    <w:rsid w:val="008F6B8B"/>
    <w:rsid w:val="008F6C85"/>
    <w:rsid w:val="008F6C96"/>
    <w:rsid w:val="008F6EAC"/>
    <w:rsid w:val="008F7114"/>
    <w:rsid w:val="008F72CC"/>
    <w:rsid w:val="008F72E1"/>
    <w:rsid w:val="008F73CB"/>
    <w:rsid w:val="008F743B"/>
    <w:rsid w:val="008F74A2"/>
    <w:rsid w:val="008F7713"/>
    <w:rsid w:val="008F773F"/>
    <w:rsid w:val="008F78BB"/>
    <w:rsid w:val="008F79E0"/>
    <w:rsid w:val="008F7B22"/>
    <w:rsid w:val="008F7EA9"/>
    <w:rsid w:val="008F7F14"/>
    <w:rsid w:val="008F7FE4"/>
    <w:rsid w:val="00900024"/>
    <w:rsid w:val="009004AB"/>
    <w:rsid w:val="009004D0"/>
    <w:rsid w:val="009006CE"/>
    <w:rsid w:val="009007AB"/>
    <w:rsid w:val="009007D2"/>
    <w:rsid w:val="00900835"/>
    <w:rsid w:val="00900880"/>
    <w:rsid w:val="00900931"/>
    <w:rsid w:val="009009C8"/>
    <w:rsid w:val="00900E56"/>
    <w:rsid w:val="009013E9"/>
    <w:rsid w:val="009016B8"/>
    <w:rsid w:val="0090182E"/>
    <w:rsid w:val="00901B33"/>
    <w:rsid w:val="00901BB8"/>
    <w:rsid w:val="00901C57"/>
    <w:rsid w:val="0090210A"/>
    <w:rsid w:val="009021D0"/>
    <w:rsid w:val="00902272"/>
    <w:rsid w:val="009022C4"/>
    <w:rsid w:val="0090233F"/>
    <w:rsid w:val="00902376"/>
    <w:rsid w:val="00902415"/>
    <w:rsid w:val="009024E7"/>
    <w:rsid w:val="0090250A"/>
    <w:rsid w:val="00902881"/>
    <w:rsid w:val="00902B2C"/>
    <w:rsid w:val="009034C8"/>
    <w:rsid w:val="00903875"/>
    <w:rsid w:val="00903D16"/>
    <w:rsid w:val="00903ED3"/>
    <w:rsid w:val="0090404B"/>
    <w:rsid w:val="00904144"/>
    <w:rsid w:val="0090468E"/>
    <w:rsid w:val="009046DF"/>
    <w:rsid w:val="0090486F"/>
    <w:rsid w:val="009048E3"/>
    <w:rsid w:val="00904B77"/>
    <w:rsid w:val="00904B9B"/>
    <w:rsid w:val="00904BEA"/>
    <w:rsid w:val="00904CCE"/>
    <w:rsid w:val="00904E48"/>
    <w:rsid w:val="00905184"/>
    <w:rsid w:val="0090552D"/>
    <w:rsid w:val="00905737"/>
    <w:rsid w:val="009057B3"/>
    <w:rsid w:val="00905BFC"/>
    <w:rsid w:val="00905D39"/>
    <w:rsid w:val="0090615E"/>
    <w:rsid w:val="009062A4"/>
    <w:rsid w:val="009065D8"/>
    <w:rsid w:val="0090661A"/>
    <w:rsid w:val="0090677A"/>
    <w:rsid w:val="009069D5"/>
    <w:rsid w:val="00906B4C"/>
    <w:rsid w:val="00906CEB"/>
    <w:rsid w:val="00906CF4"/>
    <w:rsid w:val="00906FA7"/>
    <w:rsid w:val="00906FC0"/>
    <w:rsid w:val="00907322"/>
    <w:rsid w:val="00907543"/>
    <w:rsid w:val="0090782B"/>
    <w:rsid w:val="00907AF1"/>
    <w:rsid w:val="00907CBE"/>
    <w:rsid w:val="00907F26"/>
    <w:rsid w:val="009100C2"/>
    <w:rsid w:val="00910228"/>
    <w:rsid w:val="00910486"/>
    <w:rsid w:val="009105D3"/>
    <w:rsid w:val="00910715"/>
    <w:rsid w:val="009108F1"/>
    <w:rsid w:val="00911284"/>
    <w:rsid w:val="00911367"/>
    <w:rsid w:val="00911374"/>
    <w:rsid w:val="0091146B"/>
    <w:rsid w:val="0091146E"/>
    <w:rsid w:val="009114A9"/>
    <w:rsid w:val="0091159C"/>
    <w:rsid w:val="00911A92"/>
    <w:rsid w:val="00911B16"/>
    <w:rsid w:val="00911D07"/>
    <w:rsid w:val="00911D52"/>
    <w:rsid w:val="00911FBA"/>
    <w:rsid w:val="009120E2"/>
    <w:rsid w:val="0091211B"/>
    <w:rsid w:val="009124C4"/>
    <w:rsid w:val="0091252C"/>
    <w:rsid w:val="009128C2"/>
    <w:rsid w:val="00912A2A"/>
    <w:rsid w:val="00912C2E"/>
    <w:rsid w:val="00912CBF"/>
    <w:rsid w:val="00912EE6"/>
    <w:rsid w:val="00912F35"/>
    <w:rsid w:val="00912F49"/>
    <w:rsid w:val="00912F9D"/>
    <w:rsid w:val="0091308C"/>
    <w:rsid w:val="00913265"/>
    <w:rsid w:val="009132A0"/>
    <w:rsid w:val="009134F4"/>
    <w:rsid w:val="0091361F"/>
    <w:rsid w:val="0091366F"/>
    <w:rsid w:val="009137F7"/>
    <w:rsid w:val="009138BC"/>
    <w:rsid w:val="009139DC"/>
    <w:rsid w:val="00913A0D"/>
    <w:rsid w:val="00913AA5"/>
    <w:rsid w:val="00913B45"/>
    <w:rsid w:val="00913B4F"/>
    <w:rsid w:val="00913E2E"/>
    <w:rsid w:val="00913E31"/>
    <w:rsid w:val="00913EF4"/>
    <w:rsid w:val="00913FEB"/>
    <w:rsid w:val="00914139"/>
    <w:rsid w:val="009142C3"/>
    <w:rsid w:val="00914532"/>
    <w:rsid w:val="00914590"/>
    <w:rsid w:val="00914B01"/>
    <w:rsid w:val="00914B5A"/>
    <w:rsid w:val="00914CA8"/>
    <w:rsid w:val="00914D19"/>
    <w:rsid w:val="00915032"/>
    <w:rsid w:val="00915126"/>
    <w:rsid w:val="00915140"/>
    <w:rsid w:val="00915216"/>
    <w:rsid w:val="009159E6"/>
    <w:rsid w:val="00915A50"/>
    <w:rsid w:val="00915B2B"/>
    <w:rsid w:val="00915CCD"/>
    <w:rsid w:val="00916210"/>
    <w:rsid w:val="009163B3"/>
    <w:rsid w:val="00916586"/>
    <w:rsid w:val="00916587"/>
    <w:rsid w:val="00916651"/>
    <w:rsid w:val="0091677A"/>
    <w:rsid w:val="00916BD1"/>
    <w:rsid w:val="00916D1B"/>
    <w:rsid w:val="00916EBB"/>
    <w:rsid w:val="00917000"/>
    <w:rsid w:val="00917792"/>
    <w:rsid w:val="00917795"/>
    <w:rsid w:val="009178A4"/>
    <w:rsid w:val="00917CA1"/>
    <w:rsid w:val="00917F95"/>
    <w:rsid w:val="00920063"/>
    <w:rsid w:val="009202D9"/>
    <w:rsid w:val="00920705"/>
    <w:rsid w:val="00920919"/>
    <w:rsid w:val="009209A0"/>
    <w:rsid w:val="00920A6A"/>
    <w:rsid w:val="00920A98"/>
    <w:rsid w:val="00920B75"/>
    <w:rsid w:val="00920CB1"/>
    <w:rsid w:val="00920CD6"/>
    <w:rsid w:val="00920E48"/>
    <w:rsid w:val="0092144D"/>
    <w:rsid w:val="00921888"/>
    <w:rsid w:val="00921A5C"/>
    <w:rsid w:val="00921A8C"/>
    <w:rsid w:val="00921C1C"/>
    <w:rsid w:val="00921DB7"/>
    <w:rsid w:val="009221CE"/>
    <w:rsid w:val="009222CA"/>
    <w:rsid w:val="00922633"/>
    <w:rsid w:val="0092266F"/>
    <w:rsid w:val="009229B6"/>
    <w:rsid w:val="00922EA1"/>
    <w:rsid w:val="0092312D"/>
    <w:rsid w:val="00923698"/>
    <w:rsid w:val="009238FF"/>
    <w:rsid w:val="00923977"/>
    <w:rsid w:val="00923BB7"/>
    <w:rsid w:val="00923CDF"/>
    <w:rsid w:val="00923E5B"/>
    <w:rsid w:val="00924002"/>
    <w:rsid w:val="009240D0"/>
    <w:rsid w:val="009240D3"/>
    <w:rsid w:val="00924157"/>
    <w:rsid w:val="00924219"/>
    <w:rsid w:val="00924236"/>
    <w:rsid w:val="009242B1"/>
    <w:rsid w:val="00924304"/>
    <w:rsid w:val="009244AC"/>
    <w:rsid w:val="0092486F"/>
    <w:rsid w:val="00924B3F"/>
    <w:rsid w:val="00924BB6"/>
    <w:rsid w:val="00924BC3"/>
    <w:rsid w:val="00925235"/>
    <w:rsid w:val="00925484"/>
    <w:rsid w:val="00925534"/>
    <w:rsid w:val="00925539"/>
    <w:rsid w:val="009256A8"/>
    <w:rsid w:val="009256AA"/>
    <w:rsid w:val="009257C8"/>
    <w:rsid w:val="00925951"/>
    <w:rsid w:val="00925B6C"/>
    <w:rsid w:val="00925BC8"/>
    <w:rsid w:val="00925ED8"/>
    <w:rsid w:val="009261AB"/>
    <w:rsid w:val="00926458"/>
    <w:rsid w:val="0092659F"/>
    <w:rsid w:val="00926794"/>
    <w:rsid w:val="00926933"/>
    <w:rsid w:val="00926965"/>
    <w:rsid w:val="00926B69"/>
    <w:rsid w:val="00926C15"/>
    <w:rsid w:val="00926E2F"/>
    <w:rsid w:val="0092731A"/>
    <w:rsid w:val="009273AE"/>
    <w:rsid w:val="00927671"/>
    <w:rsid w:val="009276B0"/>
    <w:rsid w:val="00927758"/>
    <w:rsid w:val="00927787"/>
    <w:rsid w:val="00927809"/>
    <w:rsid w:val="009278C6"/>
    <w:rsid w:val="009278C7"/>
    <w:rsid w:val="00927B13"/>
    <w:rsid w:val="00927D53"/>
    <w:rsid w:val="00927F3F"/>
    <w:rsid w:val="009302B8"/>
    <w:rsid w:val="00930371"/>
    <w:rsid w:val="009305CD"/>
    <w:rsid w:val="0093078E"/>
    <w:rsid w:val="00931630"/>
    <w:rsid w:val="00931EAB"/>
    <w:rsid w:val="00931FC8"/>
    <w:rsid w:val="00932089"/>
    <w:rsid w:val="0093244D"/>
    <w:rsid w:val="009324AF"/>
    <w:rsid w:val="009324C1"/>
    <w:rsid w:val="00932619"/>
    <w:rsid w:val="00932793"/>
    <w:rsid w:val="0093298D"/>
    <w:rsid w:val="00932A06"/>
    <w:rsid w:val="00932A38"/>
    <w:rsid w:val="00933161"/>
    <w:rsid w:val="009331CE"/>
    <w:rsid w:val="00933774"/>
    <w:rsid w:val="00933B3D"/>
    <w:rsid w:val="00933D08"/>
    <w:rsid w:val="00933E00"/>
    <w:rsid w:val="00934184"/>
    <w:rsid w:val="00934293"/>
    <w:rsid w:val="0093442D"/>
    <w:rsid w:val="009344A0"/>
    <w:rsid w:val="00934930"/>
    <w:rsid w:val="009349D4"/>
    <w:rsid w:val="00934A72"/>
    <w:rsid w:val="00934B92"/>
    <w:rsid w:val="00934C5D"/>
    <w:rsid w:val="00934D02"/>
    <w:rsid w:val="00934EDD"/>
    <w:rsid w:val="00934FE7"/>
    <w:rsid w:val="0093512F"/>
    <w:rsid w:val="009353AF"/>
    <w:rsid w:val="009354B6"/>
    <w:rsid w:val="009355CC"/>
    <w:rsid w:val="00935894"/>
    <w:rsid w:val="00935E2E"/>
    <w:rsid w:val="00936365"/>
    <w:rsid w:val="00936470"/>
    <w:rsid w:val="00936B93"/>
    <w:rsid w:val="00936E44"/>
    <w:rsid w:val="00936EC2"/>
    <w:rsid w:val="00936EDD"/>
    <w:rsid w:val="00937157"/>
    <w:rsid w:val="00937544"/>
    <w:rsid w:val="0093787A"/>
    <w:rsid w:val="009379E4"/>
    <w:rsid w:val="00937A06"/>
    <w:rsid w:val="009400B1"/>
    <w:rsid w:val="0094041E"/>
    <w:rsid w:val="009409D1"/>
    <w:rsid w:val="00940D4E"/>
    <w:rsid w:val="00940DA5"/>
    <w:rsid w:val="00940DD7"/>
    <w:rsid w:val="00940E5C"/>
    <w:rsid w:val="0094142E"/>
    <w:rsid w:val="00941BB6"/>
    <w:rsid w:val="0094200E"/>
    <w:rsid w:val="0094221A"/>
    <w:rsid w:val="0094234A"/>
    <w:rsid w:val="0094236A"/>
    <w:rsid w:val="009424BA"/>
    <w:rsid w:val="0094250E"/>
    <w:rsid w:val="00942732"/>
    <w:rsid w:val="00942960"/>
    <w:rsid w:val="00942990"/>
    <w:rsid w:val="00942D43"/>
    <w:rsid w:val="00942E6C"/>
    <w:rsid w:val="00942E85"/>
    <w:rsid w:val="00942ECD"/>
    <w:rsid w:val="00943420"/>
    <w:rsid w:val="0094344D"/>
    <w:rsid w:val="009436C7"/>
    <w:rsid w:val="009437BF"/>
    <w:rsid w:val="00944010"/>
    <w:rsid w:val="00944051"/>
    <w:rsid w:val="0094408D"/>
    <w:rsid w:val="0094439F"/>
    <w:rsid w:val="0094445A"/>
    <w:rsid w:val="00944ABF"/>
    <w:rsid w:val="00944B0F"/>
    <w:rsid w:val="00944D2D"/>
    <w:rsid w:val="009458E0"/>
    <w:rsid w:val="00945932"/>
    <w:rsid w:val="0094593B"/>
    <w:rsid w:val="00945994"/>
    <w:rsid w:val="00945B2D"/>
    <w:rsid w:val="00945B6A"/>
    <w:rsid w:val="00945BA6"/>
    <w:rsid w:val="00945D33"/>
    <w:rsid w:val="00945FD3"/>
    <w:rsid w:val="00946414"/>
    <w:rsid w:val="009464D6"/>
    <w:rsid w:val="009468C7"/>
    <w:rsid w:val="00946E84"/>
    <w:rsid w:val="0094727C"/>
    <w:rsid w:val="00947380"/>
    <w:rsid w:val="0094743E"/>
    <w:rsid w:val="00947A52"/>
    <w:rsid w:val="00947BF1"/>
    <w:rsid w:val="00947C07"/>
    <w:rsid w:val="00947F88"/>
    <w:rsid w:val="00950071"/>
    <w:rsid w:val="009502AB"/>
    <w:rsid w:val="00950520"/>
    <w:rsid w:val="009509AF"/>
    <w:rsid w:val="00950D24"/>
    <w:rsid w:val="00950D2A"/>
    <w:rsid w:val="00950E50"/>
    <w:rsid w:val="00950F75"/>
    <w:rsid w:val="00951264"/>
    <w:rsid w:val="00951371"/>
    <w:rsid w:val="009517B7"/>
    <w:rsid w:val="009519DB"/>
    <w:rsid w:val="00951AC1"/>
    <w:rsid w:val="00951AFC"/>
    <w:rsid w:val="00951C1A"/>
    <w:rsid w:val="00952180"/>
    <w:rsid w:val="00952189"/>
    <w:rsid w:val="00952230"/>
    <w:rsid w:val="0095238F"/>
    <w:rsid w:val="00952492"/>
    <w:rsid w:val="009527EB"/>
    <w:rsid w:val="00952A83"/>
    <w:rsid w:val="00952B06"/>
    <w:rsid w:val="00952B0E"/>
    <w:rsid w:val="00952C39"/>
    <w:rsid w:val="00952F06"/>
    <w:rsid w:val="00953039"/>
    <w:rsid w:val="00953913"/>
    <w:rsid w:val="00953D72"/>
    <w:rsid w:val="00953E74"/>
    <w:rsid w:val="009540DC"/>
    <w:rsid w:val="0095488D"/>
    <w:rsid w:val="009548F0"/>
    <w:rsid w:val="00954A17"/>
    <w:rsid w:val="00954B95"/>
    <w:rsid w:val="00954E32"/>
    <w:rsid w:val="009550CD"/>
    <w:rsid w:val="00955288"/>
    <w:rsid w:val="0095543D"/>
    <w:rsid w:val="0095546E"/>
    <w:rsid w:val="00955487"/>
    <w:rsid w:val="009556AD"/>
    <w:rsid w:val="009558DE"/>
    <w:rsid w:val="00955B15"/>
    <w:rsid w:val="00955C34"/>
    <w:rsid w:val="00955C4C"/>
    <w:rsid w:val="00955D8B"/>
    <w:rsid w:val="00955DAC"/>
    <w:rsid w:val="00955EE7"/>
    <w:rsid w:val="00955F1D"/>
    <w:rsid w:val="009564AB"/>
    <w:rsid w:val="0095658B"/>
    <w:rsid w:val="00956BC8"/>
    <w:rsid w:val="00956CF4"/>
    <w:rsid w:val="00956D31"/>
    <w:rsid w:val="00956E34"/>
    <w:rsid w:val="00956E86"/>
    <w:rsid w:val="00956F8C"/>
    <w:rsid w:val="009573EA"/>
    <w:rsid w:val="00957525"/>
    <w:rsid w:val="0095754C"/>
    <w:rsid w:val="009578BC"/>
    <w:rsid w:val="00957A40"/>
    <w:rsid w:val="00957B30"/>
    <w:rsid w:val="00960047"/>
    <w:rsid w:val="009600F9"/>
    <w:rsid w:val="00960242"/>
    <w:rsid w:val="009603C0"/>
    <w:rsid w:val="00960473"/>
    <w:rsid w:val="00960583"/>
    <w:rsid w:val="009608AB"/>
    <w:rsid w:val="00960AE2"/>
    <w:rsid w:val="00960FC3"/>
    <w:rsid w:val="009611D9"/>
    <w:rsid w:val="009611E6"/>
    <w:rsid w:val="0096121F"/>
    <w:rsid w:val="009614D7"/>
    <w:rsid w:val="0096154B"/>
    <w:rsid w:val="0096163C"/>
    <w:rsid w:val="00961706"/>
    <w:rsid w:val="00961763"/>
    <w:rsid w:val="00961774"/>
    <w:rsid w:val="009617C0"/>
    <w:rsid w:val="009619B8"/>
    <w:rsid w:val="00961A18"/>
    <w:rsid w:val="00961C09"/>
    <w:rsid w:val="00961DB6"/>
    <w:rsid w:val="00961DB9"/>
    <w:rsid w:val="00961FF7"/>
    <w:rsid w:val="00962171"/>
    <w:rsid w:val="00962C2A"/>
    <w:rsid w:val="00962D24"/>
    <w:rsid w:val="00962D99"/>
    <w:rsid w:val="0096303C"/>
    <w:rsid w:val="009632BC"/>
    <w:rsid w:val="00963352"/>
    <w:rsid w:val="0096374D"/>
    <w:rsid w:val="0096376A"/>
    <w:rsid w:val="0096376D"/>
    <w:rsid w:val="009638DF"/>
    <w:rsid w:val="00963F73"/>
    <w:rsid w:val="00963F77"/>
    <w:rsid w:val="00964204"/>
    <w:rsid w:val="0096454D"/>
    <w:rsid w:val="00964586"/>
    <w:rsid w:val="009645CB"/>
    <w:rsid w:val="00964C31"/>
    <w:rsid w:val="00964C7E"/>
    <w:rsid w:val="00964FF8"/>
    <w:rsid w:val="009650BB"/>
    <w:rsid w:val="0096513B"/>
    <w:rsid w:val="009652C4"/>
    <w:rsid w:val="0096536B"/>
    <w:rsid w:val="009653C6"/>
    <w:rsid w:val="009653D2"/>
    <w:rsid w:val="009654B8"/>
    <w:rsid w:val="009659C1"/>
    <w:rsid w:val="00965A1B"/>
    <w:rsid w:val="00965B57"/>
    <w:rsid w:val="00965CC4"/>
    <w:rsid w:val="00965DB7"/>
    <w:rsid w:val="00965EFA"/>
    <w:rsid w:val="00966081"/>
    <w:rsid w:val="00966150"/>
    <w:rsid w:val="0096622C"/>
    <w:rsid w:val="009664F4"/>
    <w:rsid w:val="009667E6"/>
    <w:rsid w:val="00966A8B"/>
    <w:rsid w:val="00966E1F"/>
    <w:rsid w:val="00967104"/>
    <w:rsid w:val="00967998"/>
    <w:rsid w:val="00967EAE"/>
    <w:rsid w:val="00967F57"/>
    <w:rsid w:val="009702F9"/>
    <w:rsid w:val="009704AF"/>
    <w:rsid w:val="0097088C"/>
    <w:rsid w:val="00970934"/>
    <w:rsid w:val="00970A75"/>
    <w:rsid w:val="00970B33"/>
    <w:rsid w:val="00970CF2"/>
    <w:rsid w:val="00970EE3"/>
    <w:rsid w:val="00971065"/>
    <w:rsid w:val="00971077"/>
    <w:rsid w:val="009710E2"/>
    <w:rsid w:val="0097118E"/>
    <w:rsid w:val="00971671"/>
    <w:rsid w:val="00971780"/>
    <w:rsid w:val="00971A9B"/>
    <w:rsid w:val="00971ADB"/>
    <w:rsid w:val="00971AFF"/>
    <w:rsid w:val="00971C64"/>
    <w:rsid w:val="00971E62"/>
    <w:rsid w:val="00971F1D"/>
    <w:rsid w:val="009727C5"/>
    <w:rsid w:val="00972ACE"/>
    <w:rsid w:val="00972AE0"/>
    <w:rsid w:val="00972CFF"/>
    <w:rsid w:val="00972E52"/>
    <w:rsid w:val="009730D4"/>
    <w:rsid w:val="0097318E"/>
    <w:rsid w:val="00973393"/>
    <w:rsid w:val="0097371E"/>
    <w:rsid w:val="00973805"/>
    <w:rsid w:val="00973868"/>
    <w:rsid w:val="0097398D"/>
    <w:rsid w:val="00973994"/>
    <w:rsid w:val="00973A9F"/>
    <w:rsid w:val="00973D61"/>
    <w:rsid w:val="00973ECE"/>
    <w:rsid w:val="009741B2"/>
    <w:rsid w:val="009745EC"/>
    <w:rsid w:val="0097478E"/>
    <w:rsid w:val="00974A83"/>
    <w:rsid w:val="00974D78"/>
    <w:rsid w:val="00974F1B"/>
    <w:rsid w:val="00974F4D"/>
    <w:rsid w:val="0097507A"/>
    <w:rsid w:val="0097522B"/>
    <w:rsid w:val="0097523C"/>
    <w:rsid w:val="00975708"/>
    <w:rsid w:val="00975713"/>
    <w:rsid w:val="00975770"/>
    <w:rsid w:val="009758E7"/>
    <w:rsid w:val="00975966"/>
    <w:rsid w:val="00975A8D"/>
    <w:rsid w:val="00975A90"/>
    <w:rsid w:val="00976173"/>
    <w:rsid w:val="00976181"/>
    <w:rsid w:val="00976219"/>
    <w:rsid w:val="0097642C"/>
    <w:rsid w:val="00976A53"/>
    <w:rsid w:val="00976BB0"/>
    <w:rsid w:val="009771C8"/>
    <w:rsid w:val="009776F9"/>
    <w:rsid w:val="00977714"/>
    <w:rsid w:val="009778EC"/>
    <w:rsid w:val="00977CAB"/>
    <w:rsid w:val="00977F8B"/>
    <w:rsid w:val="00977FB9"/>
    <w:rsid w:val="0098013B"/>
    <w:rsid w:val="009805C1"/>
    <w:rsid w:val="00980776"/>
    <w:rsid w:val="0098089F"/>
    <w:rsid w:val="009808A8"/>
    <w:rsid w:val="00980C4E"/>
    <w:rsid w:val="00980C9A"/>
    <w:rsid w:val="00980F85"/>
    <w:rsid w:val="00981142"/>
    <w:rsid w:val="0098142F"/>
    <w:rsid w:val="009816F1"/>
    <w:rsid w:val="00981721"/>
    <w:rsid w:val="00981CC1"/>
    <w:rsid w:val="00981D8C"/>
    <w:rsid w:val="00981E41"/>
    <w:rsid w:val="00982045"/>
    <w:rsid w:val="00982161"/>
    <w:rsid w:val="00982432"/>
    <w:rsid w:val="009824B2"/>
    <w:rsid w:val="00982630"/>
    <w:rsid w:val="0098297D"/>
    <w:rsid w:val="00982E04"/>
    <w:rsid w:val="00982F87"/>
    <w:rsid w:val="009833E8"/>
    <w:rsid w:val="00983560"/>
    <w:rsid w:val="009836C2"/>
    <w:rsid w:val="00983761"/>
    <w:rsid w:val="00983CA3"/>
    <w:rsid w:val="00983E29"/>
    <w:rsid w:val="00983E9F"/>
    <w:rsid w:val="00984394"/>
    <w:rsid w:val="009843B6"/>
    <w:rsid w:val="00984499"/>
    <w:rsid w:val="009845F5"/>
    <w:rsid w:val="009846B4"/>
    <w:rsid w:val="0098471C"/>
    <w:rsid w:val="009848DA"/>
    <w:rsid w:val="00984B12"/>
    <w:rsid w:val="00984D01"/>
    <w:rsid w:val="00984D57"/>
    <w:rsid w:val="00984F50"/>
    <w:rsid w:val="009857C2"/>
    <w:rsid w:val="009858F8"/>
    <w:rsid w:val="00985A99"/>
    <w:rsid w:val="009860D1"/>
    <w:rsid w:val="0098635B"/>
    <w:rsid w:val="009865C7"/>
    <w:rsid w:val="00986BB2"/>
    <w:rsid w:val="00986C3F"/>
    <w:rsid w:val="00986CC6"/>
    <w:rsid w:val="00986EA1"/>
    <w:rsid w:val="00986FE8"/>
    <w:rsid w:val="0098710E"/>
    <w:rsid w:val="009871DA"/>
    <w:rsid w:val="00987423"/>
    <w:rsid w:val="0098753E"/>
    <w:rsid w:val="00987751"/>
    <w:rsid w:val="00990016"/>
    <w:rsid w:val="009900B9"/>
    <w:rsid w:val="009900C6"/>
    <w:rsid w:val="009902B8"/>
    <w:rsid w:val="00990E7A"/>
    <w:rsid w:val="00990FC0"/>
    <w:rsid w:val="00990FF7"/>
    <w:rsid w:val="0099111A"/>
    <w:rsid w:val="0099142D"/>
    <w:rsid w:val="0099154D"/>
    <w:rsid w:val="009916B6"/>
    <w:rsid w:val="00991889"/>
    <w:rsid w:val="00991D6C"/>
    <w:rsid w:val="00992827"/>
    <w:rsid w:val="00992E58"/>
    <w:rsid w:val="00992FA9"/>
    <w:rsid w:val="009930B2"/>
    <w:rsid w:val="009935E8"/>
    <w:rsid w:val="00993CB0"/>
    <w:rsid w:val="00993DCF"/>
    <w:rsid w:val="009943DE"/>
    <w:rsid w:val="00994420"/>
    <w:rsid w:val="00994510"/>
    <w:rsid w:val="00994EEF"/>
    <w:rsid w:val="009950AF"/>
    <w:rsid w:val="0099511C"/>
    <w:rsid w:val="00995261"/>
    <w:rsid w:val="0099552C"/>
    <w:rsid w:val="00995563"/>
    <w:rsid w:val="00995697"/>
    <w:rsid w:val="00995952"/>
    <w:rsid w:val="00995C1F"/>
    <w:rsid w:val="00995C5F"/>
    <w:rsid w:val="00995D54"/>
    <w:rsid w:val="00995E37"/>
    <w:rsid w:val="00995EF3"/>
    <w:rsid w:val="00995F69"/>
    <w:rsid w:val="00996250"/>
    <w:rsid w:val="009962C7"/>
    <w:rsid w:val="009962F8"/>
    <w:rsid w:val="0099638D"/>
    <w:rsid w:val="009963B4"/>
    <w:rsid w:val="009964C6"/>
    <w:rsid w:val="009964D5"/>
    <w:rsid w:val="009965E3"/>
    <w:rsid w:val="00996714"/>
    <w:rsid w:val="009967A8"/>
    <w:rsid w:val="00996AF8"/>
    <w:rsid w:val="00996C6B"/>
    <w:rsid w:val="00996CE7"/>
    <w:rsid w:val="00996F6D"/>
    <w:rsid w:val="00996FE3"/>
    <w:rsid w:val="00997318"/>
    <w:rsid w:val="0099772A"/>
    <w:rsid w:val="00997A35"/>
    <w:rsid w:val="00997C71"/>
    <w:rsid w:val="00997F26"/>
    <w:rsid w:val="009A01A7"/>
    <w:rsid w:val="009A0406"/>
    <w:rsid w:val="009A1061"/>
    <w:rsid w:val="009A119E"/>
    <w:rsid w:val="009A13D6"/>
    <w:rsid w:val="009A1731"/>
    <w:rsid w:val="009A19B2"/>
    <w:rsid w:val="009A1D0C"/>
    <w:rsid w:val="009A20E9"/>
    <w:rsid w:val="009A221C"/>
    <w:rsid w:val="009A2265"/>
    <w:rsid w:val="009A2654"/>
    <w:rsid w:val="009A2681"/>
    <w:rsid w:val="009A2856"/>
    <w:rsid w:val="009A2A50"/>
    <w:rsid w:val="009A2AA3"/>
    <w:rsid w:val="009A2D88"/>
    <w:rsid w:val="009A2DD0"/>
    <w:rsid w:val="009A2DF2"/>
    <w:rsid w:val="009A2F39"/>
    <w:rsid w:val="009A2F4F"/>
    <w:rsid w:val="009A300E"/>
    <w:rsid w:val="009A3118"/>
    <w:rsid w:val="009A3242"/>
    <w:rsid w:val="009A3359"/>
    <w:rsid w:val="009A34F6"/>
    <w:rsid w:val="009A36A0"/>
    <w:rsid w:val="009A3A4A"/>
    <w:rsid w:val="009A3E72"/>
    <w:rsid w:val="009A3EFE"/>
    <w:rsid w:val="009A4093"/>
    <w:rsid w:val="009A4169"/>
    <w:rsid w:val="009A429F"/>
    <w:rsid w:val="009A4602"/>
    <w:rsid w:val="009A483F"/>
    <w:rsid w:val="009A4958"/>
    <w:rsid w:val="009A4A99"/>
    <w:rsid w:val="009A4B91"/>
    <w:rsid w:val="009A4C6C"/>
    <w:rsid w:val="009A4E07"/>
    <w:rsid w:val="009A4F44"/>
    <w:rsid w:val="009A5221"/>
    <w:rsid w:val="009A5235"/>
    <w:rsid w:val="009A5337"/>
    <w:rsid w:val="009A57D4"/>
    <w:rsid w:val="009A59EA"/>
    <w:rsid w:val="009A5AB6"/>
    <w:rsid w:val="009A5C05"/>
    <w:rsid w:val="009A5C7B"/>
    <w:rsid w:val="009A62FB"/>
    <w:rsid w:val="009A6312"/>
    <w:rsid w:val="009A6549"/>
    <w:rsid w:val="009A69DC"/>
    <w:rsid w:val="009A7073"/>
    <w:rsid w:val="009A73F9"/>
    <w:rsid w:val="009A770E"/>
    <w:rsid w:val="009A789B"/>
    <w:rsid w:val="009A7B53"/>
    <w:rsid w:val="009A7B64"/>
    <w:rsid w:val="009A7C39"/>
    <w:rsid w:val="009A7C85"/>
    <w:rsid w:val="009A7D32"/>
    <w:rsid w:val="009B0076"/>
    <w:rsid w:val="009B0255"/>
    <w:rsid w:val="009B092E"/>
    <w:rsid w:val="009B09B2"/>
    <w:rsid w:val="009B0C80"/>
    <w:rsid w:val="009B10B4"/>
    <w:rsid w:val="009B1304"/>
    <w:rsid w:val="009B13A8"/>
    <w:rsid w:val="009B140F"/>
    <w:rsid w:val="009B1451"/>
    <w:rsid w:val="009B154F"/>
    <w:rsid w:val="009B1569"/>
    <w:rsid w:val="009B15A9"/>
    <w:rsid w:val="009B160D"/>
    <w:rsid w:val="009B1848"/>
    <w:rsid w:val="009B1CC7"/>
    <w:rsid w:val="009B1CD8"/>
    <w:rsid w:val="009B2178"/>
    <w:rsid w:val="009B22F5"/>
    <w:rsid w:val="009B2326"/>
    <w:rsid w:val="009B241D"/>
    <w:rsid w:val="009B2435"/>
    <w:rsid w:val="009B26C6"/>
    <w:rsid w:val="009B27C2"/>
    <w:rsid w:val="009B2929"/>
    <w:rsid w:val="009B297E"/>
    <w:rsid w:val="009B29D8"/>
    <w:rsid w:val="009B2A89"/>
    <w:rsid w:val="009B3183"/>
    <w:rsid w:val="009B33DD"/>
    <w:rsid w:val="009B367A"/>
    <w:rsid w:val="009B3812"/>
    <w:rsid w:val="009B395E"/>
    <w:rsid w:val="009B3BBD"/>
    <w:rsid w:val="009B3C1A"/>
    <w:rsid w:val="009B3EA0"/>
    <w:rsid w:val="009B406E"/>
    <w:rsid w:val="009B43FE"/>
    <w:rsid w:val="009B457B"/>
    <w:rsid w:val="009B4582"/>
    <w:rsid w:val="009B46C4"/>
    <w:rsid w:val="009B492F"/>
    <w:rsid w:val="009B4CA0"/>
    <w:rsid w:val="009B4CA8"/>
    <w:rsid w:val="009B4CD8"/>
    <w:rsid w:val="009B4E94"/>
    <w:rsid w:val="009B5146"/>
    <w:rsid w:val="009B528E"/>
    <w:rsid w:val="009B5349"/>
    <w:rsid w:val="009B54D3"/>
    <w:rsid w:val="009B5599"/>
    <w:rsid w:val="009B56C8"/>
    <w:rsid w:val="009B57F6"/>
    <w:rsid w:val="009B5ACF"/>
    <w:rsid w:val="009B5DE4"/>
    <w:rsid w:val="009B5E6F"/>
    <w:rsid w:val="009B5EBB"/>
    <w:rsid w:val="009B5F8B"/>
    <w:rsid w:val="009B67D2"/>
    <w:rsid w:val="009B6C30"/>
    <w:rsid w:val="009B7168"/>
    <w:rsid w:val="009B71F0"/>
    <w:rsid w:val="009B7240"/>
    <w:rsid w:val="009B7609"/>
    <w:rsid w:val="009B7773"/>
    <w:rsid w:val="009B77D9"/>
    <w:rsid w:val="009B78EA"/>
    <w:rsid w:val="009B7929"/>
    <w:rsid w:val="009B7A44"/>
    <w:rsid w:val="009B7AE3"/>
    <w:rsid w:val="009B7E39"/>
    <w:rsid w:val="009B7E5C"/>
    <w:rsid w:val="009C0087"/>
    <w:rsid w:val="009C0276"/>
    <w:rsid w:val="009C02F9"/>
    <w:rsid w:val="009C0CBA"/>
    <w:rsid w:val="009C0CBB"/>
    <w:rsid w:val="009C0DD3"/>
    <w:rsid w:val="009C0F2D"/>
    <w:rsid w:val="009C1597"/>
    <w:rsid w:val="009C169D"/>
    <w:rsid w:val="009C17DD"/>
    <w:rsid w:val="009C1B35"/>
    <w:rsid w:val="009C1BAF"/>
    <w:rsid w:val="009C1C4C"/>
    <w:rsid w:val="009C24E9"/>
    <w:rsid w:val="009C2549"/>
    <w:rsid w:val="009C264E"/>
    <w:rsid w:val="009C2B9A"/>
    <w:rsid w:val="009C2BAE"/>
    <w:rsid w:val="009C2D68"/>
    <w:rsid w:val="009C2F09"/>
    <w:rsid w:val="009C31BC"/>
    <w:rsid w:val="009C35F7"/>
    <w:rsid w:val="009C38DE"/>
    <w:rsid w:val="009C3964"/>
    <w:rsid w:val="009C3B24"/>
    <w:rsid w:val="009C3C33"/>
    <w:rsid w:val="009C40CE"/>
    <w:rsid w:val="009C41FC"/>
    <w:rsid w:val="009C421D"/>
    <w:rsid w:val="009C4413"/>
    <w:rsid w:val="009C45AB"/>
    <w:rsid w:val="009C4631"/>
    <w:rsid w:val="009C4654"/>
    <w:rsid w:val="009C477A"/>
    <w:rsid w:val="009C4F4E"/>
    <w:rsid w:val="009C5126"/>
    <w:rsid w:val="009C512A"/>
    <w:rsid w:val="009C52D9"/>
    <w:rsid w:val="009C53F3"/>
    <w:rsid w:val="009C59B0"/>
    <w:rsid w:val="009C5EA8"/>
    <w:rsid w:val="009C615B"/>
    <w:rsid w:val="009C62F2"/>
    <w:rsid w:val="009C63D8"/>
    <w:rsid w:val="009C64FB"/>
    <w:rsid w:val="009C66D5"/>
    <w:rsid w:val="009C77D4"/>
    <w:rsid w:val="009C7AA5"/>
    <w:rsid w:val="009C7DB4"/>
    <w:rsid w:val="009C7DF7"/>
    <w:rsid w:val="009C7E54"/>
    <w:rsid w:val="009D0310"/>
    <w:rsid w:val="009D0487"/>
    <w:rsid w:val="009D0C53"/>
    <w:rsid w:val="009D0F20"/>
    <w:rsid w:val="009D130E"/>
    <w:rsid w:val="009D1422"/>
    <w:rsid w:val="009D144E"/>
    <w:rsid w:val="009D15E3"/>
    <w:rsid w:val="009D18D4"/>
    <w:rsid w:val="009D1B0E"/>
    <w:rsid w:val="009D1B73"/>
    <w:rsid w:val="009D1C6F"/>
    <w:rsid w:val="009D1D30"/>
    <w:rsid w:val="009D1F21"/>
    <w:rsid w:val="009D21A9"/>
    <w:rsid w:val="009D256A"/>
    <w:rsid w:val="009D26E3"/>
    <w:rsid w:val="009D2A6B"/>
    <w:rsid w:val="009D2C14"/>
    <w:rsid w:val="009D2F62"/>
    <w:rsid w:val="009D31EF"/>
    <w:rsid w:val="009D3282"/>
    <w:rsid w:val="009D354F"/>
    <w:rsid w:val="009D35FD"/>
    <w:rsid w:val="009D3888"/>
    <w:rsid w:val="009D39D8"/>
    <w:rsid w:val="009D3BE1"/>
    <w:rsid w:val="009D3D48"/>
    <w:rsid w:val="009D3E9E"/>
    <w:rsid w:val="009D4118"/>
    <w:rsid w:val="009D45B8"/>
    <w:rsid w:val="009D4962"/>
    <w:rsid w:val="009D4A26"/>
    <w:rsid w:val="009D4A47"/>
    <w:rsid w:val="009D4A99"/>
    <w:rsid w:val="009D4BBA"/>
    <w:rsid w:val="009D4E86"/>
    <w:rsid w:val="009D510C"/>
    <w:rsid w:val="009D536D"/>
    <w:rsid w:val="009D54AD"/>
    <w:rsid w:val="009D5868"/>
    <w:rsid w:val="009D5975"/>
    <w:rsid w:val="009D59EC"/>
    <w:rsid w:val="009D5CD3"/>
    <w:rsid w:val="009D5D7C"/>
    <w:rsid w:val="009D5DFE"/>
    <w:rsid w:val="009D6370"/>
    <w:rsid w:val="009D6542"/>
    <w:rsid w:val="009D6720"/>
    <w:rsid w:val="009D6967"/>
    <w:rsid w:val="009D6ABE"/>
    <w:rsid w:val="009D72B8"/>
    <w:rsid w:val="009D7303"/>
    <w:rsid w:val="009D77B8"/>
    <w:rsid w:val="009D7873"/>
    <w:rsid w:val="009D7D01"/>
    <w:rsid w:val="009E0155"/>
    <w:rsid w:val="009E0165"/>
    <w:rsid w:val="009E016D"/>
    <w:rsid w:val="009E034B"/>
    <w:rsid w:val="009E06C1"/>
    <w:rsid w:val="009E08E3"/>
    <w:rsid w:val="009E0A08"/>
    <w:rsid w:val="009E0A43"/>
    <w:rsid w:val="009E0A5D"/>
    <w:rsid w:val="009E0B22"/>
    <w:rsid w:val="009E0BB4"/>
    <w:rsid w:val="009E1396"/>
    <w:rsid w:val="009E13B4"/>
    <w:rsid w:val="009E13D9"/>
    <w:rsid w:val="009E1672"/>
    <w:rsid w:val="009E1788"/>
    <w:rsid w:val="009E17C6"/>
    <w:rsid w:val="009E1C35"/>
    <w:rsid w:val="009E1E3D"/>
    <w:rsid w:val="009E2115"/>
    <w:rsid w:val="009E21A4"/>
    <w:rsid w:val="009E22F5"/>
    <w:rsid w:val="009E2535"/>
    <w:rsid w:val="009E25D3"/>
    <w:rsid w:val="009E263C"/>
    <w:rsid w:val="009E2875"/>
    <w:rsid w:val="009E2AE1"/>
    <w:rsid w:val="009E2CAB"/>
    <w:rsid w:val="009E2D15"/>
    <w:rsid w:val="009E2E23"/>
    <w:rsid w:val="009E314E"/>
    <w:rsid w:val="009E34C5"/>
    <w:rsid w:val="009E34EC"/>
    <w:rsid w:val="009E35C4"/>
    <w:rsid w:val="009E36B8"/>
    <w:rsid w:val="009E384F"/>
    <w:rsid w:val="009E3929"/>
    <w:rsid w:val="009E3944"/>
    <w:rsid w:val="009E3972"/>
    <w:rsid w:val="009E3E93"/>
    <w:rsid w:val="009E3EC2"/>
    <w:rsid w:val="009E4191"/>
    <w:rsid w:val="009E4B78"/>
    <w:rsid w:val="009E4BBF"/>
    <w:rsid w:val="009E4CC1"/>
    <w:rsid w:val="009E4CF0"/>
    <w:rsid w:val="009E4DE7"/>
    <w:rsid w:val="009E4E2A"/>
    <w:rsid w:val="009E4ED0"/>
    <w:rsid w:val="009E532A"/>
    <w:rsid w:val="009E57E7"/>
    <w:rsid w:val="009E5C93"/>
    <w:rsid w:val="009E5EB2"/>
    <w:rsid w:val="009E5FE0"/>
    <w:rsid w:val="009E621A"/>
    <w:rsid w:val="009E637E"/>
    <w:rsid w:val="009E63F8"/>
    <w:rsid w:val="009E6725"/>
    <w:rsid w:val="009E690E"/>
    <w:rsid w:val="009E6DB2"/>
    <w:rsid w:val="009E6F07"/>
    <w:rsid w:val="009E720D"/>
    <w:rsid w:val="009E740A"/>
    <w:rsid w:val="009E749B"/>
    <w:rsid w:val="009E758A"/>
    <w:rsid w:val="009E75B6"/>
    <w:rsid w:val="009E78E0"/>
    <w:rsid w:val="009E79EB"/>
    <w:rsid w:val="009E7A73"/>
    <w:rsid w:val="009E7B00"/>
    <w:rsid w:val="009E7B45"/>
    <w:rsid w:val="009F0014"/>
    <w:rsid w:val="009F01B0"/>
    <w:rsid w:val="009F0305"/>
    <w:rsid w:val="009F0310"/>
    <w:rsid w:val="009F0A63"/>
    <w:rsid w:val="009F0A97"/>
    <w:rsid w:val="009F13AF"/>
    <w:rsid w:val="009F13EB"/>
    <w:rsid w:val="009F15DB"/>
    <w:rsid w:val="009F17E6"/>
    <w:rsid w:val="009F1AE6"/>
    <w:rsid w:val="009F1B72"/>
    <w:rsid w:val="009F1DD2"/>
    <w:rsid w:val="009F1F13"/>
    <w:rsid w:val="009F20F9"/>
    <w:rsid w:val="009F2142"/>
    <w:rsid w:val="009F215C"/>
    <w:rsid w:val="009F2174"/>
    <w:rsid w:val="009F2224"/>
    <w:rsid w:val="009F268D"/>
    <w:rsid w:val="009F2739"/>
    <w:rsid w:val="009F27A1"/>
    <w:rsid w:val="009F27E0"/>
    <w:rsid w:val="009F2856"/>
    <w:rsid w:val="009F285D"/>
    <w:rsid w:val="009F2BBC"/>
    <w:rsid w:val="009F2E66"/>
    <w:rsid w:val="009F30F4"/>
    <w:rsid w:val="009F32AD"/>
    <w:rsid w:val="009F3CCB"/>
    <w:rsid w:val="009F3D8D"/>
    <w:rsid w:val="009F42BA"/>
    <w:rsid w:val="009F4305"/>
    <w:rsid w:val="009F436B"/>
    <w:rsid w:val="009F4380"/>
    <w:rsid w:val="009F497A"/>
    <w:rsid w:val="009F4C6F"/>
    <w:rsid w:val="009F4F91"/>
    <w:rsid w:val="009F517A"/>
    <w:rsid w:val="009F52B2"/>
    <w:rsid w:val="009F535D"/>
    <w:rsid w:val="009F5502"/>
    <w:rsid w:val="009F55A4"/>
    <w:rsid w:val="009F560D"/>
    <w:rsid w:val="009F56BB"/>
    <w:rsid w:val="009F5834"/>
    <w:rsid w:val="009F5896"/>
    <w:rsid w:val="009F59D0"/>
    <w:rsid w:val="009F5AA8"/>
    <w:rsid w:val="009F5AC8"/>
    <w:rsid w:val="009F5C82"/>
    <w:rsid w:val="009F6311"/>
    <w:rsid w:val="009F647D"/>
    <w:rsid w:val="009F6496"/>
    <w:rsid w:val="009F6547"/>
    <w:rsid w:val="009F671C"/>
    <w:rsid w:val="009F692D"/>
    <w:rsid w:val="009F69C4"/>
    <w:rsid w:val="009F6AD4"/>
    <w:rsid w:val="009F6B93"/>
    <w:rsid w:val="009F6BAF"/>
    <w:rsid w:val="009F6C15"/>
    <w:rsid w:val="009F6C4A"/>
    <w:rsid w:val="009F6CEE"/>
    <w:rsid w:val="009F7395"/>
    <w:rsid w:val="009F739D"/>
    <w:rsid w:val="009F75B0"/>
    <w:rsid w:val="009F75DD"/>
    <w:rsid w:val="009F76D0"/>
    <w:rsid w:val="009F77B1"/>
    <w:rsid w:val="009F78BF"/>
    <w:rsid w:val="009F791C"/>
    <w:rsid w:val="009F79C6"/>
    <w:rsid w:val="009F7F97"/>
    <w:rsid w:val="00A00204"/>
    <w:rsid w:val="00A00470"/>
    <w:rsid w:val="00A00559"/>
    <w:rsid w:val="00A00762"/>
    <w:rsid w:val="00A007A1"/>
    <w:rsid w:val="00A008B1"/>
    <w:rsid w:val="00A00922"/>
    <w:rsid w:val="00A00AAB"/>
    <w:rsid w:val="00A00B42"/>
    <w:rsid w:val="00A00F26"/>
    <w:rsid w:val="00A01084"/>
    <w:rsid w:val="00A01344"/>
    <w:rsid w:val="00A013DB"/>
    <w:rsid w:val="00A0161D"/>
    <w:rsid w:val="00A01750"/>
    <w:rsid w:val="00A01D78"/>
    <w:rsid w:val="00A02230"/>
    <w:rsid w:val="00A02932"/>
    <w:rsid w:val="00A02B18"/>
    <w:rsid w:val="00A02B84"/>
    <w:rsid w:val="00A02EF7"/>
    <w:rsid w:val="00A0315F"/>
    <w:rsid w:val="00A03227"/>
    <w:rsid w:val="00A034E4"/>
    <w:rsid w:val="00A03729"/>
    <w:rsid w:val="00A039F0"/>
    <w:rsid w:val="00A03EAD"/>
    <w:rsid w:val="00A03EBC"/>
    <w:rsid w:val="00A03EEF"/>
    <w:rsid w:val="00A03F5E"/>
    <w:rsid w:val="00A03FFD"/>
    <w:rsid w:val="00A042E8"/>
    <w:rsid w:val="00A0474A"/>
    <w:rsid w:val="00A04AAF"/>
    <w:rsid w:val="00A050C6"/>
    <w:rsid w:val="00A055AF"/>
    <w:rsid w:val="00A05647"/>
    <w:rsid w:val="00A056B0"/>
    <w:rsid w:val="00A05755"/>
    <w:rsid w:val="00A0639B"/>
    <w:rsid w:val="00A0654C"/>
    <w:rsid w:val="00A06D5C"/>
    <w:rsid w:val="00A06E3C"/>
    <w:rsid w:val="00A06F4C"/>
    <w:rsid w:val="00A071EB"/>
    <w:rsid w:val="00A0784B"/>
    <w:rsid w:val="00A0791C"/>
    <w:rsid w:val="00A079FB"/>
    <w:rsid w:val="00A07B59"/>
    <w:rsid w:val="00A07E4F"/>
    <w:rsid w:val="00A10043"/>
    <w:rsid w:val="00A100AA"/>
    <w:rsid w:val="00A10ADB"/>
    <w:rsid w:val="00A10CDB"/>
    <w:rsid w:val="00A10D6D"/>
    <w:rsid w:val="00A10E2B"/>
    <w:rsid w:val="00A10E88"/>
    <w:rsid w:val="00A10FF0"/>
    <w:rsid w:val="00A11028"/>
    <w:rsid w:val="00A1110B"/>
    <w:rsid w:val="00A112DF"/>
    <w:rsid w:val="00A116CD"/>
    <w:rsid w:val="00A118DE"/>
    <w:rsid w:val="00A11988"/>
    <w:rsid w:val="00A119D5"/>
    <w:rsid w:val="00A11A70"/>
    <w:rsid w:val="00A11B4E"/>
    <w:rsid w:val="00A11B82"/>
    <w:rsid w:val="00A11C6D"/>
    <w:rsid w:val="00A12315"/>
    <w:rsid w:val="00A13083"/>
    <w:rsid w:val="00A1314B"/>
    <w:rsid w:val="00A1336C"/>
    <w:rsid w:val="00A13375"/>
    <w:rsid w:val="00A13669"/>
    <w:rsid w:val="00A138D6"/>
    <w:rsid w:val="00A13A5A"/>
    <w:rsid w:val="00A13E72"/>
    <w:rsid w:val="00A1454E"/>
    <w:rsid w:val="00A14640"/>
    <w:rsid w:val="00A14968"/>
    <w:rsid w:val="00A149D8"/>
    <w:rsid w:val="00A14A6D"/>
    <w:rsid w:val="00A14FAD"/>
    <w:rsid w:val="00A155AD"/>
    <w:rsid w:val="00A158FA"/>
    <w:rsid w:val="00A15973"/>
    <w:rsid w:val="00A159DB"/>
    <w:rsid w:val="00A15C82"/>
    <w:rsid w:val="00A15D69"/>
    <w:rsid w:val="00A160C2"/>
    <w:rsid w:val="00A16230"/>
    <w:rsid w:val="00A166EA"/>
    <w:rsid w:val="00A1693D"/>
    <w:rsid w:val="00A16965"/>
    <w:rsid w:val="00A16CCB"/>
    <w:rsid w:val="00A16CCC"/>
    <w:rsid w:val="00A17002"/>
    <w:rsid w:val="00A17150"/>
    <w:rsid w:val="00A17320"/>
    <w:rsid w:val="00A17377"/>
    <w:rsid w:val="00A174B6"/>
    <w:rsid w:val="00A1779F"/>
    <w:rsid w:val="00A179D7"/>
    <w:rsid w:val="00A17AF1"/>
    <w:rsid w:val="00A17C04"/>
    <w:rsid w:val="00A17D3C"/>
    <w:rsid w:val="00A2072A"/>
    <w:rsid w:val="00A20CCE"/>
    <w:rsid w:val="00A20D06"/>
    <w:rsid w:val="00A20D43"/>
    <w:rsid w:val="00A2114D"/>
    <w:rsid w:val="00A21175"/>
    <w:rsid w:val="00A21328"/>
    <w:rsid w:val="00A21B3D"/>
    <w:rsid w:val="00A21C5A"/>
    <w:rsid w:val="00A21CD0"/>
    <w:rsid w:val="00A21DD9"/>
    <w:rsid w:val="00A21E6C"/>
    <w:rsid w:val="00A21F7B"/>
    <w:rsid w:val="00A21F9E"/>
    <w:rsid w:val="00A22266"/>
    <w:rsid w:val="00A222F6"/>
    <w:rsid w:val="00A2253A"/>
    <w:rsid w:val="00A2254E"/>
    <w:rsid w:val="00A22ACC"/>
    <w:rsid w:val="00A23189"/>
    <w:rsid w:val="00A23199"/>
    <w:rsid w:val="00A231BC"/>
    <w:rsid w:val="00A237E5"/>
    <w:rsid w:val="00A23804"/>
    <w:rsid w:val="00A23848"/>
    <w:rsid w:val="00A23D27"/>
    <w:rsid w:val="00A241B0"/>
    <w:rsid w:val="00A241CE"/>
    <w:rsid w:val="00A246E2"/>
    <w:rsid w:val="00A24718"/>
    <w:rsid w:val="00A24738"/>
    <w:rsid w:val="00A24AD0"/>
    <w:rsid w:val="00A24D39"/>
    <w:rsid w:val="00A251F6"/>
    <w:rsid w:val="00A256DE"/>
    <w:rsid w:val="00A25722"/>
    <w:rsid w:val="00A258D1"/>
    <w:rsid w:val="00A259EC"/>
    <w:rsid w:val="00A25A79"/>
    <w:rsid w:val="00A25DC9"/>
    <w:rsid w:val="00A26145"/>
    <w:rsid w:val="00A26180"/>
    <w:rsid w:val="00A26441"/>
    <w:rsid w:val="00A265A1"/>
    <w:rsid w:val="00A267A2"/>
    <w:rsid w:val="00A269A8"/>
    <w:rsid w:val="00A2758D"/>
    <w:rsid w:val="00A275CE"/>
    <w:rsid w:val="00A278B6"/>
    <w:rsid w:val="00A27969"/>
    <w:rsid w:val="00A27C1C"/>
    <w:rsid w:val="00A303DD"/>
    <w:rsid w:val="00A30466"/>
    <w:rsid w:val="00A3075A"/>
    <w:rsid w:val="00A30AA6"/>
    <w:rsid w:val="00A30C04"/>
    <w:rsid w:val="00A30CBB"/>
    <w:rsid w:val="00A30F0C"/>
    <w:rsid w:val="00A31033"/>
    <w:rsid w:val="00A31235"/>
    <w:rsid w:val="00A31283"/>
    <w:rsid w:val="00A3128E"/>
    <w:rsid w:val="00A3139D"/>
    <w:rsid w:val="00A3148E"/>
    <w:rsid w:val="00A3190E"/>
    <w:rsid w:val="00A31B69"/>
    <w:rsid w:val="00A31BCA"/>
    <w:rsid w:val="00A31C5C"/>
    <w:rsid w:val="00A31E6B"/>
    <w:rsid w:val="00A31FD5"/>
    <w:rsid w:val="00A325E0"/>
    <w:rsid w:val="00A3266A"/>
    <w:rsid w:val="00A32AC4"/>
    <w:rsid w:val="00A32B8C"/>
    <w:rsid w:val="00A32C18"/>
    <w:rsid w:val="00A3350D"/>
    <w:rsid w:val="00A3359E"/>
    <w:rsid w:val="00A33661"/>
    <w:rsid w:val="00A33714"/>
    <w:rsid w:val="00A339FC"/>
    <w:rsid w:val="00A33F1D"/>
    <w:rsid w:val="00A33F9D"/>
    <w:rsid w:val="00A34149"/>
    <w:rsid w:val="00A3414E"/>
    <w:rsid w:val="00A34283"/>
    <w:rsid w:val="00A34285"/>
    <w:rsid w:val="00A3440B"/>
    <w:rsid w:val="00A345E1"/>
    <w:rsid w:val="00A34A88"/>
    <w:rsid w:val="00A34A9B"/>
    <w:rsid w:val="00A34A9E"/>
    <w:rsid w:val="00A34E7F"/>
    <w:rsid w:val="00A34F65"/>
    <w:rsid w:val="00A352D2"/>
    <w:rsid w:val="00A35339"/>
    <w:rsid w:val="00A3540C"/>
    <w:rsid w:val="00A3560D"/>
    <w:rsid w:val="00A3560E"/>
    <w:rsid w:val="00A35702"/>
    <w:rsid w:val="00A3586F"/>
    <w:rsid w:val="00A36026"/>
    <w:rsid w:val="00A36277"/>
    <w:rsid w:val="00A3640B"/>
    <w:rsid w:val="00A3641E"/>
    <w:rsid w:val="00A36495"/>
    <w:rsid w:val="00A370BE"/>
    <w:rsid w:val="00A3711F"/>
    <w:rsid w:val="00A37652"/>
    <w:rsid w:val="00A37D88"/>
    <w:rsid w:val="00A37DB8"/>
    <w:rsid w:val="00A37F71"/>
    <w:rsid w:val="00A37FAC"/>
    <w:rsid w:val="00A400F3"/>
    <w:rsid w:val="00A402AB"/>
    <w:rsid w:val="00A404AC"/>
    <w:rsid w:val="00A404DF"/>
    <w:rsid w:val="00A405A4"/>
    <w:rsid w:val="00A40692"/>
    <w:rsid w:val="00A407B6"/>
    <w:rsid w:val="00A408F9"/>
    <w:rsid w:val="00A40AC5"/>
    <w:rsid w:val="00A40B1E"/>
    <w:rsid w:val="00A40DA3"/>
    <w:rsid w:val="00A40FD2"/>
    <w:rsid w:val="00A41225"/>
    <w:rsid w:val="00A41229"/>
    <w:rsid w:val="00A412AC"/>
    <w:rsid w:val="00A4133A"/>
    <w:rsid w:val="00A41432"/>
    <w:rsid w:val="00A41471"/>
    <w:rsid w:val="00A4166F"/>
    <w:rsid w:val="00A41892"/>
    <w:rsid w:val="00A41A27"/>
    <w:rsid w:val="00A41C94"/>
    <w:rsid w:val="00A41D86"/>
    <w:rsid w:val="00A41EBB"/>
    <w:rsid w:val="00A421B8"/>
    <w:rsid w:val="00A421D9"/>
    <w:rsid w:val="00A4237C"/>
    <w:rsid w:val="00A4239F"/>
    <w:rsid w:val="00A424A7"/>
    <w:rsid w:val="00A425B6"/>
    <w:rsid w:val="00A425C5"/>
    <w:rsid w:val="00A42780"/>
    <w:rsid w:val="00A428A7"/>
    <w:rsid w:val="00A42BB0"/>
    <w:rsid w:val="00A42C10"/>
    <w:rsid w:val="00A42CAB"/>
    <w:rsid w:val="00A42EC5"/>
    <w:rsid w:val="00A431C6"/>
    <w:rsid w:val="00A433BE"/>
    <w:rsid w:val="00A433DB"/>
    <w:rsid w:val="00A4369A"/>
    <w:rsid w:val="00A43709"/>
    <w:rsid w:val="00A437D0"/>
    <w:rsid w:val="00A4397D"/>
    <w:rsid w:val="00A43A55"/>
    <w:rsid w:val="00A43AFF"/>
    <w:rsid w:val="00A43C8C"/>
    <w:rsid w:val="00A43CE9"/>
    <w:rsid w:val="00A43F74"/>
    <w:rsid w:val="00A43F96"/>
    <w:rsid w:val="00A44009"/>
    <w:rsid w:val="00A44090"/>
    <w:rsid w:val="00A44296"/>
    <w:rsid w:val="00A44322"/>
    <w:rsid w:val="00A446F3"/>
    <w:rsid w:val="00A4488D"/>
    <w:rsid w:val="00A448EE"/>
    <w:rsid w:val="00A44B63"/>
    <w:rsid w:val="00A44BB1"/>
    <w:rsid w:val="00A4501F"/>
    <w:rsid w:val="00A45488"/>
    <w:rsid w:val="00A45518"/>
    <w:rsid w:val="00A456F9"/>
    <w:rsid w:val="00A45873"/>
    <w:rsid w:val="00A45A8E"/>
    <w:rsid w:val="00A45E1E"/>
    <w:rsid w:val="00A45FC7"/>
    <w:rsid w:val="00A46271"/>
    <w:rsid w:val="00A4643C"/>
    <w:rsid w:val="00A46607"/>
    <w:rsid w:val="00A46644"/>
    <w:rsid w:val="00A46659"/>
    <w:rsid w:val="00A46785"/>
    <w:rsid w:val="00A46914"/>
    <w:rsid w:val="00A46B73"/>
    <w:rsid w:val="00A46D16"/>
    <w:rsid w:val="00A46D79"/>
    <w:rsid w:val="00A46F77"/>
    <w:rsid w:val="00A47030"/>
    <w:rsid w:val="00A471F7"/>
    <w:rsid w:val="00A474CD"/>
    <w:rsid w:val="00A474E2"/>
    <w:rsid w:val="00A47555"/>
    <w:rsid w:val="00A47730"/>
    <w:rsid w:val="00A477AE"/>
    <w:rsid w:val="00A502EA"/>
    <w:rsid w:val="00A5042C"/>
    <w:rsid w:val="00A50479"/>
    <w:rsid w:val="00A50A59"/>
    <w:rsid w:val="00A50C38"/>
    <w:rsid w:val="00A50FA4"/>
    <w:rsid w:val="00A5113B"/>
    <w:rsid w:val="00A51394"/>
    <w:rsid w:val="00A51493"/>
    <w:rsid w:val="00A515D9"/>
    <w:rsid w:val="00A51608"/>
    <w:rsid w:val="00A517A8"/>
    <w:rsid w:val="00A51A01"/>
    <w:rsid w:val="00A51A18"/>
    <w:rsid w:val="00A51DEA"/>
    <w:rsid w:val="00A5228C"/>
    <w:rsid w:val="00A5242A"/>
    <w:rsid w:val="00A525D3"/>
    <w:rsid w:val="00A5278F"/>
    <w:rsid w:val="00A52BB1"/>
    <w:rsid w:val="00A52E08"/>
    <w:rsid w:val="00A52F49"/>
    <w:rsid w:val="00A52F78"/>
    <w:rsid w:val="00A53666"/>
    <w:rsid w:val="00A53879"/>
    <w:rsid w:val="00A53EA9"/>
    <w:rsid w:val="00A540BB"/>
    <w:rsid w:val="00A541E8"/>
    <w:rsid w:val="00A543DC"/>
    <w:rsid w:val="00A543F3"/>
    <w:rsid w:val="00A54413"/>
    <w:rsid w:val="00A54449"/>
    <w:rsid w:val="00A544A6"/>
    <w:rsid w:val="00A549A7"/>
    <w:rsid w:val="00A54C76"/>
    <w:rsid w:val="00A54D23"/>
    <w:rsid w:val="00A54E29"/>
    <w:rsid w:val="00A54E2A"/>
    <w:rsid w:val="00A55079"/>
    <w:rsid w:val="00A550C6"/>
    <w:rsid w:val="00A5520E"/>
    <w:rsid w:val="00A55239"/>
    <w:rsid w:val="00A55341"/>
    <w:rsid w:val="00A554FB"/>
    <w:rsid w:val="00A555C7"/>
    <w:rsid w:val="00A555EA"/>
    <w:rsid w:val="00A558F6"/>
    <w:rsid w:val="00A55917"/>
    <w:rsid w:val="00A561F6"/>
    <w:rsid w:val="00A562C3"/>
    <w:rsid w:val="00A56434"/>
    <w:rsid w:val="00A564AA"/>
    <w:rsid w:val="00A56862"/>
    <w:rsid w:val="00A56886"/>
    <w:rsid w:val="00A5694C"/>
    <w:rsid w:val="00A569E9"/>
    <w:rsid w:val="00A56B08"/>
    <w:rsid w:val="00A56C4D"/>
    <w:rsid w:val="00A56CC3"/>
    <w:rsid w:val="00A56E1E"/>
    <w:rsid w:val="00A5706A"/>
    <w:rsid w:val="00A57139"/>
    <w:rsid w:val="00A57C2F"/>
    <w:rsid w:val="00A57C9C"/>
    <w:rsid w:val="00A57D66"/>
    <w:rsid w:val="00A57FF4"/>
    <w:rsid w:val="00A6045F"/>
    <w:rsid w:val="00A6057E"/>
    <w:rsid w:val="00A607E4"/>
    <w:rsid w:val="00A6090F"/>
    <w:rsid w:val="00A60959"/>
    <w:rsid w:val="00A6097F"/>
    <w:rsid w:val="00A60B88"/>
    <w:rsid w:val="00A60B9A"/>
    <w:rsid w:val="00A60C30"/>
    <w:rsid w:val="00A60DAF"/>
    <w:rsid w:val="00A61218"/>
    <w:rsid w:val="00A613AF"/>
    <w:rsid w:val="00A615AA"/>
    <w:rsid w:val="00A61A0C"/>
    <w:rsid w:val="00A61E2C"/>
    <w:rsid w:val="00A61EDD"/>
    <w:rsid w:val="00A61FDF"/>
    <w:rsid w:val="00A62176"/>
    <w:rsid w:val="00A6229B"/>
    <w:rsid w:val="00A622BC"/>
    <w:rsid w:val="00A622F8"/>
    <w:rsid w:val="00A62633"/>
    <w:rsid w:val="00A62671"/>
    <w:rsid w:val="00A6280A"/>
    <w:rsid w:val="00A6298D"/>
    <w:rsid w:val="00A62C0B"/>
    <w:rsid w:val="00A62D21"/>
    <w:rsid w:val="00A62D32"/>
    <w:rsid w:val="00A631A6"/>
    <w:rsid w:val="00A631DA"/>
    <w:rsid w:val="00A63467"/>
    <w:rsid w:val="00A63574"/>
    <w:rsid w:val="00A63584"/>
    <w:rsid w:val="00A63677"/>
    <w:rsid w:val="00A63698"/>
    <w:rsid w:val="00A63903"/>
    <w:rsid w:val="00A63CB3"/>
    <w:rsid w:val="00A63EB9"/>
    <w:rsid w:val="00A640B0"/>
    <w:rsid w:val="00A642E3"/>
    <w:rsid w:val="00A643B5"/>
    <w:rsid w:val="00A643C4"/>
    <w:rsid w:val="00A6486F"/>
    <w:rsid w:val="00A64874"/>
    <w:rsid w:val="00A648BF"/>
    <w:rsid w:val="00A64931"/>
    <w:rsid w:val="00A64B9A"/>
    <w:rsid w:val="00A651DD"/>
    <w:rsid w:val="00A651E5"/>
    <w:rsid w:val="00A65217"/>
    <w:rsid w:val="00A6553E"/>
    <w:rsid w:val="00A655B5"/>
    <w:rsid w:val="00A659F2"/>
    <w:rsid w:val="00A663AE"/>
    <w:rsid w:val="00A665F9"/>
    <w:rsid w:val="00A66693"/>
    <w:rsid w:val="00A6693E"/>
    <w:rsid w:val="00A66C9F"/>
    <w:rsid w:val="00A66F50"/>
    <w:rsid w:val="00A67085"/>
    <w:rsid w:val="00A67642"/>
    <w:rsid w:val="00A677D7"/>
    <w:rsid w:val="00A67950"/>
    <w:rsid w:val="00A67A92"/>
    <w:rsid w:val="00A67D34"/>
    <w:rsid w:val="00A700F1"/>
    <w:rsid w:val="00A70165"/>
    <w:rsid w:val="00A70213"/>
    <w:rsid w:val="00A702CD"/>
    <w:rsid w:val="00A70510"/>
    <w:rsid w:val="00A706D0"/>
    <w:rsid w:val="00A70960"/>
    <w:rsid w:val="00A70E22"/>
    <w:rsid w:val="00A70E60"/>
    <w:rsid w:val="00A70F72"/>
    <w:rsid w:val="00A71082"/>
    <w:rsid w:val="00A7138E"/>
    <w:rsid w:val="00A71440"/>
    <w:rsid w:val="00A7149A"/>
    <w:rsid w:val="00A71571"/>
    <w:rsid w:val="00A717E6"/>
    <w:rsid w:val="00A7189A"/>
    <w:rsid w:val="00A71ADB"/>
    <w:rsid w:val="00A71D15"/>
    <w:rsid w:val="00A723C4"/>
    <w:rsid w:val="00A7275E"/>
    <w:rsid w:val="00A728CE"/>
    <w:rsid w:val="00A72E55"/>
    <w:rsid w:val="00A72EEF"/>
    <w:rsid w:val="00A73044"/>
    <w:rsid w:val="00A7304B"/>
    <w:rsid w:val="00A731CE"/>
    <w:rsid w:val="00A73316"/>
    <w:rsid w:val="00A73419"/>
    <w:rsid w:val="00A73439"/>
    <w:rsid w:val="00A73957"/>
    <w:rsid w:val="00A73AC6"/>
    <w:rsid w:val="00A73B3F"/>
    <w:rsid w:val="00A73C27"/>
    <w:rsid w:val="00A73D55"/>
    <w:rsid w:val="00A73F44"/>
    <w:rsid w:val="00A7435E"/>
    <w:rsid w:val="00A746C5"/>
    <w:rsid w:val="00A746DC"/>
    <w:rsid w:val="00A748A9"/>
    <w:rsid w:val="00A74A14"/>
    <w:rsid w:val="00A74A35"/>
    <w:rsid w:val="00A74A86"/>
    <w:rsid w:val="00A74CAF"/>
    <w:rsid w:val="00A74CC3"/>
    <w:rsid w:val="00A74D8E"/>
    <w:rsid w:val="00A754EB"/>
    <w:rsid w:val="00A75536"/>
    <w:rsid w:val="00A75982"/>
    <w:rsid w:val="00A75AEF"/>
    <w:rsid w:val="00A75B0E"/>
    <w:rsid w:val="00A75BDE"/>
    <w:rsid w:val="00A75CD6"/>
    <w:rsid w:val="00A75D6D"/>
    <w:rsid w:val="00A761F2"/>
    <w:rsid w:val="00A7620D"/>
    <w:rsid w:val="00A76617"/>
    <w:rsid w:val="00A76650"/>
    <w:rsid w:val="00A7666F"/>
    <w:rsid w:val="00A76B8D"/>
    <w:rsid w:val="00A76E26"/>
    <w:rsid w:val="00A76EE1"/>
    <w:rsid w:val="00A770B9"/>
    <w:rsid w:val="00A77105"/>
    <w:rsid w:val="00A77690"/>
    <w:rsid w:val="00A776D0"/>
    <w:rsid w:val="00A7771E"/>
    <w:rsid w:val="00A77C42"/>
    <w:rsid w:val="00A77D4D"/>
    <w:rsid w:val="00A77E30"/>
    <w:rsid w:val="00A77EE0"/>
    <w:rsid w:val="00A8001B"/>
    <w:rsid w:val="00A804E3"/>
    <w:rsid w:val="00A806C2"/>
    <w:rsid w:val="00A809F7"/>
    <w:rsid w:val="00A80A30"/>
    <w:rsid w:val="00A80A77"/>
    <w:rsid w:val="00A81076"/>
    <w:rsid w:val="00A8144C"/>
    <w:rsid w:val="00A8150A"/>
    <w:rsid w:val="00A816F8"/>
    <w:rsid w:val="00A81701"/>
    <w:rsid w:val="00A81BBC"/>
    <w:rsid w:val="00A81C66"/>
    <w:rsid w:val="00A81C7F"/>
    <w:rsid w:val="00A81DAB"/>
    <w:rsid w:val="00A81E20"/>
    <w:rsid w:val="00A81E7C"/>
    <w:rsid w:val="00A81F9E"/>
    <w:rsid w:val="00A8210F"/>
    <w:rsid w:val="00A821D6"/>
    <w:rsid w:val="00A829D0"/>
    <w:rsid w:val="00A829E4"/>
    <w:rsid w:val="00A82A66"/>
    <w:rsid w:val="00A82B0C"/>
    <w:rsid w:val="00A82EA4"/>
    <w:rsid w:val="00A831CF"/>
    <w:rsid w:val="00A835D5"/>
    <w:rsid w:val="00A83974"/>
    <w:rsid w:val="00A83D14"/>
    <w:rsid w:val="00A83E7A"/>
    <w:rsid w:val="00A84434"/>
    <w:rsid w:val="00A84442"/>
    <w:rsid w:val="00A846A8"/>
    <w:rsid w:val="00A847A1"/>
    <w:rsid w:val="00A849C3"/>
    <w:rsid w:val="00A8536B"/>
    <w:rsid w:val="00A856A4"/>
    <w:rsid w:val="00A857F3"/>
    <w:rsid w:val="00A8588F"/>
    <w:rsid w:val="00A85BF7"/>
    <w:rsid w:val="00A85E14"/>
    <w:rsid w:val="00A86283"/>
    <w:rsid w:val="00A862E2"/>
    <w:rsid w:val="00A863CB"/>
    <w:rsid w:val="00A86411"/>
    <w:rsid w:val="00A864A0"/>
    <w:rsid w:val="00A86515"/>
    <w:rsid w:val="00A865E4"/>
    <w:rsid w:val="00A867C2"/>
    <w:rsid w:val="00A86975"/>
    <w:rsid w:val="00A8698B"/>
    <w:rsid w:val="00A86A00"/>
    <w:rsid w:val="00A86A4B"/>
    <w:rsid w:val="00A86AEE"/>
    <w:rsid w:val="00A86B03"/>
    <w:rsid w:val="00A872D2"/>
    <w:rsid w:val="00A87306"/>
    <w:rsid w:val="00A873E8"/>
    <w:rsid w:val="00A875BB"/>
    <w:rsid w:val="00A879C4"/>
    <w:rsid w:val="00A87A25"/>
    <w:rsid w:val="00A87A72"/>
    <w:rsid w:val="00A87F0B"/>
    <w:rsid w:val="00A87FA2"/>
    <w:rsid w:val="00A9039B"/>
    <w:rsid w:val="00A90882"/>
    <w:rsid w:val="00A9095B"/>
    <w:rsid w:val="00A90970"/>
    <w:rsid w:val="00A90CFC"/>
    <w:rsid w:val="00A90DBB"/>
    <w:rsid w:val="00A9113F"/>
    <w:rsid w:val="00A912FE"/>
    <w:rsid w:val="00A91842"/>
    <w:rsid w:val="00A9185F"/>
    <w:rsid w:val="00A919D4"/>
    <w:rsid w:val="00A91CA1"/>
    <w:rsid w:val="00A9236B"/>
    <w:rsid w:val="00A924A3"/>
    <w:rsid w:val="00A9252F"/>
    <w:rsid w:val="00A92878"/>
    <w:rsid w:val="00A928C8"/>
    <w:rsid w:val="00A92A9D"/>
    <w:rsid w:val="00A92AAB"/>
    <w:rsid w:val="00A92B0C"/>
    <w:rsid w:val="00A92C5F"/>
    <w:rsid w:val="00A92FF8"/>
    <w:rsid w:val="00A93061"/>
    <w:rsid w:val="00A93551"/>
    <w:rsid w:val="00A93588"/>
    <w:rsid w:val="00A935F7"/>
    <w:rsid w:val="00A93B19"/>
    <w:rsid w:val="00A93D21"/>
    <w:rsid w:val="00A93E79"/>
    <w:rsid w:val="00A93F8D"/>
    <w:rsid w:val="00A94A1D"/>
    <w:rsid w:val="00A94A7A"/>
    <w:rsid w:val="00A94C79"/>
    <w:rsid w:val="00A94CBC"/>
    <w:rsid w:val="00A94E97"/>
    <w:rsid w:val="00A94EAD"/>
    <w:rsid w:val="00A9516D"/>
    <w:rsid w:val="00A9528A"/>
    <w:rsid w:val="00A9573C"/>
    <w:rsid w:val="00A95768"/>
    <w:rsid w:val="00A9577C"/>
    <w:rsid w:val="00A9588F"/>
    <w:rsid w:val="00A95942"/>
    <w:rsid w:val="00A95A58"/>
    <w:rsid w:val="00A95ADE"/>
    <w:rsid w:val="00A95B84"/>
    <w:rsid w:val="00A95D28"/>
    <w:rsid w:val="00A9613D"/>
    <w:rsid w:val="00A96167"/>
    <w:rsid w:val="00A96320"/>
    <w:rsid w:val="00A96541"/>
    <w:rsid w:val="00A96690"/>
    <w:rsid w:val="00A96701"/>
    <w:rsid w:val="00A96718"/>
    <w:rsid w:val="00A96860"/>
    <w:rsid w:val="00A96BE3"/>
    <w:rsid w:val="00A96DCB"/>
    <w:rsid w:val="00A96F82"/>
    <w:rsid w:val="00A972C8"/>
    <w:rsid w:val="00A9776E"/>
    <w:rsid w:val="00A978E4"/>
    <w:rsid w:val="00A9795B"/>
    <w:rsid w:val="00A97C49"/>
    <w:rsid w:val="00A97DE3"/>
    <w:rsid w:val="00A97FAE"/>
    <w:rsid w:val="00AA00E1"/>
    <w:rsid w:val="00AA0883"/>
    <w:rsid w:val="00AA0A11"/>
    <w:rsid w:val="00AA0C95"/>
    <w:rsid w:val="00AA0F5C"/>
    <w:rsid w:val="00AA1021"/>
    <w:rsid w:val="00AA119C"/>
    <w:rsid w:val="00AA13AE"/>
    <w:rsid w:val="00AA16AF"/>
    <w:rsid w:val="00AA195C"/>
    <w:rsid w:val="00AA1CBE"/>
    <w:rsid w:val="00AA232D"/>
    <w:rsid w:val="00AA2C11"/>
    <w:rsid w:val="00AA2D1F"/>
    <w:rsid w:val="00AA31A0"/>
    <w:rsid w:val="00AA32C3"/>
    <w:rsid w:val="00AA391C"/>
    <w:rsid w:val="00AA3930"/>
    <w:rsid w:val="00AA39BC"/>
    <w:rsid w:val="00AA3A90"/>
    <w:rsid w:val="00AA3BA5"/>
    <w:rsid w:val="00AA3C84"/>
    <w:rsid w:val="00AA4014"/>
    <w:rsid w:val="00AA41C6"/>
    <w:rsid w:val="00AA4756"/>
    <w:rsid w:val="00AA476D"/>
    <w:rsid w:val="00AA4888"/>
    <w:rsid w:val="00AA4E88"/>
    <w:rsid w:val="00AA4FF0"/>
    <w:rsid w:val="00AA5214"/>
    <w:rsid w:val="00AA547A"/>
    <w:rsid w:val="00AA5752"/>
    <w:rsid w:val="00AA597A"/>
    <w:rsid w:val="00AA5ABF"/>
    <w:rsid w:val="00AA5AC7"/>
    <w:rsid w:val="00AA5B30"/>
    <w:rsid w:val="00AA5B33"/>
    <w:rsid w:val="00AA5BFE"/>
    <w:rsid w:val="00AA5D2D"/>
    <w:rsid w:val="00AA5EB3"/>
    <w:rsid w:val="00AA5EE1"/>
    <w:rsid w:val="00AA62EA"/>
    <w:rsid w:val="00AA6411"/>
    <w:rsid w:val="00AA6768"/>
    <w:rsid w:val="00AA67AE"/>
    <w:rsid w:val="00AA68C1"/>
    <w:rsid w:val="00AA692A"/>
    <w:rsid w:val="00AA6D1A"/>
    <w:rsid w:val="00AA6EDB"/>
    <w:rsid w:val="00AA6EF0"/>
    <w:rsid w:val="00AA70D3"/>
    <w:rsid w:val="00AA7202"/>
    <w:rsid w:val="00AA7430"/>
    <w:rsid w:val="00AA75A6"/>
    <w:rsid w:val="00AA75F2"/>
    <w:rsid w:val="00AA7665"/>
    <w:rsid w:val="00AA7919"/>
    <w:rsid w:val="00AA7DDE"/>
    <w:rsid w:val="00AB0006"/>
    <w:rsid w:val="00AB0012"/>
    <w:rsid w:val="00AB03A0"/>
    <w:rsid w:val="00AB03C7"/>
    <w:rsid w:val="00AB0696"/>
    <w:rsid w:val="00AB07DE"/>
    <w:rsid w:val="00AB0946"/>
    <w:rsid w:val="00AB0B9F"/>
    <w:rsid w:val="00AB0D7E"/>
    <w:rsid w:val="00AB0F42"/>
    <w:rsid w:val="00AB0FC8"/>
    <w:rsid w:val="00AB1059"/>
    <w:rsid w:val="00AB10E2"/>
    <w:rsid w:val="00AB12C0"/>
    <w:rsid w:val="00AB12E9"/>
    <w:rsid w:val="00AB193E"/>
    <w:rsid w:val="00AB1A62"/>
    <w:rsid w:val="00AB1D5D"/>
    <w:rsid w:val="00AB1D83"/>
    <w:rsid w:val="00AB1DFB"/>
    <w:rsid w:val="00AB2175"/>
    <w:rsid w:val="00AB21AF"/>
    <w:rsid w:val="00AB21DB"/>
    <w:rsid w:val="00AB23D7"/>
    <w:rsid w:val="00AB24A7"/>
    <w:rsid w:val="00AB2557"/>
    <w:rsid w:val="00AB2851"/>
    <w:rsid w:val="00AB3005"/>
    <w:rsid w:val="00AB305A"/>
    <w:rsid w:val="00AB3120"/>
    <w:rsid w:val="00AB32E7"/>
    <w:rsid w:val="00AB340C"/>
    <w:rsid w:val="00AB36DB"/>
    <w:rsid w:val="00AB3927"/>
    <w:rsid w:val="00AB3AD8"/>
    <w:rsid w:val="00AB3AEA"/>
    <w:rsid w:val="00AB3E5B"/>
    <w:rsid w:val="00AB3E9A"/>
    <w:rsid w:val="00AB3F83"/>
    <w:rsid w:val="00AB430B"/>
    <w:rsid w:val="00AB4355"/>
    <w:rsid w:val="00AB444A"/>
    <w:rsid w:val="00AB44C8"/>
    <w:rsid w:val="00AB4518"/>
    <w:rsid w:val="00AB4917"/>
    <w:rsid w:val="00AB4939"/>
    <w:rsid w:val="00AB50A8"/>
    <w:rsid w:val="00AB5119"/>
    <w:rsid w:val="00AB53C3"/>
    <w:rsid w:val="00AB57D7"/>
    <w:rsid w:val="00AB5874"/>
    <w:rsid w:val="00AB5879"/>
    <w:rsid w:val="00AB58DD"/>
    <w:rsid w:val="00AB5ADE"/>
    <w:rsid w:val="00AB5E89"/>
    <w:rsid w:val="00AB607D"/>
    <w:rsid w:val="00AB6250"/>
    <w:rsid w:val="00AB6273"/>
    <w:rsid w:val="00AB660D"/>
    <w:rsid w:val="00AB67FA"/>
    <w:rsid w:val="00AB6A57"/>
    <w:rsid w:val="00AB6A8A"/>
    <w:rsid w:val="00AB6BB1"/>
    <w:rsid w:val="00AB6BE2"/>
    <w:rsid w:val="00AB6EF0"/>
    <w:rsid w:val="00AB70AA"/>
    <w:rsid w:val="00AB7123"/>
    <w:rsid w:val="00AB73C5"/>
    <w:rsid w:val="00AB74EE"/>
    <w:rsid w:val="00AB76CE"/>
    <w:rsid w:val="00AB79FE"/>
    <w:rsid w:val="00AB7C06"/>
    <w:rsid w:val="00AB7D5F"/>
    <w:rsid w:val="00AB7FCD"/>
    <w:rsid w:val="00AC01C9"/>
    <w:rsid w:val="00AC01CD"/>
    <w:rsid w:val="00AC01CE"/>
    <w:rsid w:val="00AC049E"/>
    <w:rsid w:val="00AC0951"/>
    <w:rsid w:val="00AC0A25"/>
    <w:rsid w:val="00AC0BF3"/>
    <w:rsid w:val="00AC0D13"/>
    <w:rsid w:val="00AC0DB1"/>
    <w:rsid w:val="00AC0DF6"/>
    <w:rsid w:val="00AC0EBB"/>
    <w:rsid w:val="00AC0EE1"/>
    <w:rsid w:val="00AC1021"/>
    <w:rsid w:val="00AC1112"/>
    <w:rsid w:val="00AC1237"/>
    <w:rsid w:val="00AC1399"/>
    <w:rsid w:val="00AC13D5"/>
    <w:rsid w:val="00AC1614"/>
    <w:rsid w:val="00AC1623"/>
    <w:rsid w:val="00AC1751"/>
    <w:rsid w:val="00AC1822"/>
    <w:rsid w:val="00AC18ED"/>
    <w:rsid w:val="00AC19A3"/>
    <w:rsid w:val="00AC1A9D"/>
    <w:rsid w:val="00AC1DC6"/>
    <w:rsid w:val="00AC1E38"/>
    <w:rsid w:val="00AC1F66"/>
    <w:rsid w:val="00AC21A1"/>
    <w:rsid w:val="00AC21C2"/>
    <w:rsid w:val="00AC25BD"/>
    <w:rsid w:val="00AC29D9"/>
    <w:rsid w:val="00AC2CF3"/>
    <w:rsid w:val="00AC2DCF"/>
    <w:rsid w:val="00AC31FB"/>
    <w:rsid w:val="00AC33A8"/>
    <w:rsid w:val="00AC3703"/>
    <w:rsid w:val="00AC37ED"/>
    <w:rsid w:val="00AC3F3B"/>
    <w:rsid w:val="00AC426D"/>
    <w:rsid w:val="00AC4341"/>
    <w:rsid w:val="00AC48C7"/>
    <w:rsid w:val="00AC4DDD"/>
    <w:rsid w:val="00AC4FAF"/>
    <w:rsid w:val="00AC51A5"/>
    <w:rsid w:val="00AC544A"/>
    <w:rsid w:val="00AC5528"/>
    <w:rsid w:val="00AC58A9"/>
    <w:rsid w:val="00AC5A26"/>
    <w:rsid w:val="00AC5AB1"/>
    <w:rsid w:val="00AC5B61"/>
    <w:rsid w:val="00AC5B94"/>
    <w:rsid w:val="00AC5C2C"/>
    <w:rsid w:val="00AC5CE0"/>
    <w:rsid w:val="00AC5CE1"/>
    <w:rsid w:val="00AC5DAD"/>
    <w:rsid w:val="00AC5DCD"/>
    <w:rsid w:val="00AC5F3E"/>
    <w:rsid w:val="00AC5FAA"/>
    <w:rsid w:val="00AC61D5"/>
    <w:rsid w:val="00AC62A8"/>
    <w:rsid w:val="00AC63BB"/>
    <w:rsid w:val="00AC6476"/>
    <w:rsid w:val="00AC64D4"/>
    <w:rsid w:val="00AC66D9"/>
    <w:rsid w:val="00AC68DB"/>
    <w:rsid w:val="00AC6B59"/>
    <w:rsid w:val="00AC6CCB"/>
    <w:rsid w:val="00AC6D98"/>
    <w:rsid w:val="00AC7391"/>
    <w:rsid w:val="00AC742C"/>
    <w:rsid w:val="00AC7695"/>
    <w:rsid w:val="00AC7AC2"/>
    <w:rsid w:val="00AC7DA0"/>
    <w:rsid w:val="00AD008A"/>
    <w:rsid w:val="00AD01AF"/>
    <w:rsid w:val="00AD0210"/>
    <w:rsid w:val="00AD048A"/>
    <w:rsid w:val="00AD053D"/>
    <w:rsid w:val="00AD067E"/>
    <w:rsid w:val="00AD0DBF"/>
    <w:rsid w:val="00AD0F87"/>
    <w:rsid w:val="00AD1219"/>
    <w:rsid w:val="00AD1242"/>
    <w:rsid w:val="00AD1256"/>
    <w:rsid w:val="00AD13AE"/>
    <w:rsid w:val="00AD1615"/>
    <w:rsid w:val="00AD1749"/>
    <w:rsid w:val="00AD188A"/>
    <w:rsid w:val="00AD1A20"/>
    <w:rsid w:val="00AD1B92"/>
    <w:rsid w:val="00AD1D05"/>
    <w:rsid w:val="00AD1D5B"/>
    <w:rsid w:val="00AD2040"/>
    <w:rsid w:val="00AD21CA"/>
    <w:rsid w:val="00AD21D2"/>
    <w:rsid w:val="00AD245A"/>
    <w:rsid w:val="00AD29B2"/>
    <w:rsid w:val="00AD2A20"/>
    <w:rsid w:val="00AD2BEB"/>
    <w:rsid w:val="00AD2E7A"/>
    <w:rsid w:val="00AD2F72"/>
    <w:rsid w:val="00AD3AE0"/>
    <w:rsid w:val="00AD3BB1"/>
    <w:rsid w:val="00AD3C24"/>
    <w:rsid w:val="00AD43CE"/>
    <w:rsid w:val="00AD4526"/>
    <w:rsid w:val="00AD4AF1"/>
    <w:rsid w:val="00AD4DE3"/>
    <w:rsid w:val="00AD4E21"/>
    <w:rsid w:val="00AD4F52"/>
    <w:rsid w:val="00AD5751"/>
    <w:rsid w:val="00AD5899"/>
    <w:rsid w:val="00AD5B9B"/>
    <w:rsid w:val="00AD607C"/>
    <w:rsid w:val="00AD635C"/>
    <w:rsid w:val="00AD68C5"/>
    <w:rsid w:val="00AD6DCD"/>
    <w:rsid w:val="00AD6FFA"/>
    <w:rsid w:val="00AD7512"/>
    <w:rsid w:val="00AD7768"/>
    <w:rsid w:val="00AD77A8"/>
    <w:rsid w:val="00AD7CF6"/>
    <w:rsid w:val="00AD7D67"/>
    <w:rsid w:val="00AD7E74"/>
    <w:rsid w:val="00AE01D8"/>
    <w:rsid w:val="00AE0498"/>
    <w:rsid w:val="00AE0555"/>
    <w:rsid w:val="00AE081C"/>
    <w:rsid w:val="00AE08A5"/>
    <w:rsid w:val="00AE0AB4"/>
    <w:rsid w:val="00AE0B2C"/>
    <w:rsid w:val="00AE0FB8"/>
    <w:rsid w:val="00AE0FC3"/>
    <w:rsid w:val="00AE145E"/>
    <w:rsid w:val="00AE1819"/>
    <w:rsid w:val="00AE1B37"/>
    <w:rsid w:val="00AE1C93"/>
    <w:rsid w:val="00AE1FBD"/>
    <w:rsid w:val="00AE20B5"/>
    <w:rsid w:val="00AE2221"/>
    <w:rsid w:val="00AE2DBA"/>
    <w:rsid w:val="00AE2E10"/>
    <w:rsid w:val="00AE2E8D"/>
    <w:rsid w:val="00AE300A"/>
    <w:rsid w:val="00AE3454"/>
    <w:rsid w:val="00AE35F0"/>
    <w:rsid w:val="00AE3847"/>
    <w:rsid w:val="00AE3848"/>
    <w:rsid w:val="00AE3AB1"/>
    <w:rsid w:val="00AE3BD2"/>
    <w:rsid w:val="00AE3E4A"/>
    <w:rsid w:val="00AE3E7D"/>
    <w:rsid w:val="00AE41F7"/>
    <w:rsid w:val="00AE4296"/>
    <w:rsid w:val="00AE44AD"/>
    <w:rsid w:val="00AE4564"/>
    <w:rsid w:val="00AE47D2"/>
    <w:rsid w:val="00AE5061"/>
    <w:rsid w:val="00AE50BE"/>
    <w:rsid w:val="00AE53F8"/>
    <w:rsid w:val="00AE5435"/>
    <w:rsid w:val="00AE5629"/>
    <w:rsid w:val="00AE56C5"/>
    <w:rsid w:val="00AE5766"/>
    <w:rsid w:val="00AE5CD3"/>
    <w:rsid w:val="00AE5DD7"/>
    <w:rsid w:val="00AE5DE4"/>
    <w:rsid w:val="00AE5E98"/>
    <w:rsid w:val="00AE5EC2"/>
    <w:rsid w:val="00AE5EF1"/>
    <w:rsid w:val="00AE5F01"/>
    <w:rsid w:val="00AE6361"/>
    <w:rsid w:val="00AE6594"/>
    <w:rsid w:val="00AE673A"/>
    <w:rsid w:val="00AE6815"/>
    <w:rsid w:val="00AE68E6"/>
    <w:rsid w:val="00AE6B22"/>
    <w:rsid w:val="00AE6B32"/>
    <w:rsid w:val="00AE6B95"/>
    <w:rsid w:val="00AE6C15"/>
    <w:rsid w:val="00AE6EF1"/>
    <w:rsid w:val="00AE7505"/>
    <w:rsid w:val="00AE76B5"/>
    <w:rsid w:val="00AE7827"/>
    <w:rsid w:val="00AE7907"/>
    <w:rsid w:val="00AE7C02"/>
    <w:rsid w:val="00AE7E94"/>
    <w:rsid w:val="00AF015F"/>
    <w:rsid w:val="00AF0217"/>
    <w:rsid w:val="00AF0323"/>
    <w:rsid w:val="00AF03ED"/>
    <w:rsid w:val="00AF0463"/>
    <w:rsid w:val="00AF0527"/>
    <w:rsid w:val="00AF0571"/>
    <w:rsid w:val="00AF06F2"/>
    <w:rsid w:val="00AF0E69"/>
    <w:rsid w:val="00AF1102"/>
    <w:rsid w:val="00AF16D0"/>
    <w:rsid w:val="00AF1763"/>
    <w:rsid w:val="00AF1BB2"/>
    <w:rsid w:val="00AF1BB5"/>
    <w:rsid w:val="00AF1CB5"/>
    <w:rsid w:val="00AF1E3A"/>
    <w:rsid w:val="00AF222A"/>
    <w:rsid w:val="00AF2765"/>
    <w:rsid w:val="00AF2966"/>
    <w:rsid w:val="00AF29D0"/>
    <w:rsid w:val="00AF2AB5"/>
    <w:rsid w:val="00AF2ACD"/>
    <w:rsid w:val="00AF2DBD"/>
    <w:rsid w:val="00AF2F90"/>
    <w:rsid w:val="00AF326F"/>
    <w:rsid w:val="00AF33EE"/>
    <w:rsid w:val="00AF3609"/>
    <w:rsid w:val="00AF3B11"/>
    <w:rsid w:val="00AF3CA3"/>
    <w:rsid w:val="00AF3E2F"/>
    <w:rsid w:val="00AF3ECB"/>
    <w:rsid w:val="00AF4081"/>
    <w:rsid w:val="00AF4201"/>
    <w:rsid w:val="00AF431C"/>
    <w:rsid w:val="00AF4495"/>
    <w:rsid w:val="00AF4554"/>
    <w:rsid w:val="00AF4AA1"/>
    <w:rsid w:val="00AF50DF"/>
    <w:rsid w:val="00AF52F2"/>
    <w:rsid w:val="00AF5386"/>
    <w:rsid w:val="00AF564B"/>
    <w:rsid w:val="00AF588B"/>
    <w:rsid w:val="00AF5CBC"/>
    <w:rsid w:val="00AF5DD6"/>
    <w:rsid w:val="00AF5F9C"/>
    <w:rsid w:val="00AF626C"/>
    <w:rsid w:val="00AF63C2"/>
    <w:rsid w:val="00AF64CE"/>
    <w:rsid w:val="00AF66F9"/>
    <w:rsid w:val="00AF6875"/>
    <w:rsid w:val="00AF6967"/>
    <w:rsid w:val="00AF6A7A"/>
    <w:rsid w:val="00AF6F0B"/>
    <w:rsid w:val="00AF7176"/>
    <w:rsid w:val="00AF72C0"/>
    <w:rsid w:val="00AF759A"/>
    <w:rsid w:val="00AF786C"/>
    <w:rsid w:val="00AF7961"/>
    <w:rsid w:val="00AF7A1F"/>
    <w:rsid w:val="00AF7BEB"/>
    <w:rsid w:val="00AF7DDB"/>
    <w:rsid w:val="00AF7E20"/>
    <w:rsid w:val="00AF7F0F"/>
    <w:rsid w:val="00AF7FA4"/>
    <w:rsid w:val="00AF7FC2"/>
    <w:rsid w:val="00B001BC"/>
    <w:rsid w:val="00B00243"/>
    <w:rsid w:val="00B00AD6"/>
    <w:rsid w:val="00B00ADB"/>
    <w:rsid w:val="00B00BDA"/>
    <w:rsid w:val="00B00C91"/>
    <w:rsid w:val="00B00F2B"/>
    <w:rsid w:val="00B01067"/>
    <w:rsid w:val="00B0118F"/>
    <w:rsid w:val="00B012FC"/>
    <w:rsid w:val="00B0140C"/>
    <w:rsid w:val="00B01492"/>
    <w:rsid w:val="00B0174E"/>
    <w:rsid w:val="00B01819"/>
    <w:rsid w:val="00B01901"/>
    <w:rsid w:val="00B01AAE"/>
    <w:rsid w:val="00B01E79"/>
    <w:rsid w:val="00B01E91"/>
    <w:rsid w:val="00B02102"/>
    <w:rsid w:val="00B021B4"/>
    <w:rsid w:val="00B023EB"/>
    <w:rsid w:val="00B0248E"/>
    <w:rsid w:val="00B02656"/>
    <w:rsid w:val="00B029EA"/>
    <w:rsid w:val="00B02A24"/>
    <w:rsid w:val="00B02BC4"/>
    <w:rsid w:val="00B02C3D"/>
    <w:rsid w:val="00B03360"/>
    <w:rsid w:val="00B03529"/>
    <w:rsid w:val="00B03907"/>
    <w:rsid w:val="00B03909"/>
    <w:rsid w:val="00B0398A"/>
    <w:rsid w:val="00B03A65"/>
    <w:rsid w:val="00B03B30"/>
    <w:rsid w:val="00B03B63"/>
    <w:rsid w:val="00B03B95"/>
    <w:rsid w:val="00B03C35"/>
    <w:rsid w:val="00B03FF1"/>
    <w:rsid w:val="00B0422A"/>
    <w:rsid w:val="00B04282"/>
    <w:rsid w:val="00B045E9"/>
    <w:rsid w:val="00B0485D"/>
    <w:rsid w:val="00B04986"/>
    <w:rsid w:val="00B04C52"/>
    <w:rsid w:val="00B04C91"/>
    <w:rsid w:val="00B04F7E"/>
    <w:rsid w:val="00B05198"/>
    <w:rsid w:val="00B0524C"/>
    <w:rsid w:val="00B05545"/>
    <w:rsid w:val="00B05600"/>
    <w:rsid w:val="00B0586B"/>
    <w:rsid w:val="00B058A2"/>
    <w:rsid w:val="00B05A47"/>
    <w:rsid w:val="00B05A93"/>
    <w:rsid w:val="00B05E12"/>
    <w:rsid w:val="00B05EDD"/>
    <w:rsid w:val="00B05F1C"/>
    <w:rsid w:val="00B065D6"/>
    <w:rsid w:val="00B0664E"/>
    <w:rsid w:val="00B0672F"/>
    <w:rsid w:val="00B06CBC"/>
    <w:rsid w:val="00B06F59"/>
    <w:rsid w:val="00B07112"/>
    <w:rsid w:val="00B07186"/>
    <w:rsid w:val="00B072B6"/>
    <w:rsid w:val="00B073CD"/>
    <w:rsid w:val="00B07845"/>
    <w:rsid w:val="00B078BD"/>
    <w:rsid w:val="00B07E30"/>
    <w:rsid w:val="00B1020A"/>
    <w:rsid w:val="00B106F1"/>
    <w:rsid w:val="00B10775"/>
    <w:rsid w:val="00B10984"/>
    <w:rsid w:val="00B10B29"/>
    <w:rsid w:val="00B115C4"/>
    <w:rsid w:val="00B116CA"/>
    <w:rsid w:val="00B11CCC"/>
    <w:rsid w:val="00B11E2B"/>
    <w:rsid w:val="00B11E6F"/>
    <w:rsid w:val="00B11F55"/>
    <w:rsid w:val="00B12211"/>
    <w:rsid w:val="00B1255E"/>
    <w:rsid w:val="00B12CC3"/>
    <w:rsid w:val="00B12DB1"/>
    <w:rsid w:val="00B12FA6"/>
    <w:rsid w:val="00B130CA"/>
    <w:rsid w:val="00B1352D"/>
    <w:rsid w:val="00B13749"/>
    <w:rsid w:val="00B13F7F"/>
    <w:rsid w:val="00B1475C"/>
    <w:rsid w:val="00B14924"/>
    <w:rsid w:val="00B14B26"/>
    <w:rsid w:val="00B14C25"/>
    <w:rsid w:val="00B14DA9"/>
    <w:rsid w:val="00B151CC"/>
    <w:rsid w:val="00B153B5"/>
    <w:rsid w:val="00B15649"/>
    <w:rsid w:val="00B15973"/>
    <w:rsid w:val="00B159E3"/>
    <w:rsid w:val="00B15C29"/>
    <w:rsid w:val="00B15C30"/>
    <w:rsid w:val="00B15C79"/>
    <w:rsid w:val="00B15DAC"/>
    <w:rsid w:val="00B160A6"/>
    <w:rsid w:val="00B1611B"/>
    <w:rsid w:val="00B16466"/>
    <w:rsid w:val="00B16583"/>
    <w:rsid w:val="00B1684E"/>
    <w:rsid w:val="00B169CD"/>
    <w:rsid w:val="00B16A5C"/>
    <w:rsid w:val="00B16B1F"/>
    <w:rsid w:val="00B16BCF"/>
    <w:rsid w:val="00B16C1E"/>
    <w:rsid w:val="00B16CA2"/>
    <w:rsid w:val="00B16CCB"/>
    <w:rsid w:val="00B16DF3"/>
    <w:rsid w:val="00B16E99"/>
    <w:rsid w:val="00B16F86"/>
    <w:rsid w:val="00B170C1"/>
    <w:rsid w:val="00B17100"/>
    <w:rsid w:val="00B1721A"/>
    <w:rsid w:val="00B1790B"/>
    <w:rsid w:val="00B17927"/>
    <w:rsid w:val="00B17928"/>
    <w:rsid w:val="00B17F13"/>
    <w:rsid w:val="00B20265"/>
    <w:rsid w:val="00B202CF"/>
    <w:rsid w:val="00B2046A"/>
    <w:rsid w:val="00B208AF"/>
    <w:rsid w:val="00B209B3"/>
    <w:rsid w:val="00B20A35"/>
    <w:rsid w:val="00B20AA6"/>
    <w:rsid w:val="00B20BD0"/>
    <w:rsid w:val="00B20DF4"/>
    <w:rsid w:val="00B20E1A"/>
    <w:rsid w:val="00B211EE"/>
    <w:rsid w:val="00B2142B"/>
    <w:rsid w:val="00B214D0"/>
    <w:rsid w:val="00B2155A"/>
    <w:rsid w:val="00B2173E"/>
    <w:rsid w:val="00B2186E"/>
    <w:rsid w:val="00B21904"/>
    <w:rsid w:val="00B21AC5"/>
    <w:rsid w:val="00B21B4F"/>
    <w:rsid w:val="00B21C0A"/>
    <w:rsid w:val="00B21DD3"/>
    <w:rsid w:val="00B21ED7"/>
    <w:rsid w:val="00B21F55"/>
    <w:rsid w:val="00B22043"/>
    <w:rsid w:val="00B222FB"/>
    <w:rsid w:val="00B22358"/>
    <w:rsid w:val="00B2241F"/>
    <w:rsid w:val="00B22524"/>
    <w:rsid w:val="00B22564"/>
    <w:rsid w:val="00B22654"/>
    <w:rsid w:val="00B226BA"/>
    <w:rsid w:val="00B2275B"/>
    <w:rsid w:val="00B22A9C"/>
    <w:rsid w:val="00B22C47"/>
    <w:rsid w:val="00B22EF5"/>
    <w:rsid w:val="00B2319A"/>
    <w:rsid w:val="00B234E9"/>
    <w:rsid w:val="00B23688"/>
    <w:rsid w:val="00B237A4"/>
    <w:rsid w:val="00B23916"/>
    <w:rsid w:val="00B23970"/>
    <w:rsid w:val="00B2433A"/>
    <w:rsid w:val="00B245BC"/>
    <w:rsid w:val="00B2494A"/>
    <w:rsid w:val="00B24C7E"/>
    <w:rsid w:val="00B24D32"/>
    <w:rsid w:val="00B24D64"/>
    <w:rsid w:val="00B24DB3"/>
    <w:rsid w:val="00B25485"/>
    <w:rsid w:val="00B254E0"/>
    <w:rsid w:val="00B255BA"/>
    <w:rsid w:val="00B25D95"/>
    <w:rsid w:val="00B25E6C"/>
    <w:rsid w:val="00B26248"/>
    <w:rsid w:val="00B263BA"/>
    <w:rsid w:val="00B26462"/>
    <w:rsid w:val="00B26563"/>
    <w:rsid w:val="00B265FE"/>
    <w:rsid w:val="00B26826"/>
    <w:rsid w:val="00B26DE1"/>
    <w:rsid w:val="00B26E9E"/>
    <w:rsid w:val="00B26FB5"/>
    <w:rsid w:val="00B27110"/>
    <w:rsid w:val="00B27120"/>
    <w:rsid w:val="00B27874"/>
    <w:rsid w:val="00B27E24"/>
    <w:rsid w:val="00B27EBC"/>
    <w:rsid w:val="00B27F08"/>
    <w:rsid w:val="00B3040D"/>
    <w:rsid w:val="00B3048D"/>
    <w:rsid w:val="00B30C06"/>
    <w:rsid w:val="00B30CD6"/>
    <w:rsid w:val="00B30E40"/>
    <w:rsid w:val="00B30EE7"/>
    <w:rsid w:val="00B310F4"/>
    <w:rsid w:val="00B31200"/>
    <w:rsid w:val="00B31281"/>
    <w:rsid w:val="00B31361"/>
    <w:rsid w:val="00B31388"/>
    <w:rsid w:val="00B314B5"/>
    <w:rsid w:val="00B314BB"/>
    <w:rsid w:val="00B314DD"/>
    <w:rsid w:val="00B3152D"/>
    <w:rsid w:val="00B31AAA"/>
    <w:rsid w:val="00B31C18"/>
    <w:rsid w:val="00B31CB8"/>
    <w:rsid w:val="00B32207"/>
    <w:rsid w:val="00B32808"/>
    <w:rsid w:val="00B32BC2"/>
    <w:rsid w:val="00B32C13"/>
    <w:rsid w:val="00B32F02"/>
    <w:rsid w:val="00B32F25"/>
    <w:rsid w:val="00B32F51"/>
    <w:rsid w:val="00B33351"/>
    <w:rsid w:val="00B33461"/>
    <w:rsid w:val="00B33582"/>
    <w:rsid w:val="00B336ED"/>
    <w:rsid w:val="00B33B7B"/>
    <w:rsid w:val="00B33C0D"/>
    <w:rsid w:val="00B33C6C"/>
    <w:rsid w:val="00B340B0"/>
    <w:rsid w:val="00B345E8"/>
    <w:rsid w:val="00B349BD"/>
    <w:rsid w:val="00B34A11"/>
    <w:rsid w:val="00B34A27"/>
    <w:rsid w:val="00B34C3B"/>
    <w:rsid w:val="00B34E78"/>
    <w:rsid w:val="00B34F57"/>
    <w:rsid w:val="00B35007"/>
    <w:rsid w:val="00B3509E"/>
    <w:rsid w:val="00B351CE"/>
    <w:rsid w:val="00B352BD"/>
    <w:rsid w:val="00B3539B"/>
    <w:rsid w:val="00B3544E"/>
    <w:rsid w:val="00B3582C"/>
    <w:rsid w:val="00B358FD"/>
    <w:rsid w:val="00B35A73"/>
    <w:rsid w:val="00B35BEE"/>
    <w:rsid w:val="00B35CEF"/>
    <w:rsid w:val="00B365A2"/>
    <w:rsid w:val="00B36732"/>
    <w:rsid w:val="00B36789"/>
    <w:rsid w:val="00B3709C"/>
    <w:rsid w:val="00B373D4"/>
    <w:rsid w:val="00B37905"/>
    <w:rsid w:val="00B37933"/>
    <w:rsid w:val="00B37961"/>
    <w:rsid w:val="00B37E27"/>
    <w:rsid w:val="00B40378"/>
    <w:rsid w:val="00B403A0"/>
    <w:rsid w:val="00B403FB"/>
    <w:rsid w:val="00B406D8"/>
    <w:rsid w:val="00B40A3F"/>
    <w:rsid w:val="00B40A7D"/>
    <w:rsid w:val="00B40AAD"/>
    <w:rsid w:val="00B40B1D"/>
    <w:rsid w:val="00B40C46"/>
    <w:rsid w:val="00B40FE1"/>
    <w:rsid w:val="00B410CB"/>
    <w:rsid w:val="00B41162"/>
    <w:rsid w:val="00B4118C"/>
    <w:rsid w:val="00B411D7"/>
    <w:rsid w:val="00B41760"/>
    <w:rsid w:val="00B41A21"/>
    <w:rsid w:val="00B41AF3"/>
    <w:rsid w:val="00B41D06"/>
    <w:rsid w:val="00B42081"/>
    <w:rsid w:val="00B4208D"/>
    <w:rsid w:val="00B4210D"/>
    <w:rsid w:val="00B42173"/>
    <w:rsid w:val="00B42342"/>
    <w:rsid w:val="00B424A6"/>
    <w:rsid w:val="00B425B3"/>
    <w:rsid w:val="00B4288A"/>
    <w:rsid w:val="00B4298F"/>
    <w:rsid w:val="00B42A7A"/>
    <w:rsid w:val="00B42B7F"/>
    <w:rsid w:val="00B42D62"/>
    <w:rsid w:val="00B430EE"/>
    <w:rsid w:val="00B432A0"/>
    <w:rsid w:val="00B43379"/>
    <w:rsid w:val="00B434D8"/>
    <w:rsid w:val="00B435A8"/>
    <w:rsid w:val="00B43617"/>
    <w:rsid w:val="00B4374F"/>
    <w:rsid w:val="00B43CFF"/>
    <w:rsid w:val="00B43D5F"/>
    <w:rsid w:val="00B43DDE"/>
    <w:rsid w:val="00B44027"/>
    <w:rsid w:val="00B441BC"/>
    <w:rsid w:val="00B4423D"/>
    <w:rsid w:val="00B44330"/>
    <w:rsid w:val="00B446E6"/>
    <w:rsid w:val="00B44B4F"/>
    <w:rsid w:val="00B44B5A"/>
    <w:rsid w:val="00B44C54"/>
    <w:rsid w:val="00B44CF5"/>
    <w:rsid w:val="00B44EA3"/>
    <w:rsid w:val="00B44F6A"/>
    <w:rsid w:val="00B450F4"/>
    <w:rsid w:val="00B4517C"/>
    <w:rsid w:val="00B451CB"/>
    <w:rsid w:val="00B4536D"/>
    <w:rsid w:val="00B45551"/>
    <w:rsid w:val="00B4555A"/>
    <w:rsid w:val="00B4566C"/>
    <w:rsid w:val="00B457CA"/>
    <w:rsid w:val="00B45973"/>
    <w:rsid w:val="00B45B39"/>
    <w:rsid w:val="00B46178"/>
    <w:rsid w:val="00B461BA"/>
    <w:rsid w:val="00B46469"/>
    <w:rsid w:val="00B465B3"/>
    <w:rsid w:val="00B468EF"/>
    <w:rsid w:val="00B46B34"/>
    <w:rsid w:val="00B46B8A"/>
    <w:rsid w:val="00B46C48"/>
    <w:rsid w:val="00B46CF2"/>
    <w:rsid w:val="00B471CD"/>
    <w:rsid w:val="00B473ED"/>
    <w:rsid w:val="00B47743"/>
    <w:rsid w:val="00B477BE"/>
    <w:rsid w:val="00B478A5"/>
    <w:rsid w:val="00B47E2A"/>
    <w:rsid w:val="00B502FD"/>
    <w:rsid w:val="00B503C7"/>
    <w:rsid w:val="00B5059A"/>
    <w:rsid w:val="00B505ED"/>
    <w:rsid w:val="00B50682"/>
    <w:rsid w:val="00B50686"/>
    <w:rsid w:val="00B50911"/>
    <w:rsid w:val="00B5097E"/>
    <w:rsid w:val="00B509CD"/>
    <w:rsid w:val="00B50B69"/>
    <w:rsid w:val="00B50D5B"/>
    <w:rsid w:val="00B51041"/>
    <w:rsid w:val="00B512F6"/>
    <w:rsid w:val="00B5132C"/>
    <w:rsid w:val="00B5133B"/>
    <w:rsid w:val="00B51568"/>
    <w:rsid w:val="00B5178D"/>
    <w:rsid w:val="00B5180A"/>
    <w:rsid w:val="00B518A9"/>
    <w:rsid w:val="00B518DA"/>
    <w:rsid w:val="00B51AE0"/>
    <w:rsid w:val="00B51B5C"/>
    <w:rsid w:val="00B51C2D"/>
    <w:rsid w:val="00B51FEB"/>
    <w:rsid w:val="00B52695"/>
    <w:rsid w:val="00B52880"/>
    <w:rsid w:val="00B5293C"/>
    <w:rsid w:val="00B52B2D"/>
    <w:rsid w:val="00B52B3E"/>
    <w:rsid w:val="00B52CCE"/>
    <w:rsid w:val="00B52D7F"/>
    <w:rsid w:val="00B53294"/>
    <w:rsid w:val="00B539C6"/>
    <w:rsid w:val="00B53A84"/>
    <w:rsid w:val="00B53A8D"/>
    <w:rsid w:val="00B53C87"/>
    <w:rsid w:val="00B53E56"/>
    <w:rsid w:val="00B543E5"/>
    <w:rsid w:val="00B546F3"/>
    <w:rsid w:val="00B54886"/>
    <w:rsid w:val="00B54B94"/>
    <w:rsid w:val="00B551AA"/>
    <w:rsid w:val="00B55219"/>
    <w:rsid w:val="00B553EF"/>
    <w:rsid w:val="00B5554C"/>
    <w:rsid w:val="00B55699"/>
    <w:rsid w:val="00B55B21"/>
    <w:rsid w:val="00B55B3B"/>
    <w:rsid w:val="00B55D45"/>
    <w:rsid w:val="00B55E94"/>
    <w:rsid w:val="00B560F6"/>
    <w:rsid w:val="00B566EE"/>
    <w:rsid w:val="00B56A7F"/>
    <w:rsid w:val="00B56AC0"/>
    <w:rsid w:val="00B56AC8"/>
    <w:rsid w:val="00B56C6F"/>
    <w:rsid w:val="00B56EEF"/>
    <w:rsid w:val="00B57137"/>
    <w:rsid w:val="00B57395"/>
    <w:rsid w:val="00B57396"/>
    <w:rsid w:val="00B573A4"/>
    <w:rsid w:val="00B574D5"/>
    <w:rsid w:val="00B57ACC"/>
    <w:rsid w:val="00B57AE3"/>
    <w:rsid w:val="00B57B1E"/>
    <w:rsid w:val="00B57B9E"/>
    <w:rsid w:val="00B57C5C"/>
    <w:rsid w:val="00B57D8D"/>
    <w:rsid w:val="00B60338"/>
    <w:rsid w:val="00B60354"/>
    <w:rsid w:val="00B605B1"/>
    <w:rsid w:val="00B60ABC"/>
    <w:rsid w:val="00B60AFC"/>
    <w:rsid w:val="00B60EA3"/>
    <w:rsid w:val="00B60FD2"/>
    <w:rsid w:val="00B61275"/>
    <w:rsid w:val="00B6147D"/>
    <w:rsid w:val="00B61591"/>
    <w:rsid w:val="00B61E40"/>
    <w:rsid w:val="00B62335"/>
    <w:rsid w:val="00B626C2"/>
    <w:rsid w:val="00B62723"/>
    <w:rsid w:val="00B627B7"/>
    <w:rsid w:val="00B62910"/>
    <w:rsid w:val="00B629B2"/>
    <w:rsid w:val="00B62C90"/>
    <w:rsid w:val="00B62CE7"/>
    <w:rsid w:val="00B62DA7"/>
    <w:rsid w:val="00B63065"/>
    <w:rsid w:val="00B63724"/>
    <w:rsid w:val="00B637EC"/>
    <w:rsid w:val="00B639A6"/>
    <w:rsid w:val="00B63B4B"/>
    <w:rsid w:val="00B63B6A"/>
    <w:rsid w:val="00B63F23"/>
    <w:rsid w:val="00B64047"/>
    <w:rsid w:val="00B6457F"/>
    <w:rsid w:val="00B64823"/>
    <w:rsid w:val="00B64902"/>
    <w:rsid w:val="00B64B8E"/>
    <w:rsid w:val="00B64DAC"/>
    <w:rsid w:val="00B6502F"/>
    <w:rsid w:val="00B65239"/>
    <w:rsid w:val="00B65251"/>
    <w:rsid w:val="00B653B2"/>
    <w:rsid w:val="00B6547F"/>
    <w:rsid w:val="00B65786"/>
    <w:rsid w:val="00B65A45"/>
    <w:rsid w:val="00B664B7"/>
    <w:rsid w:val="00B664C1"/>
    <w:rsid w:val="00B66599"/>
    <w:rsid w:val="00B66706"/>
    <w:rsid w:val="00B6696C"/>
    <w:rsid w:val="00B66B3A"/>
    <w:rsid w:val="00B66BB8"/>
    <w:rsid w:val="00B66CA5"/>
    <w:rsid w:val="00B66E8A"/>
    <w:rsid w:val="00B66FC6"/>
    <w:rsid w:val="00B67305"/>
    <w:rsid w:val="00B6743F"/>
    <w:rsid w:val="00B67CC8"/>
    <w:rsid w:val="00B705EC"/>
    <w:rsid w:val="00B705ED"/>
    <w:rsid w:val="00B70847"/>
    <w:rsid w:val="00B708E5"/>
    <w:rsid w:val="00B70B9E"/>
    <w:rsid w:val="00B70D03"/>
    <w:rsid w:val="00B71334"/>
    <w:rsid w:val="00B713CC"/>
    <w:rsid w:val="00B7145E"/>
    <w:rsid w:val="00B71F4A"/>
    <w:rsid w:val="00B720B0"/>
    <w:rsid w:val="00B72265"/>
    <w:rsid w:val="00B7233C"/>
    <w:rsid w:val="00B72436"/>
    <w:rsid w:val="00B724BD"/>
    <w:rsid w:val="00B7266C"/>
    <w:rsid w:val="00B72768"/>
    <w:rsid w:val="00B7295D"/>
    <w:rsid w:val="00B73305"/>
    <w:rsid w:val="00B73808"/>
    <w:rsid w:val="00B73870"/>
    <w:rsid w:val="00B739DF"/>
    <w:rsid w:val="00B73AA6"/>
    <w:rsid w:val="00B73B39"/>
    <w:rsid w:val="00B73B8F"/>
    <w:rsid w:val="00B73BCE"/>
    <w:rsid w:val="00B73CFC"/>
    <w:rsid w:val="00B73EC6"/>
    <w:rsid w:val="00B74108"/>
    <w:rsid w:val="00B74289"/>
    <w:rsid w:val="00B7432B"/>
    <w:rsid w:val="00B74531"/>
    <w:rsid w:val="00B7488D"/>
    <w:rsid w:val="00B74906"/>
    <w:rsid w:val="00B7496E"/>
    <w:rsid w:val="00B74CE2"/>
    <w:rsid w:val="00B74E3F"/>
    <w:rsid w:val="00B74EF1"/>
    <w:rsid w:val="00B750FC"/>
    <w:rsid w:val="00B75117"/>
    <w:rsid w:val="00B7511D"/>
    <w:rsid w:val="00B755C6"/>
    <w:rsid w:val="00B75690"/>
    <w:rsid w:val="00B756BB"/>
    <w:rsid w:val="00B7590E"/>
    <w:rsid w:val="00B75C6A"/>
    <w:rsid w:val="00B76196"/>
    <w:rsid w:val="00B761E2"/>
    <w:rsid w:val="00B762B5"/>
    <w:rsid w:val="00B76486"/>
    <w:rsid w:val="00B76F25"/>
    <w:rsid w:val="00B76F5E"/>
    <w:rsid w:val="00B76F94"/>
    <w:rsid w:val="00B76FDF"/>
    <w:rsid w:val="00B772C2"/>
    <w:rsid w:val="00B77490"/>
    <w:rsid w:val="00B774D6"/>
    <w:rsid w:val="00B77965"/>
    <w:rsid w:val="00B7797E"/>
    <w:rsid w:val="00B779A0"/>
    <w:rsid w:val="00B779FB"/>
    <w:rsid w:val="00B77ABF"/>
    <w:rsid w:val="00B77D7F"/>
    <w:rsid w:val="00B800FC"/>
    <w:rsid w:val="00B80574"/>
    <w:rsid w:val="00B80974"/>
    <w:rsid w:val="00B80ADD"/>
    <w:rsid w:val="00B811D2"/>
    <w:rsid w:val="00B81282"/>
    <w:rsid w:val="00B81408"/>
    <w:rsid w:val="00B81553"/>
    <w:rsid w:val="00B81574"/>
    <w:rsid w:val="00B816F9"/>
    <w:rsid w:val="00B8194F"/>
    <w:rsid w:val="00B81B39"/>
    <w:rsid w:val="00B81CBA"/>
    <w:rsid w:val="00B81E57"/>
    <w:rsid w:val="00B81EAF"/>
    <w:rsid w:val="00B82658"/>
    <w:rsid w:val="00B826C9"/>
    <w:rsid w:val="00B82954"/>
    <w:rsid w:val="00B82B2F"/>
    <w:rsid w:val="00B82D5A"/>
    <w:rsid w:val="00B82F52"/>
    <w:rsid w:val="00B83172"/>
    <w:rsid w:val="00B83E30"/>
    <w:rsid w:val="00B83E3A"/>
    <w:rsid w:val="00B83FAA"/>
    <w:rsid w:val="00B8419C"/>
    <w:rsid w:val="00B842D3"/>
    <w:rsid w:val="00B844F4"/>
    <w:rsid w:val="00B84538"/>
    <w:rsid w:val="00B846E0"/>
    <w:rsid w:val="00B84716"/>
    <w:rsid w:val="00B8494A"/>
    <w:rsid w:val="00B84B4B"/>
    <w:rsid w:val="00B85244"/>
    <w:rsid w:val="00B85488"/>
    <w:rsid w:val="00B85A30"/>
    <w:rsid w:val="00B85C35"/>
    <w:rsid w:val="00B866F5"/>
    <w:rsid w:val="00B8673F"/>
    <w:rsid w:val="00B8689C"/>
    <w:rsid w:val="00B86C09"/>
    <w:rsid w:val="00B8705D"/>
    <w:rsid w:val="00B87290"/>
    <w:rsid w:val="00B87448"/>
    <w:rsid w:val="00B875E7"/>
    <w:rsid w:val="00B879FE"/>
    <w:rsid w:val="00B87C83"/>
    <w:rsid w:val="00B87D3B"/>
    <w:rsid w:val="00B87E63"/>
    <w:rsid w:val="00B901C1"/>
    <w:rsid w:val="00B90244"/>
    <w:rsid w:val="00B90253"/>
    <w:rsid w:val="00B9049D"/>
    <w:rsid w:val="00B90B18"/>
    <w:rsid w:val="00B90B85"/>
    <w:rsid w:val="00B90EA1"/>
    <w:rsid w:val="00B90F1C"/>
    <w:rsid w:val="00B91191"/>
    <w:rsid w:val="00B91441"/>
    <w:rsid w:val="00B91564"/>
    <w:rsid w:val="00B9171B"/>
    <w:rsid w:val="00B91E75"/>
    <w:rsid w:val="00B91FA6"/>
    <w:rsid w:val="00B920F1"/>
    <w:rsid w:val="00B921FB"/>
    <w:rsid w:val="00B92484"/>
    <w:rsid w:val="00B925FA"/>
    <w:rsid w:val="00B927EB"/>
    <w:rsid w:val="00B92847"/>
    <w:rsid w:val="00B92AF3"/>
    <w:rsid w:val="00B92CF5"/>
    <w:rsid w:val="00B93907"/>
    <w:rsid w:val="00B93A6D"/>
    <w:rsid w:val="00B93D34"/>
    <w:rsid w:val="00B93DF0"/>
    <w:rsid w:val="00B94121"/>
    <w:rsid w:val="00B9421F"/>
    <w:rsid w:val="00B943F6"/>
    <w:rsid w:val="00B946D6"/>
    <w:rsid w:val="00B94934"/>
    <w:rsid w:val="00B94D7E"/>
    <w:rsid w:val="00B94F58"/>
    <w:rsid w:val="00B950B3"/>
    <w:rsid w:val="00B950C3"/>
    <w:rsid w:val="00B950CD"/>
    <w:rsid w:val="00B95743"/>
    <w:rsid w:val="00B95768"/>
    <w:rsid w:val="00B95C45"/>
    <w:rsid w:val="00B95D61"/>
    <w:rsid w:val="00B95ED9"/>
    <w:rsid w:val="00B95F58"/>
    <w:rsid w:val="00B95FF3"/>
    <w:rsid w:val="00B96046"/>
    <w:rsid w:val="00B962E6"/>
    <w:rsid w:val="00B96314"/>
    <w:rsid w:val="00B965EA"/>
    <w:rsid w:val="00B96682"/>
    <w:rsid w:val="00B96C3F"/>
    <w:rsid w:val="00B96F84"/>
    <w:rsid w:val="00B96FE6"/>
    <w:rsid w:val="00B97166"/>
    <w:rsid w:val="00B971F7"/>
    <w:rsid w:val="00B9735B"/>
    <w:rsid w:val="00B973D8"/>
    <w:rsid w:val="00B97638"/>
    <w:rsid w:val="00B97660"/>
    <w:rsid w:val="00B97681"/>
    <w:rsid w:val="00B97970"/>
    <w:rsid w:val="00B97C00"/>
    <w:rsid w:val="00B97C8A"/>
    <w:rsid w:val="00B97CD3"/>
    <w:rsid w:val="00B97E89"/>
    <w:rsid w:val="00BA008E"/>
    <w:rsid w:val="00BA0281"/>
    <w:rsid w:val="00BA0368"/>
    <w:rsid w:val="00BA0463"/>
    <w:rsid w:val="00BA0597"/>
    <w:rsid w:val="00BA06CC"/>
    <w:rsid w:val="00BA085F"/>
    <w:rsid w:val="00BA0A96"/>
    <w:rsid w:val="00BA0E7C"/>
    <w:rsid w:val="00BA0E97"/>
    <w:rsid w:val="00BA0E9F"/>
    <w:rsid w:val="00BA0FBA"/>
    <w:rsid w:val="00BA1240"/>
    <w:rsid w:val="00BA15BF"/>
    <w:rsid w:val="00BA15CA"/>
    <w:rsid w:val="00BA2171"/>
    <w:rsid w:val="00BA2204"/>
    <w:rsid w:val="00BA2416"/>
    <w:rsid w:val="00BA2874"/>
    <w:rsid w:val="00BA29F2"/>
    <w:rsid w:val="00BA2B1C"/>
    <w:rsid w:val="00BA3492"/>
    <w:rsid w:val="00BA34BC"/>
    <w:rsid w:val="00BA3590"/>
    <w:rsid w:val="00BA3695"/>
    <w:rsid w:val="00BA36B5"/>
    <w:rsid w:val="00BA37A7"/>
    <w:rsid w:val="00BA389C"/>
    <w:rsid w:val="00BA3CF2"/>
    <w:rsid w:val="00BA3D20"/>
    <w:rsid w:val="00BA40EC"/>
    <w:rsid w:val="00BA41B3"/>
    <w:rsid w:val="00BA4302"/>
    <w:rsid w:val="00BA444E"/>
    <w:rsid w:val="00BA44C6"/>
    <w:rsid w:val="00BA4509"/>
    <w:rsid w:val="00BA454E"/>
    <w:rsid w:val="00BA48DB"/>
    <w:rsid w:val="00BA4976"/>
    <w:rsid w:val="00BA4B4E"/>
    <w:rsid w:val="00BA4B97"/>
    <w:rsid w:val="00BA4F16"/>
    <w:rsid w:val="00BA4FA9"/>
    <w:rsid w:val="00BA500C"/>
    <w:rsid w:val="00BA5150"/>
    <w:rsid w:val="00BA5216"/>
    <w:rsid w:val="00BA5457"/>
    <w:rsid w:val="00BA580A"/>
    <w:rsid w:val="00BA5BF6"/>
    <w:rsid w:val="00BA5C14"/>
    <w:rsid w:val="00BA5CC1"/>
    <w:rsid w:val="00BA5F59"/>
    <w:rsid w:val="00BA62C9"/>
    <w:rsid w:val="00BA6698"/>
    <w:rsid w:val="00BA66C1"/>
    <w:rsid w:val="00BA6948"/>
    <w:rsid w:val="00BA6ABC"/>
    <w:rsid w:val="00BA6BAB"/>
    <w:rsid w:val="00BA6C1F"/>
    <w:rsid w:val="00BA6D67"/>
    <w:rsid w:val="00BA7023"/>
    <w:rsid w:val="00BA704F"/>
    <w:rsid w:val="00BA70B6"/>
    <w:rsid w:val="00BA74BA"/>
    <w:rsid w:val="00BA76C2"/>
    <w:rsid w:val="00BA7D40"/>
    <w:rsid w:val="00BA7EF8"/>
    <w:rsid w:val="00BA7EFE"/>
    <w:rsid w:val="00BA7F04"/>
    <w:rsid w:val="00BB023E"/>
    <w:rsid w:val="00BB02C7"/>
    <w:rsid w:val="00BB0514"/>
    <w:rsid w:val="00BB0C5B"/>
    <w:rsid w:val="00BB0D36"/>
    <w:rsid w:val="00BB1216"/>
    <w:rsid w:val="00BB150F"/>
    <w:rsid w:val="00BB1752"/>
    <w:rsid w:val="00BB17F4"/>
    <w:rsid w:val="00BB1A3B"/>
    <w:rsid w:val="00BB1B25"/>
    <w:rsid w:val="00BB1B92"/>
    <w:rsid w:val="00BB1C4B"/>
    <w:rsid w:val="00BB1C9E"/>
    <w:rsid w:val="00BB1CF9"/>
    <w:rsid w:val="00BB1D27"/>
    <w:rsid w:val="00BB1E0E"/>
    <w:rsid w:val="00BB1FCF"/>
    <w:rsid w:val="00BB2021"/>
    <w:rsid w:val="00BB23BB"/>
    <w:rsid w:val="00BB2584"/>
    <w:rsid w:val="00BB264E"/>
    <w:rsid w:val="00BB2705"/>
    <w:rsid w:val="00BB2A9B"/>
    <w:rsid w:val="00BB2B30"/>
    <w:rsid w:val="00BB2DAA"/>
    <w:rsid w:val="00BB3058"/>
    <w:rsid w:val="00BB3992"/>
    <w:rsid w:val="00BB3B23"/>
    <w:rsid w:val="00BB3D03"/>
    <w:rsid w:val="00BB3E2F"/>
    <w:rsid w:val="00BB404F"/>
    <w:rsid w:val="00BB408F"/>
    <w:rsid w:val="00BB40F9"/>
    <w:rsid w:val="00BB4376"/>
    <w:rsid w:val="00BB490F"/>
    <w:rsid w:val="00BB4CF0"/>
    <w:rsid w:val="00BB4F35"/>
    <w:rsid w:val="00BB5146"/>
    <w:rsid w:val="00BB534A"/>
    <w:rsid w:val="00BB54AE"/>
    <w:rsid w:val="00BB5654"/>
    <w:rsid w:val="00BB5A16"/>
    <w:rsid w:val="00BB5D8E"/>
    <w:rsid w:val="00BB5F28"/>
    <w:rsid w:val="00BB6163"/>
    <w:rsid w:val="00BB641B"/>
    <w:rsid w:val="00BB642D"/>
    <w:rsid w:val="00BB6679"/>
    <w:rsid w:val="00BB67C4"/>
    <w:rsid w:val="00BB6BF9"/>
    <w:rsid w:val="00BB6C04"/>
    <w:rsid w:val="00BB707C"/>
    <w:rsid w:val="00BB7095"/>
    <w:rsid w:val="00BB70BE"/>
    <w:rsid w:val="00BB7128"/>
    <w:rsid w:val="00BB71D6"/>
    <w:rsid w:val="00BB75CE"/>
    <w:rsid w:val="00BB76BC"/>
    <w:rsid w:val="00BB77CA"/>
    <w:rsid w:val="00BB7B80"/>
    <w:rsid w:val="00BB7DB1"/>
    <w:rsid w:val="00BB7DBE"/>
    <w:rsid w:val="00BB7E04"/>
    <w:rsid w:val="00BB7F36"/>
    <w:rsid w:val="00BB7FC4"/>
    <w:rsid w:val="00BC005E"/>
    <w:rsid w:val="00BC04BE"/>
    <w:rsid w:val="00BC0628"/>
    <w:rsid w:val="00BC06F7"/>
    <w:rsid w:val="00BC0729"/>
    <w:rsid w:val="00BC086C"/>
    <w:rsid w:val="00BC08FE"/>
    <w:rsid w:val="00BC0972"/>
    <w:rsid w:val="00BC09F5"/>
    <w:rsid w:val="00BC0C0F"/>
    <w:rsid w:val="00BC0CC9"/>
    <w:rsid w:val="00BC0F90"/>
    <w:rsid w:val="00BC103D"/>
    <w:rsid w:val="00BC105A"/>
    <w:rsid w:val="00BC15C4"/>
    <w:rsid w:val="00BC17B1"/>
    <w:rsid w:val="00BC1811"/>
    <w:rsid w:val="00BC183A"/>
    <w:rsid w:val="00BC198F"/>
    <w:rsid w:val="00BC1F7E"/>
    <w:rsid w:val="00BC200D"/>
    <w:rsid w:val="00BC255D"/>
    <w:rsid w:val="00BC25E5"/>
    <w:rsid w:val="00BC28DE"/>
    <w:rsid w:val="00BC2A1D"/>
    <w:rsid w:val="00BC2A2A"/>
    <w:rsid w:val="00BC2B72"/>
    <w:rsid w:val="00BC2CB0"/>
    <w:rsid w:val="00BC2CCC"/>
    <w:rsid w:val="00BC2F89"/>
    <w:rsid w:val="00BC32FB"/>
    <w:rsid w:val="00BC3629"/>
    <w:rsid w:val="00BC36C5"/>
    <w:rsid w:val="00BC38E1"/>
    <w:rsid w:val="00BC3C04"/>
    <w:rsid w:val="00BC3E08"/>
    <w:rsid w:val="00BC3ED3"/>
    <w:rsid w:val="00BC40BF"/>
    <w:rsid w:val="00BC442D"/>
    <w:rsid w:val="00BC4607"/>
    <w:rsid w:val="00BC4631"/>
    <w:rsid w:val="00BC4784"/>
    <w:rsid w:val="00BC48C9"/>
    <w:rsid w:val="00BC4957"/>
    <w:rsid w:val="00BC4CEE"/>
    <w:rsid w:val="00BC4E72"/>
    <w:rsid w:val="00BC4E98"/>
    <w:rsid w:val="00BC4F76"/>
    <w:rsid w:val="00BC52BB"/>
    <w:rsid w:val="00BC55FB"/>
    <w:rsid w:val="00BC5772"/>
    <w:rsid w:val="00BC57C3"/>
    <w:rsid w:val="00BC5AA9"/>
    <w:rsid w:val="00BC5B6D"/>
    <w:rsid w:val="00BC5EA9"/>
    <w:rsid w:val="00BC5F8F"/>
    <w:rsid w:val="00BC5FC9"/>
    <w:rsid w:val="00BC62D2"/>
    <w:rsid w:val="00BC6416"/>
    <w:rsid w:val="00BC6483"/>
    <w:rsid w:val="00BC6707"/>
    <w:rsid w:val="00BC698C"/>
    <w:rsid w:val="00BC6D14"/>
    <w:rsid w:val="00BC74E1"/>
    <w:rsid w:val="00BC75C2"/>
    <w:rsid w:val="00BC773D"/>
    <w:rsid w:val="00BC79A3"/>
    <w:rsid w:val="00BC79C2"/>
    <w:rsid w:val="00BC7A3B"/>
    <w:rsid w:val="00BC7D15"/>
    <w:rsid w:val="00BD0366"/>
    <w:rsid w:val="00BD036D"/>
    <w:rsid w:val="00BD057C"/>
    <w:rsid w:val="00BD07AE"/>
    <w:rsid w:val="00BD0971"/>
    <w:rsid w:val="00BD101C"/>
    <w:rsid w:val="00BD17DE"/>
    <w:rsid w:val="00BD1BA2"/>
    <w:rsid w:val="00BD1EFB"/>
    <w:rsid w:val="00BD2241"/>
    <w:rsid w:val="00BD272E"/>
    <w:rsid w:val="00BD2974"/>
    <w:rsid w:val="00BD2A5A"/>
    <w:rsid w:val="00BD2D80"/>
    <w:rsid w:val="00BD303F"/>
    <w:rsid w:val="00BD30F8"/>
    <w:rsid w:val="00BD31A2"/>
    <w:rsid w:val="00BD31C6"/>
    <w:rsid w:val="00BD32B8"/>
    <w:rsid w:val="00BD3365"/>
    <w:rsid w:val="00BD435F"/>
    <w:rsid w:val="00BD4497"/>
    <w:rsid w:val="00BD45BF"/>
    <w:rsid w:val="00BD48A4"/>
    <w:rsid w:val="00BD4B6B"/>
    <w:rsid w:val="00BD5268"/>
    <w:rsid w:val="00BD5313"/>
    <w:rsid w:val="00BD550D"/>
    <w:rsid w:val="00BD57AB"/>
    <w:rsid w:val="00BD586D"/>
    <w:rsid w:val="00BD597D"/>
    <w:rsid w:val="00BD5AEE"/>
    <w:rsid w:val="00BD5B5F"/>
    <w:rsid w:val="00BD5EFB"/>
    <w:rsid w:val="00BD66FE"/>
    <w:rsid w:val="00BD6A56"/>
    <w:rsid w:val="00BD6E34"/>
    <w:rsid w:val="00BD6FD7"/>
    <w:rsid w:val="00BD7038"/>
    <w:rsid w:val="00BD7078"/>
    <w:rsid w:val="00BD72A0"/>
    <w:rsid w:val="00BD77FF"/>
    <w:rsid w:val="00BD781C"/>
    <w:rsid w:val="00BD78E4"/>
    <w:rsid w:val="00BD79BA"/>
    <w:rsid w:val="00BD7DA0"/>
    <w:rsid w:val="00BE0792"/>
    <w:rsid w:val="00BE07C7"/>
    <w:rsid w:val="00BE0B85"/>
    <w:rsid w:val="00BE1028"/>
    <w:rsid w:val="00BE139D"/>
    <w:rsid w:val="00BE184E"/>
    <w:rsid w:val="00BE1A52"/>
    <w:rsid w:val="00BE1C79"/>
    <w:rsid w:val="00BE2124"/>
    <w:rsid w:val="00BE21D9"/>
    <w:rsid w:val="00BE23D4"/>
    <w:rsid w:val="00BE23EF"/>
    <w:rsid w:val="00BE24B2"/>
    <w:rsid w:val="00BE26DF"/>
    <w:rsid w:val="00BE283B"/>
    <w:rsid w:val="00BE285B"/>
    <w:rsid w:val="00BE28AB"/>
    <w:rsid w:val="00BE2B94"/>
    <w:rsid w:val="00BE2C31"/>
    <w:rsid w:val="00BE2C9C"/>
    <w:rsid w:val="00BE2FDC"/>
    <w:rsid w:val="00BE301A"/>
    <w:rsid w:val="00BE3148"/>
    <w:rsid w:val="00BE32C2"/>
    <w:rsid w:val="00BE32DE"/>
    <w:rsid w:val="00BE3318"/>
    <w:rsid w:val="00BE35A0"/>
    <w:rsid w:val="00BE35EB"/>
    <w:rsid w:val="00BE37B6"/>
    <w:rsid w:val="00BE3807"/>
    <w:rsid w:val="00BE3812"/>
    <w:rsid w:val="00BE38C5"/>
    <w:rsid w:val="00BE3998"/>
    <w:rsid w:val="00BE39AD"/>
    <w:rsid w:val="00BE3B17"/>
    <w:rsid w:val="00BE3D98"/>
    <w:rsid w:val="00BE40B3"/>
    <w:rsid w:val="00BE4179"/>
    <w:rsid w:val="00BE422F"/>
    <w:rsid w:val="00BE4324"/>
    <w:rsid w:val="00BE47D2"/>
    <w:rsid w:val="00BE47F8"/>
    <w:rsid w:val="00BE49AC"/>
    <w:rsid w:val="00BE4A18"/>
    <w:rsid w:val="00BE4BED"/>
    <w:rsid w:val="00BE4C34"/>
    <w:rsid w:val="00BE4CCE"/>
    <w:rsid w:val="00BE4D46"/>
    <w:rsid w:val="00BE4E5C"/>
    <w:rsid w:val="00BE4F97"/>
    <w:rsid w:val="00BE5085"/>
    <w:rsid w:val="00BE550D"/>
    <w:rsid w:val="00BE56E5"/>
    <w:rsid w:val="00BE5A18"/>
    <w:rsid w:val="00BE5D16"/>
    <w:rsid w:val="00BE6090"/>
    <w:rsid w:val="00BE6364"/>
    <w:rsid w:val="00BE6773"/>
    <w:rsid w:val="00BE6F64"/>
    <w:rsid w:val="00BE6F67"/>
    <w:rsid w:val="00BE7082"/>
    <w:rsid w:val="00BE7227"/>
    <w:rsid w:val="00BE7416"/>
    <w:rsid w:val="00BE77D7"/>
    <w:rsid w:val="00BE7920"/>
    <w:rsid w:val="00BE7AA7"/>
    <w:rsid w:val="00BE7BD3"/>
    <w:rsid w:val="00BE7CE2"/>
    <w:rsid w:val="00BE7EEF"/>
    <w:rsid w:val="00BF005F"/>
    <w:rsid w:val="00BF0236"/>
    <w:rsid w:val="00BF0270"/>
    <w:rsid w:val="00BF0289"/>
    <w:rsid w:val="00BF0450"/>
    <w:rsid w:val="00BF0451"/>
    <w:rsid w:val="00BF0640"/>
    <w:rsid w:val="00BF0721"/>
    <w:rsid w:val="00BF0A21"/>
    <w:rsid w:val="00BF0AF7"/>
    <w:rsid w:val="00BF0F72"/>
    <w:rsid w:val="00BF10AD"/>
    <w:rsid w:val="00BF10FC"/>
    <w:rsid w:val="00BF14DB"/>
    <w:rsid w:val="00BF159D"/>
    <w:rsid w:val="00BF188A"/>
    <w:rsid w:val="00BF18BF"/>
    <w:rsid w:val="00BF214B"/>
    <w:rsid w:val="00BF2271"/>
    <w:rsid w:val="00BF2420"/>
    <w:rsid w:val="00BF255A"/>
    <w:rsid w:val="00BF2589"/>
    <w:rsid w:val="00BF26D5"/>
    <w:rsid w:val="00BF2DE7"/>
    <w:rsid w:val="00BF2E1B"/>
    <w:rsid w:val="00BF2E2A"/>
    <w:rsid w:val="00BF322A"/>
    <w:rsid w:val="00BF325F"/>
    <w:rsid w:val="00BF33D1"/>
    <w:rsid w:val="00BF37DB"/>
    <w:rsid w:val="00BF38B3"/>
    <w:rsid w:val="00BF3900"/>
    <w:rsid w:val="00BF3D34"/>
    <w:rsid w:val="00BF3E45"/>
    <w:rsid w:val="00BF4149"/>
    <w:rsid w:val="00BF44ED"/>
    <w:rsid w:val="00BF451A"/>
    <w:rsid w:val="00BF4584"/>
    <w:rsid w:val="00BF466A"/>
    <w:rsid w:val="00BF4BA7"/>
    <w:rsid w:val="00BF4CAD"/>
    <w:rsid w:val="00BF4E57"/>
    <w:rsid w:val="00BF4F2D"/>
    <w:rsid w:val="00BF530D"/>
    <w:rsid w:val="00BF53BE"/>
    <w:rsid w:val="00BF5532"/>
    <w:rsid w:val="00BF553C"/>
    <w:rsid w:val="00BF5564"/>
    <w:rsid w:val="00BF5A7F"/>
    <w:rsid w:val="00BF5D72"/>
    <w:rsid w:val="00BF6306"/>
    <w:rsid w:val="00BF6342"/>
    <w:rsid w:val="00BF6597"/>
    <w:rsid w:val="00BF66EB"/>
    <w:rsid w:val="00BF6A83"/>
    <w:rsid w:val="00BF6BBA"/>
    <w:rsid w:val="00BF6C07"/>
    <w:rsid w:val="00BF6C5E"/>
    <w:rsid w:val="00BF6CAB"/>
    <w:rsid w:val="00BF6E89"/>
    <w:rsid w:val="00BF6F46"/>
    <w:rsid w:val="00BF7215"/>
    <w:rsid w:val="00BF749A"/>
    <w:rsid w:val="00BF76A7"/>
    <w:rsid w:val="00BF7744"/>
    <w:rsid w:val="00BF77C4"/>
    <w:rsid w:val="00BF783C"/>
    <w:rsid w:val="00BF7991"/>
    <w:rsid w:val="00BF7C80"/>
    <w:rsid w:val="00BF7EF3"/>
    <w:rsid w:val="00BF7F61"/>
    <w:rsid w:val="00BF7FD5"/>
    <w:rsid w:val="00C0013A"/>
    <w:rsid w:val="00C0038B"/>
    <w:rsid w:val="00C00579"/>
    <w:rsid w:val="00C0061D"/>
    <w:rsid w:val="00C00704"/>
    <w:rsid w:val="00C00831"/>
    <w:rsid w:val="00C00AE8"/>
    <w:rsid w:val="00C00EDF"/>
    <w:rsid w:val="00C011D9"/>
    <w:rsid w:val="00C01318"/>
    <w:rsid w:val="00C01557"/>
    <w:rsid w:val="00C01705"/>
    <w:rsid w:val="00C01793"/>
    <w:rsid w:val="00C01829"/>
    <w:rsid w:val="00C01D90"/>
    <w:rsid w:val="00C0214A"/>
    <w:rsid w:val="00C0236E"/>
    <w:rsid w:val="00C024C9"/>
    <w:rsid w:val="00C02962"/>
    <w:rsid w:val="00C02A19"/>
    <w:rsid w:val="00C02D11"/>
    <w:rsid w:val="00C02E31"/>
    <w:rsid w:val="00C03093"/>
    <w:rsid w:val="00C0314B"/>
    <w:rsid w:val="00C031AF"/>
    <w:rsid w:val="00C031FF"/>
    <w:rsid w:val="00C034E7"/>
    <w:rsid w:val="00C039AF"/>
    <w:rsid w:val="00C03D38"/>
    <w:rsid w:val="00C03E7A"/>
    <w:rsid w:val="00C045F2"/>
    <w:rsid w:val="00C04607"/>
    <w:rsid w:val="00C048B2"/>
    <w:rsid w:val="00C049C2"/>
    <w:rsid w:val="00C04ADF"/>
    <w:rsid w:val="00C04B12"/>
    <w:rsid w:val="00C04DC0"/>
    <w:rsid w:val="00C05039"/>
    <w:rsid w:val="00C05062"/>
    <w:rsid w:val="00C05455"/>
    <w:rsid w:val="00C05666"/>
    <w:rsid w:val="00C05B4D"/>
    <w:rsid w:val="00C05B93"/>
    <w:rsid w:val="00C05BB3"/>
    <w:rsid w:val="00C05BF5"/>
    <w:rsid w:val="00C05E28"/>
    <w:rsid w:val="00C0602D"/>
    <w:rsid w:val="00C060A8"/>
    <w:rsid w:val="00C06A10"/>
    <w:rsid w:val="00C06B6A"/>
    <w:rsid w:val="00C06E6A"/>
    <w:rsid w:val="00C0733B"/>
    <w:rsid w:val="00C0743D"/>
    <w:rsid w:val="00C077BA"/>
    <w:rsid w:val="00C07823"/>
    <w:rsid w:val="00C07D89"/>
    <w:rsid w:val="00C07DC9"/>
    <w:rsid w:val="00C07EE3"/>
    <w:rsid w:val="00C1005E"/>
    <w:rsid w:val="00C100AF"/>
    <w:rsid w:val="00C1083D"/>
    <w:rsid w:val="00C10877"/>
    <w:rsid w:val="00C10927"/>
    <w:rsid w:val="00C1099E"/>
    <w:rsid w:val="00C109EB"/>
    <w:rsid w:val="00C10ADD"/>
    <w:rsid w:val="00C10C5D"/>
    <w:rsid w:val="00C10CCC"/>
    <w:rsid w:val="00C10F2F"/>
    <w:rsid w:val="00C11237"/>
    <w:rsid w:val="00C1129E"/>
    <w:rsid w:val="00C113E1"/>
    <w:rsid w:val="00C118F1"/>
    <w:rsid w:val="00C11AD6"/>
    <w:rsid w:val="00C11E27"/>
    <w:rsid w:val="00C11E85"/>
    <w:rsid w:val="00C11F4E"/>
    <w:rsid w:val="00C12293"/>
    <w:rsid w:val="00C123CC"/>
    <w:rsid w:val="00C12520"/>
    <w:rsid w:val="00C1271A"/>
    <w:rsid w:val="00C127D2"/>
    <w:rsid w:val="00C12CD6"/>
    <w:rsid w:val="00C13007"/>
    <w:rsid w:val="00C13100"/>
    <w:rsid w:val="00C1324F"/>
    <w:rsid w:val="00C136A7"/>
    <w:rsid w:val="00C138A3"/>
    <w:rsid w:val="00C138D1"/>
    <w:rsid w:val="00C13A15"/>
    <w:rsid w:val="00C13E4F"/>
    <w:rsid w:val="00C13EE0"/>
    <w:rsid w:val="00C14506"/>
    <w:rsid w:val="00C147E1"/>
    <w:rsid w:val="00C149AA"/>
    <w:rsid w:val="00C14CA4"/>
    <w:rsid w:val="00C152B4"/>
    <w:rsid w:val="00C1545B"/>
    <w:rsid w:val="00C154C6"/>
    <w:rsid w:val="00C154F7"/>
    <w:rsid w:val="00C15637"/>
    <w:rsid w:val="00C156D4"/>
    <w:rsid w:val="00C1571E"/>
    <w:rsid w:val="00C15941"/>
    <w:rsid w:val="00C15A10"/>
    <w:rsid w:val="00C15B28"/>
    <w:rsid w:val="00C15D88"/>
    <w:rsid w:val="00C16011"/>
    <w:rsid w:val="00C16048"/>
    <w:rsid w:val="00C1623F"/>
    <w:rsid w:val="00C1629A"/>
    <w:rsid w:val="00C16A56"/>
    <w:rsid w:val="00C16B21"/>
    <w:rsid w:val="00C16C85"/>
    <w:rsid w:val="00C16E87"/>
    <w:rsid w:val="00C16F6E"/>
    <w:rsid w:val="00C171E6"/>
    <w:rsid w:val="00C17BB8"/>
    <w:rsid w:val="00C17CBF"/>
    <w:rsid w:val="00C17F29"/>
    <w:rsid w:val="00C201C3"/>
    <w:rsid w:val="00C2047A"/>
    <w:rsid w:val="00C207D7"/>
    <w:rsid w:val="00C20AE6"/>
    <w:rsid w:val="00C20AFE"/>
    <w:rsid w:val="00C20C71"/>
    <w:rsid w:val="00C20CEB"/>
    <w:rsid w:val="00C20E96"/>
    <w:rsid w:val="00C2110F"/>
    <w:rsid w:val="00C21144"/>
    <w:rsid w:val="00C211F0"/>
    <w:rsid w:val="00C2126A"/>
    <w:rsid w:val="00C2134B"/>
    <w:rsid w:val="00C21471"/>
    <w:rsid w:val="00C2190C"/>
    <w:rsid w:val="00C21999"/>
    <w:rsid w:val="00C21D04"/>
    <w:rsid w:val="00C21EAE"/>
    <w:rsid w:val="00C22240"/>
    <w:rsid w:val="00C22253"/>
    <w:rsid w:val="00C223C2"/>
    <w:rsid w:val="00C2259F"/>
    <w:rsid w:val="00C225C2"/>
    <w:rsid w:val="00C2269D"/>
    <w:rsid w:val="00C229B9"/>
    <w:rsid w:val="00C230C9"/>
    <w:rsid w:val="00C23267"/>
    <w:rsid w:val="00C23464"/>
    <w:rsid w:val="00C23519"/>
    <w:rsid w:val="00C23BBE"/>
    <w:rsid w:val="00C23CD5"/>
    <w:rsid w:val="00C23D35"/>
    <w:rsid w:val="00C23EFD"/>
    <w:rsid w:val="00C23F19"/>
    <w:rsid w:val="00C241C4"/>
    <w:rsid w:val="00C24498"/>
    <w:rsid w:val="00C245FE"/>
    <w:rsid w:val="00C24941"/>
    <w:rsid w:val="00C24983"/>
    <w:rsid w:val="00C24C10"/>
    <w:rsid w:val="00C24D42"/>
    <w:rsid w:val="00C24ECB"/>
    <w:rsid w:val="00C24F71"/>
    <w:rsid w:val="00C2508A"/>
    <w:rsid w:val="00C250D4"/>
    <w:rsid w:val="00C25300"/>
    <w:rsid w:val="00C2535B"/>
    <w:rsid w:val="00C2536C"/>
    <w:rsid w:val="00C2538B"/>
    <w:rsid w:val="00C259F5"/>
    <w:rsid w:val="00C25B28"/>
    <w:rsid w:val="00C25CC7"/>
    <w:rsid w:val="00C2614C"/>
    <w:rsid w:val="00C265F0"/>
    <w:rsid w:val="00C269B9"/>
    <w:rsid w:val="00C26BD1"/>
    <w:rsid w:val="00C26EC5"/>
    <w:rsid w:val="00C273C2"/>
    <w:rsid w:val="00C273CF"/>
    <w:rsid w:val="00C275B9"/>
    <w:rsid w:val="00C27AA3"/>
    <w:rsid w:val="00C27E75"/>
    <w:rsid w:val="00C27E8C"/>
    <w:rsid w:val="00C27EC3"/>
    <w:rsid w:val="00C300B6"/>
    <w:rsid w:val="00C301E2"/>
    <w:rsid w:val="00C306B2"/>
    <w:rsid w:val="00C308E7"/>
    <w:rsid w:val="00C30CC4"/>
    <w:rsid w:val="00C30CE0"/>
    <w:rsid w:val="00C30DF3"/>
    <w:rsid w:val="00C30FE4"/>
    <w:rsid w:val="00C3113E"/>
    <w:rsid w:val="00C311D5"/>
    <w:rsid w:val="00C31258"/>
    <w:rsid w:val="00C313FD"/>
    <w:rsid w:val="00C315BD"/>
    <w:rsid w:val="00C316B8"/>
    <w:rsid w:val="00C31735"/>
    <w:rsid w:val="00C31A6A"/>
    <w:rsid w:val="00C31D77"/>
    <w:rsid w:val="00C31F83"/>
    <w:rsid w:val="00C320D0"/>
    <w:rsid w:val="00C321CF"/>
    <w:rsid w:val="00C321F5"/>
    <w:rsid w:val="00C325E4"/>
    <w:rsid w:val="00C3271A"/>
    <w:rsid w:val="00C32903"/>
    <w:rsid w:val="00C329E2"/>
    <w:rsid w:val="00C32AFD"/>
    <w:rsid w:val="00C32B30"/>
    <w:rsid w:val="00C32E7A"/>
    <w:rsid w:val="00C33054"/>
    <w:rsid w:val="00C332F7"/>
    <w:rsid w:val="00C334D8"/>
    <w:rsid w:val="00C33509"/>
    <w:rsid w:val="00C33762"/>
    <w:rsid w:val="00C3381B"/>
    <w:rsid w:val="00C33C50"/>
    <w:rsid w:val="00C33CC9"/>
    <w:rsid w:val="00C33E10"/>
    <w:rsid w:val="00C34162"/>
    <w:rsid w:val="00C34282"/>
    <w:rsid w:val="00C344E6"/>
    <w:rsid w:val="00C34740"/>
    <w:rsid w:val="00C34BC9"/>
    <w:rsid w:val="00C34DBF"/>
    <w:rsid w:val="00C351AB"/>
    <w:rsid w:val="00C352E2"/>
    <w:rsid w:val="00C35577"/>
    <w:rsid w:val="00C3599E"/>
    <w:rsid w:val="00C35B85"/>
    <w:rsid w:val="00C35E8F"/>
    <w:rsid w:val="00C35EC2"/>
    <w:rsid w:val="00C35F80"/>
    <w:rsid w:val="00C360F5"/>
    <w:rsid w:val="00C36205"/>
    <w:rsid w:val="00C36517"/>
    <w:rsid w:val="00C36C47"/>
    <w:rsid w:val="00C36D37"/>
    <w:rsid w:val="00C36D67"/>
    <w:rsid w:val="00C36D95"/>
    <w:rsid w:val="00C36FD5"/>
    <w:rsid w:val="00C37026"/>
    <w:rsid w:val="00C37150"/>
    <w:rsid w:val="00C373C8"/>
    <w:rsid w:val="00C377A1"/>
    <w:rsid w:val="00C37B49"/>
    <w:rsid w:val="00C37C80"/>
    <w:rsid w:val="00C37CF2"/>
    <w:rsid w:val="00C37D80"/>
    <w:rsid w:val="00C4006C"/>
    <w:rsid w:val="00C40313"/>
    <w:rsid w:val="00C4045A"/>
    <w:rsid w:val="00C405E4"/>
    <w:rsid w:val="00C4080B"/>
    <w:rsid w:val="00C40B11"/>
    <w:rsid w:val="00C40B81"/>
    <w:rsid w:val="00C40D31"/>
    <w:rsid w:val="00C40FA2"/>
    <w:rsid w:val="00C410EC"/>
    <w:rsid w:val="00C413E3"/>
    <w:rsid w:val="00C415C0"/>
    <w:rsid w:val="00C418CE"/>
    <w:rsid w:val="00C418F6"/>
    <w:rsid w:val="00C4191D"/>
    <w:rsid w:val="00C41D24"/>
    <w:rsid w:val="00C42053"/>
    <w:rsid w:val="00C42193"/>
    <w:rsid w:val="00C422D3"/>
    <w:rsid w:val="00C4263F"/>
    <w:rsid w:val="00C42778"/>
    <w:rsid w:val="00C4311B"/>
    <w:rsid w:val="00C434FF"/>
    <w:rsid w:val="00C4353F"/>
    <w:rsid w:val="00C43574"/>
    <w:rsid w:val="00C43767"/>
    <w:rsid w:val="00C43858"/>
    <w:rsid w:val="00C43B23"/>
    <w:rsid w:val="00C43F17"/>
    <w:rsid w:val="00C43F71"/>
    <w:rsid w:val="00C44304"/>
    <w:rsid w:val="00C44328"/>
    <w:rsid w:val="00C44511"/>
    <w:rsid w:val="00C44644"/>
    <w:rsid w:val="00C44A2E"/>
    <w:rsid w:val="00C44A6D"/>
    <w:rsid w:val="00C44DA4"/>
    <w:rsid w:val="00C44F37"/>
    <w:rsid w:val="00C45761"/>
    <w:rsid w:val="00C45800"/>
    <w:rsid w:val="00C45939"/>
    <w:rsid w:val="00C45C7B"/>
    <w:rsid w:val="00C45D6E"/>
    <w:rsid w:val="00C45FB7"/>
    <w:rsid w:val="00C46224"/>
    <w:rsid w:val="00C466F7"/>
    <w:rsid w:val="00C46E38"/>
    <w:rsid w:val="00C4712A"/>
    <w:rsid w:val="00C47157"/>
    <w:rsid w:val="00C471FA"/>
    <w:rsid w:val="00C4729F"/>
    <w:rsid w:val="00C47846"/>
    <w:rsid w:val="00C47FBF"/>
    <w:rsid w:val="00C50148"/>
    <w:rsid w:val="00C50275"/>
    <w:rsid w:val="00C502E4"/>
    <w:rsid w:val="00C5033D"/>
    <w:rsid w:val="00C507A9"/>
    <w:rsid w:val="00C509B2"/>
    <w:rsid w:val="00C50A8B"/>
    <w:rsid w:val="00C50AEC"/>
    <w:rsid w:val="00C50B0C"/>
    <w:rsid w:val="00C50BF7"/>
    <w:rsid w:val="00C50DEF"/>
    <w:rsid w:val="00C50F1A"/>
    <w:rsid w:val="00C510F7"/>
    <w:rsid w:val="00C51288"/>
    <w:rsid w:val="00C51A8B"/>
    <w:rsid w:val="00C51C02"/>
    <w:rsid w:val="00C51C68"/>
    <w:rsid w:val="00C51D85"/>
    <w:rsid w:val="00C51E61"/>
    <w:rsid w:val="00C52529"/>
    <w:rsid w:val="00C52530"/>
    <w:rsid w:val="00C52598"/>
    <w:rsid w:val="00C52B55"/>
    <w:rsid w:val="00C52BC6"/>
    <w:rsid w:val="00C52F72"/>
    <w:rsid w:val="00C531A6"/>
    <w:rsid w:val="00C53227"/>
    <w:rsid w:val="00C533C0"/>
    <w:rsid w:val="00C533DB"/>
    <w:rsid w:val="00C53432"/>
    <w:rsid w:val="00C53584"/>
    <w:rsid w:val="00C537AF"/>
    <w:rsid w:val="00C53A63"/>
    <w:rsid w:val="00C53B2E"/>
    <w:rsid w:val="00C53C27"/>
    <w:rsid w:val="00C5406B"/>
    <w:rsid w:val="00C544A9"/>
    <w:rsid w:val="00C549A4"/>
    <w:rsid w:val="00C54C0A"/>
    <w:rsid w:val="00C54C8F"/>
    <w:rsid w:val="00C54DB1"/>
    <w:rsid w:val="00C54F6C"/>
    <w:rsid w:val="00C55003"/>
    <w:rsid w:val="00C5512D"/>
    <w:rsid w:val="00C552FB"/>
    <w:rsid w:val="00C55613"/>
    <w:rsid w:val="00C5582E"/>
    <w:rsid w:val="00C558C6"/>
    <w:rsid w:val="00C55ACA"/>
    <w:rsid w:val="00C55C30"/>
    <w:rsid w:val="00C55C7A"/>
    <w:rsid w:val="00C55CA1"/>
    <w:rsid w:val="00C56027"/>
    <w:rsid w:val="00C56125"/>
    <w:rsid w:val="00C5617C"/>
    <w:rsid w:val="00C563A7"/>
    <w:rsid w:val="00C5643C"/>
    <w:rsid w:val="00C5660B"/>
    <w:rsid w:val="00C56652"/>
    <w:rsid w:val="00C56A41"/>
    <w:rsid w:val="00C56D4E"/>
    <w:rsid w:val="00C56F2D"/>
    <w:rsid w:val="00C571E6"/>
    <w:rsid w:val="00C572D5"/>
    <w:rsid w:val="00C57514"/>
    <w:rsid w:val="00C575D5"/>
    <w:rsid w:val="00C57687"/>
    <w:rsid w:val="00C57840"/>
    <w:rsid w:val="00C578B8"/>
    <w:rsid w:val="00C5790C"/>
    <w:rsid w:val="00C57BF7"/>
    <w:rsid w:val="00C57C3E"/>
    <w:rsid w:val="00C602D7"/>
    <w:rsid w:val="00C602F2"/>
    <w:rsid w:val="00C6046C"/>
    <w:rsid w:val="00C605C5"/>
    <w:rsid w:val="00C6068B"/>
    <w:rsid w:val="00C6093C"/>
    <w:rsid w:val="00C609DA"/>
    <w:rsid w:val="00C60C84"/>
    <w:rsid w:val="00C60E50"/>
    <w:rsid w:val="00C60F00"/>
    <w:rsid w:val="00C60FC2"/>
    <w:rsid w:val="00C60FDB"/>
    <w:rsid w:val="00C610CF"/>
    <w:rsid w:val="00C61414"/>
    <w:rsid w:val="00C6152B"/>
    <w:rsid w:val="00C615EB"/>
    <w:rsid w:val="00C61812"/>
    <w:rsid w:val="00C6186D"/>
    <w:rsid w:val="00C6192C"/>
    <w:rsid w:val="00C6194E"/>
    <w:rsid w:val="00C61BDA"/>
    <w:rsid w:val="00C61D9A"/>
    <w:rsid w:val="00C61E28"/>
    <w:rsid w:val="00C620D9"/>
    <w:rsid w:val="00C622E6"/>
    <w:rsid w:val="00C6250E"/>
    <w:rsid w:val="00C6256E"/>
    <w:rsid w:val="00C6309E"/>
    <w:rsid w:val="00C630DD"/>
    <w:rsid w:val="00C632F0"/>
    <w:rsid w:val="00C63367"/>
    <w:rsid w:val="00C634C7"/>
    <w:rsid w:val="00C636A4"/>
    <w:rsid w:val="00C637E9"/>
    <w:rsid w:val="00C63BBB"/>
    <w:rsid w:val="00C63C92"/>
    <w:rsid w:val="00C63CA0"/>
    <w:rsid w:val="00C63D33"/>
    <w:rsid w:val="00C64039"/>
    <w:rsid w:val="00C640E6"/>
    <w:rsid w:val="00C64299"/>
    <w:rsid w:val="00C64444"/>
    <w:rsid w:val="00C6454F"/>
    <w:rsid w:val="00C648AC"/>
    <w:rsid w:val="00C648DC"/>
    <w:rsid w:val="00C64911"/>
    <w:rsid w:val="00C64C1D"/>
    <w:rsid w:val="00C64F08"/>
    <w:rsid w:val="00C64F21"/>
    <w:rsid w:val="00C65304"/>
    <w:rsid w:val="00C654A0"/>
    <w:rsid w:val="00C655B9"/>
    <w:rsid w:val="00C655BB"/>
    <w:rsid w:val="00C6577D"/>
    <w:rsid w:val="00C65AF7"/>
    <w:rsid w:val="00C65BFA"/>
    <w:rsid w:val="00C65F48"/>
    <w:rsid w:val="00C6608A"/>
    <w:rsid w:val="00C661BD"/>
    <w:rsid w:val="00C663C0"/>
    <w:rsid w:val="00C6667B"/>
    <w:rsid w:val="00C66807"/>
    <w:rsid w:val="00C669AA"/>
    <w:rsid w:val="00C66A19"/>
    <w:rsid w:val="00C66A1F"/>
    <w:rsid w:val="00C66A7B"/>
    <w:rsid w:val="00C66B63"/>
    <w:rsid w:val="00C66FB2"/>
    <w:rsid w:val="00C6704D"/>
    <w:rsid w:val="00C67838"/>
    <w:rsid w:val="00C678A5"/>
    <w:rsid w:val="00C67A30"/>
    <w:rsid w:val="00C67A58"/>
    <w:rsid w:val="00C67BAE"/>
    <w:rsid w:val="00C67C59"/>
    <w:rsid w:val="00C67D20"/>
    <w:rsid w:val="00C67DD1"/>
    <w:rsid w:val="00C70632"/>
    <w:rsid w:val="00C70714"/>
    <w:rsid w:val="00C7079D"/>
    <w:rsid w:val="00C70A20"/>
    <w:rsid w:val="00C70BA0"/>
    <w:rsid w:val="00C70E14"/>
    <w:rsid w:val="00C71792"/>
    <w:rsid w:val="00C717E1"/>
    <w:rsid w:val="00C71843"/>
    <w:rsid w:val="00C71AB5"/>
    <w:rsid w:val="00C71BF6"/>
    <w:rsid w:val="00C72004"/>
    <w:rsid w:val="00C72062"/>
    <w:rsid w:val="00C72114"/>
    <w:rsid w:val="00C72362"/>
    <w:rsid w:val="00C72E76"/>
    <w:rsid w:val="00C73009"/>
    <w:rsid w:val="00C7304B"/>
    <w:rsid w:val="00C73050"/>
    <w:rsid w:val="00C7312B"/>
    <w:rsid w:val="00C73194"/>
    <w:rsid w:val="00C731F6"/>
    <w:rsid w:val="00C732B8"/>
    <w:rsid w:val="00C73408"/>
    <w:rsid w:val="00C73A1F"/>
    <w:rsid w:val="00C73A95"/>
    <w:rsid w:val="00C73D70"/>
    <w:rsid w:val="00C741ED"/>
    <w:rsid w:val="00C7425E"/>
    <w:rsid w:val="00C745DF"/>
    <w:rsid w:val="00C74670"/>
    <w:rsid w:val="00C746E0"/>
    <w:rsid w:val="00C746FC"/>
    <w:rsid w:val="00C74A3F"/>
    <w:rsid w:val="00C74A64"/>
    <w:rsid w:val="00C74AFC"/>
    <w:rsid w:val="00C74B8B"/>
    <w:rsid w:val="00C74CFF"/>
    <w:rsid w:val="00C74DA0"/>
    <w:rsid w:val="00C74F66"/>
    <w:rsid w:val="00C754C2"/>
    <w:rsid w:val="00C755AE"/>
    <w:rsid w:val="00C75810"/>
    <w:rsid w:val="00C75CE3"/>
    <w:rsid w:val="00C75F17"/>
    <w:rsid w:val="00C7618E"/>
    <w:rsid w:val="00C7620F"/>
    <w:rsid w:val="00C763A5"/>
    <w:rsid w:val="00C767C2"/>
    <w:rsid w:val="00C7684E"/>
    <w:rsid w:val="00C76934"/>
    <w:rsid w:val="00C76BE1"/>
    <w:rsid w:val="00C76DE9"/>
    <w:rsid w:val="00C76E75"/>
    <w:rsid w:val="00C771EB"/>
    <w:rsid w:val="00C77598"/>
    <w:rsid w:val="00C7763D"/>
    <w:rsid w:val="00C7771B"/>
    <w:rsid w:val="00C7772E"/>
    <w:rsid w:val="00C778F5"/>
    <w:rsid w:val="00C77983"/>
    <w:rsid w:val="00C779EB"/>
    <w:rsid w:val="00C77AA7"/>
    <w:rsid w:val="00C802E5"/>
    <w:rsid w:val="00C803D9"/>
    <w:rsid w:val="00C8083E"/>
    <w:rsid w:val="00C8085B"/>
    <w:rsid w:val="00C80988"/>
    <w:rsid w:val="00C80ADE"/>
    <w:rsid w:val="00C80C2F"/>
    <w:rsid w:val="00C80CD5"/>
    <w:rsid w:val="00C80CDE"/>
    <w:rsid w:val="00C8110C"/>
    <w:rsid w:val="00C81115"/>
    <w:rsid w:val="00C81130"/>
    <w:rsid w:val="00C811DA"/>
    <w:rsid w:val="00C8125D"/>
    <w:rsid w:val="00C812C1"/>
    <w:rsid w:val="00C81353"/>
    <w:rsid w:val="00C815F6"/>
    <w:rsid w:val="00C81E43"/>
    <w:rsid w:val="00C81E6B"/>
    <w:rsid w:val="00C82153"/>
    <w:rsid w:val="00C82437"/>
    <w:rsid w:val="00C8246C"/>
    <w:rsid w:val="00C82633"/>
    <w:rsid w:val="00C82719"/>
    <w:rsid w:val="00C8282E"/>
    <w:rsid w:val="00C82836"/>
    <w:rsid w:val="00C8293B"/>
    <w:rsid w:val="00C82CAB"/>
    <w:rsid w:val="00C82CC7"/>
    <w:rsid w:val="00C82DBE"/>
    <w:rsid w:val="00C8307B"/>
    <w:rsid w:val="00C837D7"/>
    <w:rsid w:val="00C83A34"/>
    <w:rsid w:val="00C83DFF"/>
    <w:rsid w:val="00C842B2"/>
    <w:rsid w:val="00C8440F"/>
    <w:rsid w:val="00C847D4"/>
    <w:rsid w:val="00C84AC0"/>
    <w:rsid w:val="00C84BC6"/>
    <w:rsid w:val="00C84E36"/>
    <w:rsid w:val="00C85259"/>
    <w:rsid w:val="00C853C3"/>
    <w:rsid w:val="00C85BC9"/>
    <w:rsid w:val="00C85C0F"/>
    <w:rsid w:val="00C85E9B"/>
    <w:rsid w:val="00C8613A"/>
    <w:rsid w:val="00C866F7"/>
    <w:rsid w:val="00C867CD"/>
    <w:rsid w:val="00C86AF1"/>
    <w:rsid w:val="00C86CD3"/>
    <w:rsid w:val="00C86D3D"/>
    <w:rsid w:val="00C86E94"/>
    <w:rsid w:val="00C86F95"/>
    <w:rsid w:val="00C87496"/>
    <w:rsid w:val="00C875E8"/>
    <w:rsid w:val="00C878B0"/>
    <w:rsid w:val="00C87C1B"/>
    <w:rsid w:val="00C90442"/>
    <w:rsid w:val="00C90569"/>
    <w:rsid w:val="00C90753"/>
    <w:rsid w:val="00C908E2"/>
    <w:rsid w:val="00C90AA2"/>
    <w:rsid w:val="00C90B74"/>
    <w:rsid w:val="00C9125C"/>
    <w:rsid w:val="00C91309"/>
    <w:rsid w:val="00C91350"/>
    <w:rsid w:val="00C91560"/>
    <w:rsid w:val="00C917E8"/>
    <w:rsid w:val="00C9195F"/>
    <w:rsid w:val="00C919C0"/>
    <w:rsid w:val="00C91A80"/>
    <w:rsid w:val="00C91A89"/>
    <w:rsid w:val="00C91EA5"/>
    <w:rsid w:val="00C921EA"/>
    <w:rsid w:val="00C92282"/>
    <w:rsid w:val="00C92419"/>
    <w:rsid w:val="00C924F2"/>
    <w:rsid w:val="00C925D1"/>
    <w:rsid w:val="00C926FD"/>
    <w:rsid w:val="00C92A0D"/>
    <w:rsid w:val="00C92C4A"/>
    <w:rsid w:val="00C92D28"/>
    <w:rsid w:val="00C92D3B"/>
    <w:rsid w:val="00C92D92"/>
    <w:rsid w:val="00C92E3F"/>
    <w:rsid w:val="00C93046"/>
    <w:rsid w:val="00C93104"/>
    <w:rsid w:val="00C9320C"/>
    <w:rsid w:val="00C9328B"/>
    <w:rsid w:val="00C9347A"/>
    <w:rsid w:val="00C939C8"/>
    <w:rsid w:val="00C93A96"/>
    <w:rsid w:val="00C93AF9"/>
    <w:rsid w:val="00C93D7C"/>
    <w:rsid w:val="00C93E3A"/>
    <w:rsid w:val="00C94041"/>
    <w:rsid w:val="00C94384"/>
    <w:rsid w:val="00C944B2"/>
    <w:rsid w:val="00C944E4"/>
    <w:rsid w:val="00C9467D"/>
    <w:rsid w:val="00C94EED"/>
    <w:rsid w:val="00C9525D"/>
    <w:rsid w:val="00C954B4"/>
    <w:rsid w:val="00C957D0"/>
    <w:rsid w:val="00C957EF"/>
    <w:rsid w:val="00C95B93"/>
    <w:rsid w:val="00C95BB8"/>
    <w:rsid w:val="00C9656D"/>
    <w:rsid w:val="00C966CE"/>
    <w:rsid w:val="00C969C2"/>
    <w:rsid w:val="00C969F3"/>
    <w:rsid w:val="00C96E0E"/>
    <w:rsid w:val="00C97935"/>
    <w:rsid w:val="00C97CB3"/>
    <w:rsid w:val="00C97CDE"/>
    <w:rsid w:val="00C97EC6"/>
    <w:rsid w:val="00C97F74"/>
    <w:rsid w:val="00CA007F"/>
    <w:rsid w:val="00CA08B1"/>
    <w:rsid w:val="00CA096C"/>
    <w:rsid w:val="00CA0AE1"/>
    <w:rsid w:val="00CA0B60"/>
    <w:rsid w:val="00CA0C16"/>
    <w:rsid w:val="00CA0CD5"/>
    <w:rsid w:val="00CA10D3"/>
    <w:rsid w:val="00CA130D"/>
    <w:rsid w:val="00CA1C71"/>
    <w:rsid w:val="00CA1D12"/>
    <w:rsid w:val="00CA1DD4"/>
    <w:rsid w:val="00CA204E"/>
    <w:rsid w:val="00CA24B3"/>
    <w:rsid w:val="00CA2620"/>
    <w:rsid w:val="00CA2625"/>
    <w:rsid w:val="00CA2BDB"/>
    <w:rsid w:val="00CA2C5F"/>
    <w:rsid w:val="00CA2C94"/>
    <w:rsid w:val="00CA3064"/>
    <w:rsid w:val="00CA32B1"/>
    <w:rsid w:val="00CA36FC"/>
    <w:rsid w:val="00CA3812"/>
    <w:rsid w:val="00CA384A"/>
    <w:rsid w:val="00CA39F4"/>
    <w:rsid w:val="00CA3A53"/>
    <w:rsid w:val="00CA3ADA"/>
    <w:rsid w:val="00CA3CF2"/>
    <w:rsid w:val="00CA3FC3"/>
    <w:rsid w:val="00CA4280"/>
    <w:rsid w:val="00CA42C2"/>
    <w:rsid w:val="00CA4484"/>
    <w:rsid w:val="00CA4524"/>
    <w:rsid w:val="00CA4544"/>
    <w:rsid w:val="00CA4C21"/>
    <w:rsid w:val="00CA4C8C"/>
    <w:rsid w:val="00CA4CC1"/>
    <w:rsid w:val="00CA4D7A"/>
    <w:rsid w:val="00CA50AF"/>
    <w:rsid w:val="00CA5119"/>
    <w:rsid w:val="00CA5A7A"/>
    <w:rsid w:val="00CA5B59"/>
    <w:rsid w:val="00CA5DC8"/>
    <w:rsid w:val="00CA5F00"/>
    <w:rsid w:val="00CA60CA"/>
    <w:rsid w:val="00CA6104"/>
    <w:rsid w:val="00CA6564"/>
    <w:rsid w:val="00CA6646"/>
    <w:rsid w:val="00CA6A01"/>
    <w:rsid w:val="00CA6B09"/>
    <w:rsid w:val="00CA6C4A"/>
    <w:rsid w:val="00CA7047"/>
    <w:rsid w:val="00CA7322"/>
    <w:rsid w:val="00CA7396"/>
    <w:rsid w:val="00CA73CE"/>
    <w:rsid w:val="00CA7594"/>
    <w:rsid w:val="00CA75F1"/>
    <w:rsid w:val="00CA7623"/>
    <w:rsid w:val="00CA76B8"/>
    <w:rsid w:val="00CA7813"/>
    <w:rsid w:val="00CA7A9B"/>
    <w:rsid w:val="00CA7C80"/>
    <w:rsid w:val="00CA7F91"/>
    <w:rsid w:val="00CB0453"/>
    <w:rsid w:val="00CB04D3"/>
    <w:rsid w:val="00CB0696"/>
    <w:rsid w:val="00CB07C2"/>
    <w:rsid w:val="00CB0AA7"/>
    <w:rsid w:val="00CB0B04"/>
    <w:rsid w:val="00CB0DA7"/>
    <w:rsid w:val="00CB0EF9"/>
    <w:rsid w:val="00CB0FF0"/>
    <w:rsid w:val="00CB11B5"/>
    <w:rsid w:val="00CB1477"/>
    <w:rsid w:val="00CB1595"/>
    <w:rsid w:val="00CB1860"/>
    <w:rsid w:val="00CB186C"/>
    <w:rsid w:val="00CB1DF7"/>
    <w:rsid w:val="00CB2212"/>
    <w:rsid w:val="00CB2214"/>
    <w:rsid w:val="00CB23BF"/>
    <w:rsid w:val="00CB2482"/>
    <w:rsid w:val="00CB270B"/>
    <w:rsid w:val="00CB276B"/>
    <w:rsid w:val="00CB27AE"/>
    <w:rsid w:val="00CB2967"/>
    <w:rsid w:val="00CB3011"/>
    <w:rsid w:val="00CB301E"/>
    <w:rsid w:val="00CB305B"/>
    <w:rsid w:val="00CB33DD"/>
    <w:rsid w:val="00CB369B"/>
    <w:rsid w:val="00CB3719"/>
    <w:rsid w:val="00CB378B"/>
    <w:rsid w:val="00CB3792"/>
    <w:rsid w:val="00CB38E6"/>
    <w:rsid w:val="00CB39F3"/>
    <w:rsid w:val="00CB3D92"/>
    <w:rsid w:val="00CB40CA"/>
    <w:rsid w:val="00CB433F"/>
    <w:rsid w:val="00CB46ED"/>
    <w:rsid w:val="00CB4E49"/>
    <w:rsid w:val="00CB5094"/>
    <w:rsid w:val="00CB51A7"/>
    <w:rsid w:val="00CB53F1"/>
    <w:rsid w:val="00CB5566"/>
    <w:rsid w:val="00CB56E2"/>
    <w:rsid w:val="00CB575B"/>
    <w:rsid w:val="00CB591A"/>
    <w:rsid w:val="00CB5A06"/>
    <w:rsid w:val="00CB5C99"/>
    <w:rsid w:val="00CB5E53"/>
    <w:rsid w:val="00CB61CF"/>
    <w:rsid w:val="00CB631B"/>
    <w:rsid w:val="00CB63EF"/>
    <w:rsid w:val="00CB64E7"/>
    <w:rsid w:val="00CB660D"/>
    <w:rsid w:val="00CB6621"/>
    <w:rsid w:val="00CB66A0"/>
    <w:rsid w:val="00CB6726"/>
    <w:rsid w:val="00CB67D4"/>
    <w:rsid w:val="00CB6A37"/>
    <w:rsid w:val="00CB6CCA"/>
    <w:rsid w:val="00CB6F06"/>
    <w:rsid w:val="00CB7115"/>
    <w:rsid w:val="00CB74F7"/>
    <w:rsid w:val="00CB779B"/>
    <w:rsid w:val="00CB790F"/>
    <w:rsid w:val="00CB7B1E"/>
    <w:rsid w:val="00CB7C5B"/>
    <w:rsid w:val="00CB7D44"/>
    <w:rsid w:val="00CB7F65"/>
    <w:rsid w:val="00CB7F96"/>
    <w:rsid w:val="00CC0000"/>
    <w:rsid w:val="00CC034B"/>
    <w:rsid w:val="00CC15F1"/>
    <w:rsid w:val="00CC1C63"/>
    <w:rsid w:val="00CC1D12"/>
    <w:rsid w:val="00CC1FBE"/>
    <w:rsid w:val="00CC2175"/>
    <w:rsid w:val="00CC23EE"/>
    <w:rsid w:val="00CC243C"/>
    <w:rsid w:val="00CC25A9"/>
    <w:rsid w:val="00CC26C4"/>
    <w:rsid w:val="00CC2DAE"/>
    <w:rsid w:val="00CC2EE8"/>
    <w:rsid w:val="00CC2F62"/>
    <w:rsid w:val="00CC308D"/>
    <w:rsid w:val="00CC316E"/>
    <w:rsid w:val="00CC3408"/>
    <w:rsid w:val="00CC35F3"/>
    <w:rsid w:val="00CC3F28"/>
    <w:rsid w:val="00CC41D7"/>
    <w:rsid w:val="00CC4289"/>
    <w:rsid w:val="00CC44E8"/>
    <w:rsid w:val="00CC4744"/>
    <w:rsid w:val="00CC475F"/>
    <w:rsid w:val="00CC4850"/>
    <w:rsid w:val="00CC4A15"/>
    <w:rsid w:val="00CC4BAD"/>
    <w:rsid w:val="00CC51A8"/>
    <w:rsid w:val="00CC5285"/>
    <w:rsid w:val="00CC54D8"/>
    <w:rsid w:val="00CC55C6"/>
    <w:rsid w:val="00CC560D"/>
    <w:rsid w:val="00CC5624"/>
    <w:rsid w:val="00CC5847"/>
    <w:rsid w:val="00CC5A88"/>
    <w:rsid w:val="00CC5FAB"/>
    <w:rsid w:val="00CC6038"/>
    <w:rsid w:val="00CC63F1"/>
    <w:rsid w:val="00CC666B"/>
    <w:rsid w:val="00CC6812"/>
    <w:rsid w:val="00CC6837"/>
    <w:rsid w:val="00CC6C5C"/>
    <w:rsid w:val="00CC6E82"/>
    <w:rsid w:val="00CC701C"/>
    <w:rsid w:val="00CC7219"/>
    <w:rsid w:val="00CC7261"/>
    <w:rsid w:val="00CC779F"/>
    <w:rsid w:val="00CC7844"/>
    <w:rsid w:val="00CC7A4F"/>
    <w:rsid w:val="00CC7BA8"/>
    <w:rsid w:val="00CC7DA5"/>
    <w:rsid w:val="00CC7FC8"/>
    <w:rsid w:val="00CD0AEF"/>
    <w:rsid w:val="00CD0EA0"/>
    <w:rsid w:val="00CD0FD9"/>
    <w:rsid w:val="00CD1205"/>
    <w:rsid w:val="00CD124A"/>
    <w:rsid w:val="00CD18F4"/>
    <w:rsid w:val="00CD1B76"/>
    <w:rsid w:val="00CD1CF8"/>
    <w:rsid w:val="00CD1D07"/>
    <w:rsid w:val="00CD23B2"/>
    <w:rsid w:val="00CD2478"/>
    <w:rsid w:val="00CD2492"/>
    <w:rsid w:val="00CD2543"/>
    <w:rsid w:val="00CD2817"/>
    <w:rsid w:val="00CD29A0"/>
    <w:rsid w:val="00CD2E8B"/>
    <w:rsid w:val="00CD306F"/>
    <w:rsid w:val="00CD31F8"/>
    <w:rsid w:val="00CD3840"/>
    <w:rsid w:val="00CD3ABF"/>
    <w:rsid w:val="00CD3BC8"/>
    <w:rsid w:val="00CD402C"/>
    <w:rsid w:val="00CD4083"/>
    <w:rsid w:val="00CD41A1"/>
    <w:rsid w:val="00CD4417"/>
    <w:rsid w:val="00CD4494"/>
    <w:rsid w:val="00CD45B8"/>
    <w:rsid w:val="00CD45CB"/>
    <w:rsid w:val="00CD465D"/>
    <w:rsid w:val="00CD482E"/>
    <w:rsid w:val="00CD4CB8"/>
    <w:rsid w:val="00CD4ECA"/>
    <w:rsid w:val="00CD4EFA"/>
    <w:rsid w:val="00CD5203"/>
    <w:rsid w:val="00CD523E"/>
    <w:rsid w:val="00CD5272"/>
    <w:rsid w:val="00CD5397"/>
    <w:rsid w:val="00CD53E9"/>
    <w:rsid w:val="00CD5481"/>
    <w:rsid w:val="00CD55C4"/>
    <w:rsid w:val="00CD56F4"/>
    <w:rsid w:val="00CD5708"/>
    <w:rsid w:val="00CD5839"/>
    <w:rsid w:val="00CD58A7"/>
    <w:rsid w:val="00CD5A0D"/>
    <w:rsid w:val="00CD5D80"/>
    <w:rsid w:val="00CD6015"/>
    <w:rsid w:val="00CD6125"/>
    <w:rsid w:val="00CD6165"/>
    <w:rsid w:val="00CD67EB"/>
    <w:rsid w:val="00CD683E"/>
    <w:rsid w:val="00CD684A"/>
    <w:rsid w:val="00CD69B6"/>
    <w:rsid w:val="00CD6CB2"/>
    <w:rsid w:val="00CD6DC9"/>
    <w:rsid w:val="00CD7117"/>
    <w:rsid w:val="00CD7190"/>
    <w:rsid w:val="00CD72C6"/>
    <w:rsid w:val="00CD7438"/>
    <w:rsid w:val="00CD7524"/>
    <w:rsid w:val="00CD75BF"/>
    <w:rsid w:val="00CD787B"/>
    <w:rsid w:val="00CD7A6D"/>
    <w:rsid w:val="00CD7BC4"/>
    <w:rsid w:val="00CD7CF4"/>
    <w:rsid w:val="00CD7D13"/>
    <w:rsid w:val="00CD7D84"/>
    <w:rsid w:val="00CE005F"/>
    <w:rsid w:val="00CE0193"/>
    <w:rsid w:val="00CE0264"/>
    <w:rsid w:val="00CE037B"/>
    <w:rsid w:val="00CE08E7"/>
    <w:rsid w:val="00CE0AEE"/>
    <w:rsid w:val="00CE0D52"/>
    <w:rsid w:val="00CE0F00"/>
    <w:rsid w:val="00CE0F8D"/>
    <w:rsid w:val="00CE1026"/>
    <w:rsid w:val="00CE10BB"/>
    <w:rsid w:val="00CE154B"/>
    <w:rsid w:val="00CE1A57"/>
    <w:rsid w:val="00CE1B26"/>
    <w:rsid w:val="00CE1D4A"/>
    <w:rsid w:val="00CE244A"/>
    <w:rsid w:val="00CE2522"/>
    <w:rsid w:val="00CE2774"/>
    <w:rsid w:val="00CE2B08"/>
    <w:rsid w:val="00CE2DA2"/>
    <w:rsid w:val="00CE2EF6"/>
    <w:rsid w:val="00CE2F39"/>
    <w:rsid w:val="00CE32B7"/>
    <w:rsid w:val="00CE37C6"/>
    <w:rsid w:val="00CE43FC"/>
    <w:rsid w:val="00CE442E"/>
    <w:rsid w:val="00CE483F"/>
    <w:rsid w:val="00CE4938"/>
    <w:rsid w:val="00CE4CF2"/>
    <w:rsid w:val="00CE4D67"/>
    <w:rsid w:val="00CE4E02"/>
    <w:rsid w:val="00CE4F44"/>
    <w:rsid w:val="00CE4F8A"/>
    <w:rsid w:val="00CE5089"/>
    <w:rsid w:val="00CE509E"/>
    <w:rsid w:val="00CE542D"/>
    <w:rsid w:val="00CE5458"/>
    <w:rsid w:val="00CE5984"/>
    <w:rsid w:val="00CE5B5F"/>
    <w:rsid w:val="00CE5C49"/>
    <w:rsid w:val="00CE61D8"/>
    <w:rsid w:val="00CE632A"/>
    <w:rsid w:val="00CE6346"/>
    <w:rsid w:val="00CE641C"/>
    <w:rsid w:val="00CE66F4"/>
    <w:rsid w:val="00CE6A1B"/>
    <w:rsid w:val="00CE6ABF"/>
    <w:rsid w:val="00CE6DFD"/>
    <w:rsid w:val="00CE7283"/>
    <w:rsid w:val="00CE7612"/>
    <w:rsid w:val="00CE763A"/>
    <w:rsid w:val="00CE772B"/>
    <w:rsid w:val="00CE7975"/>
    <w:rsid w:val="00CE79A8"/>
    <w:rsid w:val="00CE79D2"/>
    <w:rsid w:val="00CE7BAA"/>
    <w:rsid w:val="00CE7C35"/>
    <w:rsid w:val="00CE7CF8"/>
    <w:rsid w:val="00CE7E2C"/>
    <w:rsid w:val="00CF0298"/>
    <w:rsid w:val="00CF0315"/>
    <w:rsid w:val="00CF034D"/>
    <w:rsid w:val="00CF043E"/>
    <w:rsid w:val="00CF0459"/>
    <w:rsid w:val="00CF056F"/>
    <w:rsid w:val="00CF06DE"/>
    <w:rsid w:val="00CF080D"/>
    <w:rsid w:val="00CF0812"/>
    <w:rsid w:val="00CF0A3C"/>
    <w:rsid w:val="00CF0ED0"/>
    <w:rsid w:val="00CF0FC5"/>
    <w:rsid w:val="00CF100B"/>
    <w:rsid w:val="00CF107F"/>
    <w:rsid w:val="00CF1307"/>
    <w:rsid w:val="00CF134D"/>
    <w:rsid w:val="00CF1370"/>
    <w:rsid w:val="00CF1617"/>
    <w:rsid w:val="00CF1A82"/>
    <w:rsid w:val="00CF1BDF"/>
    <w:rsid w:val="00CF1DD3"/>
    <w:rsid w:val="00CF1FDD"/>
    <w:rsid w:val="00CF205D"/>
    <w:rsid w:val="00CF242D"/>
    <w:rsid w:val="00CF2451"/>
    <w:rsid w:val="00CF254F"/>
    <w:rsid w:val="00CF27E5"/>
    <w:rsid w:val="00CF296C"/>
    <w:rsid w:val="00CF2B28"/>
    <w:rsid w:val="00CF2BA0"/>
    <w:rsid w:val="00CF31C6"/>
    <w:rsid w:val="00CF32DF"/>
    <w:rsid w:val="00CF32FD"/>
    <w:rsid w:val="00CF34B7"/>
    <w:rsid w:val="00CF3518"/>
    <w:rsid w:val="00CF3759"/>
    <w:rsid w:val="00CF3958"/>
    <w:rsid w:val="00CF3AB1"/>
    <w:rsid w:val="00CF3C10"/>
    <w:rsid w:val="00CF3C2C"/>
    <w:rsid w:val="00CF3CAA"/>
    <w:rsid w:val="00CF3E68"/>
    <w:rsid w:val="00CF3F4E"/>
    <w:rsid w:val="00CF4049"/>
    <w:rsid w:val="00CF41D5"/>
    <w:rsid w:val="00CF440C"/>
    <w:rsid w:val="00CF441F"/>
    <w:rsid w:val="00CF45B7"/>
    <w:rsid w:val="00CF45C8"/>
    <w:rsid w:val="00CF4698"/>
    <w:rsid w:val="00CF46D0"/>
    <w:rsid w:val="00CF47F0"/>
    <w:rsid w:val="00CF47FA"/>
    <w:rsid w:val="00CF4933"/>
    <w:rsid w:val="00CF494E"/>
    <w:rsid w:val="00CF4C5B"/>
    <w:rsid w:val="00CF4C80"/>
    <w:rsid w:val="00CF5844"/>
    <w:rsid w:val="00CF5904"/>
    <w:rsid w:val="00CF5986"/>
    <w:rsid w:val="00CF5B40"/>
    <w:rsid w:val="00CF5B53"/>
    <w:rsid w:val="00CF5C01"/>
    <w:rsid w:val="00CF5D4C"/>
    <w:rsid w:val="00CF5EED"/>
    <w:rsid w:val="00CF6051"/>
    <w:rsid w:val="00CF60D5"/>
    <w:rsid w:val="00CF63DA"/>
    <w:rsid w:val="00CF64F0"/>
    <w:rsid w:val="00CF6558"/>
    <w:rsid w:val="00CF6692"/>
    <w:rsid w:val="00CF6AD3"/>
    <w:rsid w:val="00CF6CE0"/>
    <w:rsid w:val="00CF6D44"/>
    <w:rsid w:val="00CF6D80"/>
    <w:rsid w:val="00CF715C"/>
    <w:rsid w:val="00CF7184"/>
    <w:rsid w:val="00CF71C4"/>
    <w:rsid w:val="00CF7297"/>
    <w:rsid w:val="00CF7503"/>
    <w:rsid w:val="00CF7630"/>
    <w:rsid w:val="00CF79D2"/>
    <w:rsid w:val="00CF7B63"/>
    <w:rsid w:val="00CF7BE1"/>
    <w:rsid w:val="00CF7D3F"/>
    <w:rsid w:val="00CF7D97"/>
    <w:rsid w:val="00CF7DDA"/>
    <w:rsid w:val="00CF7E48"/>
    <w:rsid w:val="00CF7E5D"/>
    <w:rsid w:val="00D0018F"/>
    <w:rsid w:val="00D0021F"/>
    <w:rsid w:val="00D0096D"/>
    <w:rsid w:val="00D00A9B"/>
    <w:rsid w:val="00D00B53"/>
    <w:rsid w:val="00D00C8F"/>
    <w:rsid w:val="00D01014"/>
    <w:rsid w:val="00D011B0"/>
    <w:rsid w:val="00D011B8"/>
    <w:rsid w:val="00D01B19"/>
    <w:rsid w:val="00D01D82"/>
    <w:rsid w:val="00D01EC4"/>
    <w:rsid w:val="00D02103"/>
    <w:rsid w:val="00D0234D"/>
    <w:rsid w:val="00D023BF"/>
    <w:rsid w:val="00D0281C"/>
    <w:rsid w:val="00D0287E"/>
    <w:rsid w:val="00D02D6A"/>
    <w:rsid w:val="00D03076"/>
    <w:rsid w:val="00D0309F"/>
    <w:rsid w:val="00D03A8A"/>
    <w:rsid w:val="00D03B49"/>
    <w:rsid w:val="00D03D6A"/>
    <w:rsid w:val="00D03DD3"/>
    <w:rsid w:val="00D03E87"/>
    <w:rsid w:val="00D04058"/>
    <w:rsid w:val="00D0406B"/>
    <w:rsid w:val="00D0437E"/>
    <w:rsid w:val="00D046C9"/>
    <w:rsid w:val="00D04962"/>
    <w:rsid w:val="00D04B32"/>
    <w:rsid w:val="00D04E21"/>
    <w:rsid w:val="00D04EDE"/>
    <w:rsid w:val="00D04F03"/>
    <w:rsid w:val="00D05207"/>
    <w:rsid w:val="00D05288"/>
    <w:rsid w:val="00D052FC"/>
    <w:rsid w:val="00D05388"/>
    <w:rsid w:val="00D05635"/>
    <w:rsid w:val="00D05BB1"/>
    <w:rsid w:val="00D05DAC"/>
    <w:rsid w:val="00D05E23"/>
    <w:rsid w:val="00D05F92"/>
    <w:rsid w:val="00D0605F"/>
    <w:rsid w:val="00D06249"/>
    <w:rsid w:val="00D064C1"/>
    <w:rsid w:val="00D065B4"/>
    <w:rsid w:val="00D066F4"/>
    <w:rsid w:val="00D06E10"/>
    <w:rsid w:val="00D06F84"/>
    <w:rsid w:val="00D06FB5"/>
    <w:rsid w:val="00D07061"/>
    <w:rsid w:val="00D072BA"/>
    <w:rsid w:val="00D0738E"/>
    <w:rsid w:val="00D07B61"/>
    <w:rsid w:val="00D07CC4"/>
    <w:rsid w:val="00D100B7"/>
    <w:rsid w:val="00D101AF"/>
    <w:rsid w:val="00D101E9"/>
    <w:rsid w:val="00D10519"/>
    <w:rsid w:val="00D10860"/>
    <w:rsid w:val="00D108D4"/>
    <w:rsid w:val="00D10955"/>
    <w:rsid w:val="00D10E57"/>
    <w:rsid w:val="00D11356"/>
    <w:rsid w:val="00D114A8"/>
    <w:rsid w:val="00D11549"/>
    <w:rsid w:val="00D11A14"/>
    <w:rsid w:val="00D11B8E"/>
    <w:rsid w:val="00D11C76"/>
    <w:rsid w:val="00D12024"/>
    <w:rsid w:val="00D12055"/>
    <w:rsid w:val="00D12112"/>
    <w:rsid w:val="00D1233B"/>
    <w:rsid w:val="00D12388"/>
    <w:rsid w:val="00D124C0"/>
    <w:rsid w:val="00D125B9"/>
    <w:rsid w:val="00D125BA"/>
    <w:rsid w:val="00D12630"/>
    <w:rsid w:val="00D12809"/>
    <w:rsid w:val="00D12BA3"/>
    <w:rsid w:val="00D12BD1"/>
    <w:rsid w:val="00D12D59"/>
    <w:rsid w:val="00D13165"/>
    <w:rsid w:val="00D134C1"/>
    <w:rsid w:val="00D13CB3"/>
    <w:rsid w:val="00D1452C"/>
    <w:rsid w:val="00D14594"/>
    <w:rsid w:val="00D146DD"/>
    <w:rsid w:val="00D14924"/>
    <w:rsid w:val="00D14C04"/>
    <w:rsid w:val="00D14C55"/>
    <w:rsid w:val="00D152CA"/>
    <w:rsid w:val="00D154B2"/>
    <w:rsid w:val="00D154F3"/>
    <w:rsid w:val="00D1558E"/>
    <w:rsid w:val="00D156C4"/>
    <w:rsid w:val="00D15809"/>
    <w:rsid w:val="00D15970"/>
    <w:rsid w:val="00D15A63"/>
    <w:rsid w:val="00D15E4A"/>
    <w:rsid w:val="00D1601A"/>
    <w:rsid w:val="00D16124"/>
    <w:rsid w:val="00D164C7"/>
    <w:rsid w:val="00D169B8"/>
    <w:rsid w:val="00D16A3C"/>
    <w:rsid w:val="00D16BF0"/>
    <w:rsid w:val="00D16D14"/>
    <w:rsid w:val="00D17468"/>
    <w:rsid w:val="00D174F7"/>
    <w:rsid w:val="00D17911"/>
    <w:rsid w:val="00D17B58"/>
    <w:rsid w:val="00D17D3B"/>
    <w:rsid w:val="00D17E23"/>
    <w:rsid w:val="00D20184"/>
    <w:rsid w:val="00D205C4"/>
    <w:rsid w:val="00D20A5C"/>
    <w:rsid w:val="00D20DF2"/>
    <w:rsid w:val="00D20E56"/>
    <w:rsid w:val="00D210C0"/>
    <w:rsid w:val="00D21582"/>
    <w:rsid w:val="00D215FB"/>
    <w:rsid w:val="00D21B01"/>
    <w:rsid w:val="00D21BD7"/>
    <w:rsid w:val="00D21CF6"/>
    <w:rsid w:val="00D21F1C"/>
    <w:rsid w:val="00D21FA0"/>
    <w:rsid w:val="00D2219C"/>
    <w:rsid w:val="00D221B3"/>
    <w:rsid w:val="00D2220B"/>
    <w:rsid w:val="00D2249D"/>
    <w:rsid w:val="00D22721"/>
    <w:rsid w:val="00D228A9"/>
    <w:rsid w:val="00D229A2"/>
    <w:rsid w:val="00D22AF8"/>
    <w:rsid w:val="00D22B08"/>
    <w:rsid w:val="00D22DE4"/>
    <w:rsid w:val="00D22E7C"/>
    <w:rsid w:val="00D22F85"/>
    <w:rsid w:val="00D2302B"/>
    <w:rsid w:val="00D23410"/>
    <w:rsid w:val="00D23777"/>
    <w:rsid w:val="00D2392D"/>
    <w:rsid w:val="00D23F75"/>
    <w:rsid w:val="00D2401A"/>
    <w:rsid w:val="00D24381"/>
    <w:rsid w:val="00D243AA"/>
    <w:rsid w:val="00D24647"/>
    <w:rsid w:val="00D24A1E"/>
    <w:rsid w:val="00D24F6D"/>
    <w:rsid w:val="00D24FFD"/>
    <w:rsid w:val="00D25227"/>
    <w:rsid w:val="00D2539F"/>
    <w:rsid w:val="00D253E6"/>
    <w:rsid w:val="00D257A9"/>
    <w:rsid w:val="00D25A7B"/>
    <w:rsid w:val="00D25AA8"/>
    <w:rsid w:val="00D25BF4"/>
    <w:rsid w:val="00D25CAC"/>
    <w:rsid w:val="00D26088"/>
    <w:rsid w:val="00D263A0"/>
    <w:rsid w:val="00D263FE"/>
    <w:rsid w:val="00D265E1"/>
    <w:rsid w:val="00D266DD"/>
    <w:rsid w:val="00D26705"/>
    <w:rsid w:val="00D26726"/>
    <w:rsid w:val="00D26AE2"/>
    <w:rsid w:val="00D26AED"/>
    <w:rsid w:val="00D26B48"/>
    <w:rsid w:val="00D26B8E"/>
    <w:rsid w:val="00D26D08"/>
    <w:rsid w:val="00D2723C"/>
    <w:rsid w:val="00D2731A"/>
    <w:rsid w:val="00D27345"/>
    <w:rsid w:val="00D273C1"/>
    <w:rsid w:val="00D274BA"/>
    <w:rsid w:val="00D2755E"/>
    <w:rsid w:val="00D279F6"/>
    <w:rsid w:val="00D27A27"/>
    <w:rsid w:val="00D303CA"/>
    <w:rsid w:val="00D30538"/>
    <w:rsid w:val="00D307BB"/>
    <w:rsid w:val="00D30905"/>
    <w:rsid w:val="00D30987"/>
    <w:rsid w:val="00D30AFC"/>
    <w:rsid w:val="00D30FC8"/>
    <w:rsid w:val="00D31247"/>
    <w:rsid w:val="00D312E2"/>
    <w:rsid w:val="00D3136B"/>
    <w:rsid w:val="00D31521"/>
    <w:rsid w:val="00D3163E"/>
    <w:rsid w:val="00D31763"/>
    <w:rsid w:val="00D31942"/>
    <w:rsid w:val="00D31D38"/>
    <w:rsid w:val="00D31E0D"/>
    <w:rsid w:val="00D31F3F"/>
    <w:rsid w:val="00D321CA"/>
    <w:rsid w:val="00D321EF"/>
    <w:rsid w:val="00D3228F"/>
    <w:rsid w:val="00D32406"/>
    <w:rsid w:val="00D325E8"/>
    <w:rsid w:val="00D325FF"/>
    <w:rsid w:val="00D326EF"/>
    <w:rsid w:val="00D32758"/>
    <w:rsid w:val="00D32847"/>
    <w:rsid w:val="00D329DB"/>
    <w:rsid w:val="00D32A86"/>
    <w:rsid w:val="00D3314A"/>
    <w:rsid w:val="00D33275"/>
    <w:rsid w:val="00D3339B"/>
    <w:rsid w:val="00D336AE"/>
    <w:rsid w:val="00D337E9"/>
    <w:rsid w:val="00D338A9"/>
    <w:rsid w:val="00D33A28"/>
    <w:rsid w:val="00D33A58"/>
    <w:rsid w:val="00D34646"/>
    <w:rsid w:val="00D34D36"/>
    <w:rsid w:val="00D34D95"/>
    <w:rsid w:val="00D35439"/>
    <w:rsid w:val="00D3557D"/>
    <w:rsid w:val="00D35A56"/>
    <w:rsid w:val="00D35D24"/>
    <w:rsid w:val="00D35FBB"/>
    <w:rsid w:val="00D36231"/>
    <w:rsid w:val="00D362F9"/>
    <w:rsid w:val="00D3656D"/>
    <w:rsid w:val="00D3679F"/>
    <w:rsid w:val="00D36977"/>
    <w:rsid w:val="00D36A27"/>
    <w:rsid w:val="00D36E86"/>
    <w:rsid w:val="00D3725A"/>
    <w:rsid w:val="00D372EA"/>
    <w:rsid w:val="00D37316"/>
    <w:rsid w:val="00D3753A"/>
    <w:rsid w:val="00D375B5"/>
    <w:rsid w:val="00D377CA"/>
    <w:rsid w:val="00D37B69"/>
    <w:rsid w:val="00D37BAA"/>
    <w:rsid w:val="00D4023B"/>
    <w:rsid w:val="00D407D3"/>
    <w:rsid w:val="00D40882"/>
    <w:rsid w:val="00D40D82"/>
    <w:rsid w:val="00D40E2D"/>
    <w:rsid w:val="00D4121B"/>
    <w:rsid w:val="00D4131D"/>
    <w:rsid w:val="00D4136F"/>
    <w:rsid w:val="00D41376"/>
    <w:rsid w:val="00D4139C"/>
    <w:rsid w:val="00D414CD"/>
    <w:rsid w:val="00D414EB"/>
    <w:rsid w:val="00D4189A"/>
    <w:rsid w:val="00D41B03"/>
    <w:rsid w:val="00D41BAF"/>
    <w:rsid w:val="00D423B8"/>
    <w:rsid w:val="00D424BA"/>
    <w:rsid w:val="00D427A7"/>
    <w:rsid w:val="00D42872"/>
    <w:rsid w:val="00D42BC8"/>
    <w:rsid w:val="00D43069"/>
    <w:rsid w:val="00D431A7"/>
    <w:rsid w:val="00D43E4B"/>
    <w:rsid w:val="00D43E76"/>
    <w:rsid w:val="00D443F4"/>
    <w:rsid w:val="00D44447"/>
    <w:rsid w:val="00D446AD"/>
    <w:rsid w:val="00D44CD6"/>
    <w:rsid w:val="00D4519C"/>
    <w:rsid w:val="00D4536B"/>
    <w:rsid w:val="00D454BD"/>
    <w:rsid w:val="00D4583F"/>
    <w:rsid w:val="00D45855"/>
    <w:rsid w:val="00D45871"/>
    <w:rsid w:val="00D458D6"/>
    <w:rsid w:val="00D45970"/>
    <w:rsid w:val="00D459B0"/>
    <w:rsid w:val="00D45A2B"/>
    <w:rsid w:val="00D45B8B"/>
    <w:rsid w:val="00D45F01"/>
    <w:rsid w:val="00D463DE"/>
    <w:rsid w:val="00D46BD3"/>
    <w:rsid w:val="00D46BD4"/>
    <w:rsid w:val="00D46DF6"/>
    <w:rsid w:val="00D46F9D"/>
    <w:rsid w:val="00D47074"/>
    <w:rsid w:val="00D4707C"/>
    <w:rsid w:val="00D471AA"/>
    <w:rsid w:val="00D476F6"/>
    <w:rsid w:val="00D47742"/>
    <w:rsid w:val="00D4777D"/>
    <w:rsid w:val="00D47B0E"/>
    <w:rsid w:val="00D47B55"/>
    <w:rsid w:val="00D47D01"/>
    <w:rsid w:val="00D47E27"/>
    <w:rsid w:val="00D47E6B"/>
    <w:rsid w:val="00D47EAB"/>
    <w:rsid w:val="00D47EB4"/>
    <w:rsid w:val="00D47F91"/>
    <w:rsid w:val="00D50048"/>
    <w:rsid w:val="00D500D8"/>
    <w:rsid w:val="00D50240"/>
    <w:rsid w:val="00D50272"/>
    <w:rsid w:val="00D50437"/>
    <w:rsid w:val="00D50B1A"/>
    <w:rsid w:val="00D50CF4"/>
    <w:rsid w:val="00D50DD7"/>
    <w:rsid w:val="00D50DEA"/>
    <w:rsid w:val="00D50E36"/>
    <w:rsid w:val="00D50E8E"/>
    <w:rsid w:val="00D51111"/>
    <w:rsid w:val="00D5124C"/>
    <w:rsid w:val="00D512D4"/>
    <w:rsid w:val="00D513C3"/>
    <w:rsid w:val="00D5198A"/>
    <w:rsid w:val="00D51BF3"/>
    <w:rsid w:val="00D51C0A"/>
    <w:rsid w:val="00D51C27"/>
    <w:rsid w:val="00D51CA1"/>
    <w:rsid w:val="00D51D8B"/>
    <w:rsid w:val="00D51DB8"/>
    <w:rsid w:val="00D51E34"/>
    <w:rsid w:val="00D520B6"/>
    <w:rsid w:val="00D52296"/>
    <w:rsid w:val="00D52AB6"/>
    <w:rsid w:val="00D52E1E"/>
    <w:rsid w:val="00D52F29"/>
    <w:rsid w:val="00D530B4"/>
    <w:rsid w:val="00D53155"/>
    <w:rsid w:val="00D53239"/>
    <w:rsid w:val="00D5327F"/>
    <w:rsid w:val="00D53286"/>
    <w:rsid w:val="00D5328E"/>
    <w:rsid w:val="00D53337"/>
    <w:rsid w:val="00D53516"/>
    <w:rsid w:val="00D53690"/>
    <w:rsid w:val="00D536A4"/>
    <w:rsid w:val="00D537C5"/>
    <w:rsid w:val="00D53894"/>
    <w:rsid w:val="00D53AA7"/>
    <w:rsid w:val="00D53CF1"/>
    <w:rsid w:val="00D53D23"/>
    <w:rsid w:val="00D53E35"/>
    <w:rsid w:val="00D540C1"/>
    <w:rsid w:val="00D54217"/>
    <w:rsid w:val="00D54501"/>
    <w:rsid w:val="00D5475F"/>
    <w:rsid w:val="00D54ECB"/>
    <w:rsid w:val="00D55A01"/>
    <w:rsid w:val="00D55A36"/>
    <w:rsid w:val="00D55CF5"/>
    <w:rsid w:val="00D55EBC"/>
    <w:rsid w:val="00D5611A"/>
    <w:rsid w:val="00D56208"/>
    <w:rsid w:val="00D56514"/>
    <w:rsid w:val="00D56714"/>
    <w:rsid w:val="00D56941"/>
    <w:rsid w:val="00D56A8C"/>
    <w:rsid w:val="00D56AC4"/>
    <w:rsid w:val="00D56B85"/>
    <w:rsid w:val="00D56E7A"/>
    <w:rsid w:val="00D57294"/>
    <w:rsid w:val="00D5760C"/>
    <w:rsid w:val="00D5799A"/>
    <w:rsid w:val="00D57A64"/>
    <w:rsid w:val="00D57C06"/>
    <w:rsid w:val="00D57C7F"/>
    <w:rsid w:val="00D57CA2"/>
    <w:rsid w:val="00D6029F"/>
    <w:rsid w:val="00D603AE"/>
    <w:rsid w:val="00D603F5"/>
    <w:rsid w:val="00D60488"/>
    <w:rsid w:val="00D604F8"/>
    <w:rsid w:val="00D60659"/>
    <w:rsid w:val="00D606D1"/>
    <w:rsid w:val="00D60A41"/>
    <w:rsid w:val="00D60ADE"/>
    <w:rsid w:val="00D60B95"/>
    <w:rsid w:val="00D6116C"/>
    <w:rsid w:val="00D61557"/>
    <w:rsid w:val="00D615A5"/>
    <w:rsid w:val="00D616A8"/>
    <w:rsid w:val="00D617A9"/>
    <w:rsid w:val="00D61998"/>
    <w:rsid w:val="00D61D5B"/>
    <w:rsid w:val="00D61EA6"/>
    <w:rsid w:val="00D622AA"/>
    <w:rsid w:val="00D6240B"/>
    <w:rsid w:val="00D6260E"/>
    <w:rsid w:val="00D6265B"/>
    <w:rsid w:val="00D627EE"/>
    <w:rsid w:val="00D62A14"/>
    <w:rsid w:val="00D62A67"/>
    <w:rsid w:val="00D62D04"/>
    <w:rsid w:val="00D62DC0"/>
    <w:rsid w:val="00D62F1F"/>
    <w:rsid w:val="00D62F61"/>
    <w:rsid w:val="00D62FE4"/>
    <w:rsid w:val="00D638C7"/>
    <w:rsid w:val="00D63BB1"/>
    <w:rsid w:val="00D63E2E"/>
    <w:rsid w:val="00D63FA6"/>
    <w:rsid w:val="00D644DD"/>
    <w:rsid w:val="00D6487C"/>
    <w:rsid w:val="00D6492A"/>
    <w:rsid w:val="00D649A9"/>
    <w:rsid w:val="00D64B70"/>
    <w:rsid w:val="00D64D51"/>
    <w:rsid w:val="00D64E18"/>
    <w:rsid w:val="00D65080"/>
    <w:rsid w:val="00D653A7"/>
    <w:rsid w:val="00D655D2"/>
    <w:rsid w:val="00D656C4"/>
    <w:rsid w:val="00D65735"/>
    <w:rsid w:val="00D6591B"/>
    <w:rsid w:val="00D65A6B"/>
    <w:rsid w:val="00D65E30"/>
    <w:rsid w:val="00D66310"/>
    <w:rsid w:val="00D66474"/>
    <w:rsid w:val="00D66523"/>
    <w:rsid w:val="00D6652F"/>
    <w:rsid w:val="00D666B9"/>
    <w:rsid w:val="00D666C6"/>
    <w:rsid w:val="00D66753"/>
    <w:rsid w:val="00D66993"/>
    <w:rsid w:val="00D66A92"/>
    <w:rsid w:val="00D66E7A"/>
    <w:rsid w:val="00D672C0"/>
    <w:rsid w:val="00D67467"/>
    <w:rsid w:val="00D676A8"/>
    <w:rsid w:val="00D6782D"/>
    <w:rsid w:val="00D67AA3"/>
    <w:rsid w:val="00D67D27"/>
    <w:rsid w:val="00D67F8A"/>
    <w:rsid w:val="00D7008E"/>
    <w:rsid w:val="00D701B9"/>
    <w:rsid w:val="00D70531"/>
    <w:rsid w:val="00D70587"/>
    <w:rsid w:val="00D7059C"/>
    <w:rsid w:val="00D7066C"/>
    <w:rsid w:val="00D70720"/>
    <w:rsid w:val="00D709BA"/>
    <w:rsid w:val="00D70C62"/>
    <w:rsid w:val="00D70D68"/>
    <w:rsid w:val="00D70ED1"/>
    <w:rsid w:val="00D711DF"/>
    <w:rsid w:val="00D71376"/>
    <w:rsid w:val="00D713FC"/>
    <w:rsid w:val="00D714E4"/>
    <w:rsid w:val="00D7167C"/>
    <w:rsid w:val="00D71786"/>
    <w:rsid w:val="00D71ECE"/>
    <w:rsid w:val="00D7234D"/>
    <w:rsid w:val="00D7236A"/>
    <w:rsid w:val="00D72F6C"/>
    <w:rsid w:val="00D72F73"/>
    <w:rsid w:val="00D72FB2"/>
    <w:rsid w:val="00D73110"/>
    <w:rsid w:val="00D7335C"/>
    <w:rsid w:val="00D73889"/>
    <w:rsid w:val="00D73AB6"/>
    <w:rsid w:val="00D73B54"/>
    <w:rsid w:val="00D73B7B"/>
    <w:rsid w:val="00D73EC0"/>
    <w:rsid w:val="00D74039"/>
    <w:rsid w:val="00D743D7"/>
    <w:rsid w:val="00D747A9"/>
    <w:rsid w:val="00D74823"/>
    <w:rsid w:val="00D74955"/>
    <w:rsid w:val="00D7495C"/>
    <w:rsid w:val="00D74B48"/>
    <w:rsid w:val="00D74DC9"/>
    <w:rsid w:val="00D74E47"/>
    <w:rsid w:val="00D74ECC"/>
    <w:rsid w:val="00D75302"/>
    <w:rsid w:val="00D755E4"/>
    <w:rsid w:val="00D75610"/>
    <w:rsid w:val="00D756B6"/>
    <w:rsid w:val="00D757C6"/>
    <w:rsid w:val="00D75819"/>
    <w:rsid w:val="00D75D42"/>
    <w:rsid w:val="00D75EFD"/>
    <w:rsid w:val="00D75F3B"/>
    <w:rsid w:val="00D76090"/>
    <w:rsid w:val="00D760BA"/>
    <w:rsid w:val="00D764BD"/>
    <w:rsid w:val="00D765C9"/>
    <w:rsid w:val="00D76669"/>
    <w:rsid w:val="00D768B1"/>
    <w:rsid w:val="00D769E7"/>
    <w:rsid w:val="00D76B41"/>
    <w:rsid w:val="00D7713F"/>
    <w:rsid w:val="00D77170"/>
    <w:rsid w:val="00D77596"/>
    <w:rsid w:val="00D778D1"/>
    <w:rsid w:val="00D7792A"/>
    <w:rsid w:val="00D77A35"/>
    <w:rsid w:val="00D77BDA"/>
    <w:rsid w:val="00D77C00"/>
    <w:rsid w:val="00D77CED"/>
    <w:rsid w:val="00D80372"/>
    <w:rsid w:val="00D80444"/>
    <w:rsid w:val="00D804D4"/>
    <w:rsid w:val="00D80704"/>
    <w:rsid w:val="00D80725"/>
    <w:rsid w:val="00D8099C"/>
    <w:rsid w:val="00D80AA1"/>
    <w:rsid w:val="00D80C5E"/>
    <w:rsid w:val="00D811FD"/>
    <w:rsid w:val="00D813AF"/>
    <w:rsid w:val="00D814B8"/>
    <w:rsid w:val="00D81CDD"/>
    <w:rsid w:val="00D81D90"/>
    <w:rsid w:val="00D82426"/>
    <w:rsid w:val="00D82454"/>
    <w:rsid w:val="00D8248E"/>
    <w:rsid w:val="00D8271E"/>
    <w:rsid w:val="00D82FA2"/>
    <w:rsid w:val="00D8323B"/>
    <w:rsid w:val="00D832D8"/>
    <w:rsid w:val="00D834E9"/>
    <w:rsid w:val="00D836E6"/>
    <w:rsid w:val="00D8375D"/>
    <w:rsid w:val="00D838F2"/>
    <w:rsid w:val="00D83B0D"/>
    <w:rsid w:val="00D83B52"/>
    <w:rsid w:val="00D83D17"/>
    <w:rsid w:val="00D84189"/>
    <w:rsid w:val="00D841A6"/>
    <w:rsid w:val="00D84223"/>
    <w:rsid w:val="00D84334"/>
    <w:rsid w:val="00D8473C"/>
    <w:rsid w:val="00D84B00"/>
    <w:rsid w:val="00D84F68"/>
    <w:rsid w:val="00D851A0"/>
    <w:rsid w:val="00D8530B"/>
    <w:rsid w:val="00D85526"/>
    <w:rsid w:val="00D85647"/>
    <w:rsid w:val="00D8567F"/>
    <w:rsid w:val="00D856FA"/>
    <w:rsid w:val="00D85883"/>
    <w:rsid w:val="00D859B7"/>
    <w:rsid w:val="00D85CBD"/>
    <w:rsid w:val="00D85D04"/>
    <w:rsid w:val="00D85DAD"/>
    <w:rsid w:val="00D860C6"/>
    <w:rsid w:val="00D860D8"/>
    <w:rsid w:val="00D861CD"/>
    <w:rsid w:val="00D861FD"/>
    <w:rsid w:val="00D86678"/>
    <w:rsid w:val="00D86A5F"/>
    <w:rsid w:val="00D86B44"/>
    <w:rsid w:val="00D86C6F"/>
    <w:rsid w:val="00D86E3E"/>
    <w:rsid w:val="00D86E8B"/>
    <w:rsid w:val="00D86F14"/>
    <w:rsid w:val="00D8702E"/>
    <w:rsid w:val="00D87187"/>
    <w:rsid w:val="00D873A6"/>
    <w:rsid w:val="00D876A6"/>
    <w:rsid w:val="00D8773E"/>
    <w:rsid w:val="00D87A66"/>
    <w:rsid w:val="00D87A8A"/>
    <w:rsid w:val="00D87C05"/>
    <w:rsid w:val="00D87C1F"/>
    <w:rsid w:val="00D87D22"/>
    <w:rsid w:val="00D87D23"/>
    <w:rsid w:val="00D87E66"/>
    <w:rsid w:val="00D90705"/>
    <w:rsid w:val="00D90901"/>
    <w:rsid w:val="00D90B25"/>
    <w:rsid w:val="00D90BC5"/>
    <w:rsid w:val="00D9129E"/>
    <w:rsid w:val="00D913E8"/>
    <w:rsid w:val="00D91686"/>
    <w:rsid w:val="00D91720"/>
    <w:rsid w:val="00D917E6"/>
    <w:rsid w:val="00D918EC"/>
    <w:rsid w:val="00D919FE"/>
    <w:rsid w:val="00D91BE4"/>
    <w:rsid w:val="00D91C0F"/>
    <w:rsid w:val="00D91D44"/>
    <w:rsid w:val="00D92229"/>
    <w:rsid w:val="00D92565"/>
    <w:rsid w:val="00D92670"/>
    <w:rsid w:val="00D92BD7"/>
    <w:rsid w:val="00D92C20"/>
    <w:rsid w:val="00D92E2E"/>
    <w:rsid w:val="00D92E6F"/>
    <w:rsid w:val="00D92FF5"/>
    <w:rsid w:val="00D9311D"/>
    <w:rsid w:val="00D93148"/>
    <w:rsid w:val="00D93175"/>
    <w:rsid w:val="00D93389"/>
    <w:rsid w:val="00D9346B"/>
    <w:rsid w:val="00D934C0"/>
    <w:rsid w:val="00D93910"/>
    <w:rsid w:val="00D939E1"/>
    <w:rsid w:val="00D93EFD"/>
    <w:rsid w:val="00D942A5"/>
    <w:rsid w:val="00D94424"/>
    <w:rsid w:val="00D944E1"/>
    <w:rsid w:val="00D945D0"/>
    <w:rsid w:val="00D94772"/>
    <w:rsid w:val="00D94825"/>
    <w:rsid w:val="00D948C4"/>
    <w:rsid w:val="00D94922"/>
    <w:rsid w:val="00D949D8"/>
    <w:rsid w:val="00D94F78"/>
    <w:rsid w:val="00D9506B"/>
    <w:rsid w:val="00D952C5"/>
    <w:rsid w:val="00D953B2"/>
    <w:rsid w:val="00D9541A"/>
    <w:rsid w:val="00D957A7"/>
    <w:rsid w:val="00D957E7"/>
    <w:rsid w:val="00D95803"/>
    <w:rsid w:val="00D95CFE"/>
    <w:rsid w:val="00D95E40"/>
    <w:rsid w:val="00D95E77"/>
    <w:rsid w:val="00D95FBC"/>
    <w:rsid w:val="00D96022"/>
    <w:rsid w:val="00D9607B"/>
    <w:rsid w:val="00D9618D"/>
    <w:rsid w:val="00D96331"/>
    <w:rsid w:val="00D96E46"/>
    <w:rsid w:val="00D96EAB"/>
    <w:rsid w:val="00D9704A"/>
    <w:rsid w:val="00D9726F"/>
    <w:rsid w:val="00D972EB"/>
    <w:rsid w:val="00D97321"/>
    <w:rsid w:val="00D97756"/>
    <w:rsid w:val="00D978F5"/>
    <w:rsid w:val="00DA017A"/>
    <w:rsid w:val="00DA02A4"/>
    <w:rsid w:val="00DA04B2"/>
    <w:rsid w:val="00DA058D"/>
    <w:rsid w:val="00DA0947"/>
    <w:rsid w:val="00DA0979"/>
    <w:rsid w:val="00DA09AD"/>
    <w:rsid w:val="00DA0C1E"/>
    <w:rsid w:val="00DA0C63"/>
    <w:rsid w:val="00DA159C"/>
    <w:rsid w:val="00DA163A"/>
    <w:rsid w:val="00DA1670"/>
    <w:rsid w:val="00DA16FA"/>
    <w:rsid w:val="00DA1729"/>
    <w:rsid w:val="00DA179B"/>
    <w:rsid w:val="00DA1834"/>
    <w:rsid w:val="00DA18C4"/>
    <w:rsid w:val="00DA1960"/>
    <w:rsid w:val="00DA19B2"/>
    <w:rsid w:val="00DA1B7E"/>
    <w:rsid w:val="00DA1D4A"/>
    <w:rsid w:val="00DA1F34"/>
    <w:rsid w:val="00DA20FD"/>
    <w:rsid w:val="00DA211A"/>
    <w:rsid w:val="00DA2A1E"/>
    <w:rsid w:val="00DA2E29"/>
    <w:rsid w:val="00DA2F53"/>
    <w:rsid w:val="00DA2FF5"/>
    <w:rsid w:val="00DA3007"/>
    <w:rsid w:val="00DA321D"/>
    <w:rsid w:val="00DA3320"/>
    <w:rsid w:val="00DA3359"/>
    <w:rsid w:val="00DA3482"/>
    <w:rsid w:val="00DA348D"/>
    <w:rsid w:val="00DA35C9"/>
    <w:rsid w:val="00DA361C"/>
    <w:rsid w:val="00DA37AA"/>
    <w:rsid w:val="00DA37F4"/>
    <w:rsid w:val="00DA3820"/>
    <w:rsid w:val="00DA38C4"/>
    <w:rsid w:val="00DA3CC2"/>
    <w:rsid w:val="00DA3E16"/>
    <w:rsid w:val="00DA3EB0"/>
    <w:rsid w:val="00DA416A"/>
    <w:rsid w:val="00DA430A"/>
    <w:rsid w:val="00DA4449"/>
    <w:rsid w:val="00DA452D"/>
    <w:rsid w:val="00DA4D4D"/>
    <w:rsid w:val="00DA4EC9"/>
    <w:rsid w:val="00DA511B"/>
    <w:rsid w:val="00DA5832"/>
    <w:rsid w:val="00DA5E9E"/>
    <w:rsid w:val="00DA6123"/>
    <w:rsid w:val="00DA613F"/>
    <w:rsid w:val="00DA636E"/>
    <w:rsid w:val="00DA640E"/>
    <w:rsid w:val="00DA6462"/>
    <w:rsid w:val="00DA6C4F"/>
    <w:rsid w:val="00DA6C57"/>
    <w:rsid w:val="00DA6CBE"/>
    <w:rsid w:val="00DA6DB3"/>
    <w:rsid w:val="00DA6F81"/>
    <w:rsid w:val="00DA703E"/>
    <w:rsid w:val="00DA7178"/>
    <w:rsid w:val="00DA7612"/>
    <w:rsid w:val="00DA7B29"/>
    <w:rsid w:val="00DA7C54"/>
    <w:rsid w:val="00DA7E01"/>
    <w:rsid w:val="00DA7E6D"/>
    <w:rsid w:val="00DA7EBA"/>
    <w:rsid w:val="00DB00F6"/>
    <w:rsid w:val="00DB016E"/>
    <w:rsid w:val="00DB01A5"/>
    <w:rsid w:val="00DB0320"/>
    <w:rsid w:val="00DB04CA"/>
    <w:rsid w:val="00DB0505"/>
    <w:rsid w:val="00DB093E"/>
    <w:rsid w:val="00DB09E4"/>
    <w:rsid w:val="00DB0A49"/>
    <w:rsid w:val="00DB0EBE"/>
    <w:rsid w:val="00DB0F18"/>
    <w:rsid w:val="00DB10CB"/>
    <w:rsid w:val="00DB10FB"/>
    <w:rsid w:val="00DB1120"/>
    <w:rsid w:val="00DB161B"/>
    <w:rsid w:val="00DB1932"/>
    <w:rsid w:val="00DB1B8D"/>
    <w:rsid w:val="00DB1E53"/>
    <w:rsid w:val="00DB2B9D"/>
    <w:rsid w:val="00DB2E2D"/>
    <w:rsid w:val="00DB2E98"/>
    <w:rsid w:val="00DB3022"/>
    <w:rsid w:val="00DB35F5"/>
    <w:rsid w:val="00DB3687"/>
    <w:rsid w:val="00DB378F"/>
    <w:rsid w:val="00DB3966"/>
    <w:rsid w:val="00DB3B25"/>
    <w:rsid w:val="00DB3BD3"/>
    <w:rsid w:val="00DB3C3C"/>
    <w:rsid w:val="00DB42F6"/>
    <w:rsid w:val="00DB4410"/>
    <w:rsid w:val="00DB4424"/>
    <w:rsid w:val="00DB442A"/>
    <w:rsid w:val="00DB46BD"/>
    <w:rsid w:val="00DB47B9"/>
    <w:rsid w:val="00DB485F"/>
    <w:rsid w:val="00DB4A12"/>
    <w:rsid w:val="00DB4B23"/>
    <w:rsid w:val="00DB4C40"/>
    <w:rsid w:val="00DB4C99"/>
    <w:rsid w:val="00DB4CAA"/>
    <w:rsid w:val="00DB4E15"/>
    <w:rsid w:val="00DB4E37"/>
    <w:rsid w:val="00DB51EA"/>
    <w:rsid w:val="00DB5214"/>
    <w:rsid w:val="00DB5485"/>
    <w:rsid w:val="00DB5840"/>
    <w:rsid w:val="00DB5FE8"/>
    <w:rsid w:val="00DB613B"/>
    <w:rsid w:val="00DB63C9"/>
    <w:rsid w:val="00DB6484"/>
    <w:rsid w:val="00DB64BB"/>
    <w:rsid w:val="00DB64C4"/>
    <w:rsid w:val="00DB65A8"/>
    <w:rsid w:val="00DB6741"/>
    <w:rsid w:val="00DB69E6"/>
    <w:rsid w:val="00DB70AD"/>
    <w:rsid w:val="00DB73CE"/>
    <w:rsid w:val="00DB785C"/>
    <w:rsid w:val="00DB79D8"/>
    <w:rsid w:val="00DB79FA"/>
    <w:rsid w:val="00DB7AF8"/>
    <w:rsid w:val="00DB7B9D"/>
    <w:rsid w:val="00DB7DB4"/>
    <w:rsid w:val="00DB7DD4"/>
    <w:rsid w:val="00DC0322"/>
    <w:rsid w:val="00DC0457"/>
    <w:rsid w:val="00DC04DB"/>
    <w:rsid w:val="00DC068F"/>
    <w:rsid w:val="00DC0831"/>
    <w:rsid w:val="00DC08CE"/>
    <w:rsid w:val="00DC0D18"/>
    <w:rsid w:val="00DC0EF5"/>
    <w:rsid w:val="00DC0F40"/>
    <w:rsid w:val="00DC0F6B"/>
    <w:rsid w:val="00DC106D"/>
    <w:rsid w:val="00DC1110"/>
    <w:rsid w:val="00DC11DF"/>
    <w:rsid w:val="00DC1458"/>
    <w:rsid w:val="00DC1642"/>
    <w:rsid w:val="00DC1772"/>
    <w:rsid w:val="00DC1B29"/>
    <w:rsid w:val="00DC1DB9"/>
    <w:rsid w:val="00DC20DB"/>
    <w:rsid w:val="00DC2731"/>
    <w:rsid w:val="00DC29F3"/>
    <w:rsid w:val="00DC2B3B"/>
    <w:rsid w:val="00DC2B6B"/>
    <w:rsid w:val="00DC2E66"/>
    <w:rsid w:val="00DC3234"/>
    <w:rsid w:val="00DC3325"/>
    <w:rsid w:val="00DC341D"/>
    <w:rsid w:val="00DC347B"/>
    <w:rsid w:val="00DC3644"/>
    <w:rsid w:val="00DC39B6"/>
    <w:rsid w:val="00DC3AD2"/>
    <w:rsid w:val="00DC41B6"/>
    <w:rsid w:val="00DC42BC"/>
    <w:rsid w:val="00DC4508"/>
    <w:rsid w:val="00DC4809"/>
    <w:rsid w:val="00DC4DF8"/>
    <w:rsid w:val="00DC4E97"/>
    <w:rsid w:val="00DC4F0D"/>
    <w:rsid w:val="00DC4FE4"/>
    <w:rsid w:val="00DC50A0"/>
    <w:rsid w:val="00DC556F"/>
    <w:rsid w:val="00DC5A7A"/>
    <w:rsid w:val="00DC5AF6"/>
    <w:rsid w:val="00DC5D14"/>
    <w:rsid w:val="00DC5FE0"/>
    <w:rsid w:val="00DC629B"/>
    <w:rsid w:val="00DC64F7"/>
    <w:rsid w:val="00DC679F"/>
    <w:rsid w:val="00DC6D55"/>
    <w:rsid w:val="00DC6D97"/>
    <w:rsid w:val="00DC6DB2"/>
    <w:rsid w:val="00DC70F3"/>
    <w:rsid w:val="00DC713B"/>
    <w:rsid w:val="00DC7167"/>
    <w:rsid w:val="00DC71AD"/>
    <w:rsid w:val="00DC71E7"/>
    <w:rsid w:val="00DC73F3"/>
    <w:rsid w:val="00DC745B"/>
    <w:rsid w:val="00DC7584"/>
    <w:rsid w:val="00DC75D1"/>
    <w:rsid w:val="00DC7956"/>
    <w:rsid w:val="00DC7C00"/>
    <w:rsid w:val="00DC7FAB"/>
    <w:rsid w:val="00DC7FC8"/>
    <w:rsid w:val="00DD0532"/>
    <w:rsid w:val="00DD063D"/>
    <w:rsid w:val="00DD06AC"/>
    <w:rsid w:val="00DD0710"/>
    <w:rsid w:val="00DD0760"/>
    <w:rsid w:val="00DD09CB"/>
    <w:rsid w:val="00DD0ADB"/>
    <w:rsid w:val="00DD1428"/>
    <w:rsid w:val="00DD1576"/>
    <w:rsid w:val="00DD15AC"/>
    <w:rsid w:val="00DD15C4"/>
    <w:rsid w:val="00DD1788"/>
    <w:rsid w:val="00DD17DA"/>
    <w:rsid w:val="00DD1936"/>
    <w:rsid w:val="00DD1C0A"/>
    <w:rsid w:val="00DD1D25"/>
    <w:rsid w:val="00DD1E25"/>
    <w:rsid w:val="00DD1FBD"/>
    <w:rsid w:val="00DD2083"/>
    <w:rsid w:val="00DD2127"/>
    <w:rsid w:val="00DD22F7"/>
    <w:rsid w:val="00DD23A4"/>
    <w:rsid w:val="00DD2D23"/>
    <w:rsid w:val="00DD2EBD"/>
    <w:rsid w:val="00DD3169"/>
    <w:rsid w:val="00DD32B0"/>
    <w:rsid w:val="00DD33BF"/>
    <w:rsid w:val="00DD3676"/>
    <w:rsid w:val="00DD384D"/>
    <w:rsid w:val="00DD3C55"/>
    <w:rsid w:val="00DD3D46"/>
    <w:rsid w:val="00DD3F06"/>
    <w:rsid w:val="00DD420F"/>
    <w:rsid w:val="00DD4307"/>
    <w:rsid w:val="00DD44BA"/>
    <w:rsid w:val="00DD4805"/>
    <w:rsid w:val="00DD4987"/>
    <w:rsid w:val="00DD49B1"/>
    <w:rsid w:val="00DD4ABD"/>
    <w:rsid w:val="00DD4BA0"/>
    <w:rsid w:val="00DD4D8B"/>
    <w:rsid w:val="00DD5079"/>
    <w:rsid w:val="00DD5174"/>
    <w:rsid w:val="00DD5215"/>
    <w:rsid w:val="00DD5424"/>
    <w:rsid w:val="00DD549D"/>
    <w:rsid w:val="00DD577F"/>
    <w:rsid w:val="00DD5BE1"/>
    <w:rsid w:val="00DD5CFC"/>
    <w:rsid w:val="00DD5DF8"/>
    <w:rsid w:val="00DD5FF7"/>
    <w:rsid w:val="00DD6112"/>
    <w:rsid w:val="00DD6232"/>
    <w:rsid w:val="00DD6282"/>
    <w:rsid w:val="00DD6356"/>
    <w:rsid w:val="00DD6396"/>
    <w:rsid w:val="00DD6795"/>
    <w:rsid w:val="00DD69D0"/>
    <w:rsid w:val="00DD6EB7"/>
    <w:rsid w:val="00DD6F7E"/>
    <w:rsid w:val="00DD72F7"/>
    <w:rsid w:val="00DD74B7"/>
    <w:rsid w:val="00DD765F"/>
    <w:rsid w:val="00DD7707"/>
    <w:rsid w:val="00DD7A7E"/>
    <w:rsid w:val="00DD7B14"/>
    <w:rsid w:val="00DD7B22"/>
    <w:rsid w:val="00DD7EAC"/>
    <w:rsid w:val="00DE0956"/>
    <w:rsid w:val="00DE09AA"/>
    <w:rsid w:val="00DE0C69"/>
    <w:rsid w:val="00DE12BC"/>
    <w:rsid w:val="00DE155C"/>
    <w:rsid w:val="00DE1569"/>
    <w:rsid w:val="00DE1577"/>
    <w:rsid w:val="00DE16DC"/>
    <w:rsid w:val="00DE1B54"/>
    <w:rsid w:val="00DE1CEC"/>
    <w:rsid w:val="00DE1F4F"/>
    <w:rsid w:val="00DE2193"/>
    <w:rsid w:val="00DE247A"/>
    <w:rsid w:val="00DE24A9"/>
    <w:rsid w:val="00DE27A9"/>
    <w:rsid w:val="00DE27C9"/>
    <w:rsid w:val="00DE28D1"/>
    <w:rsid w:val="00DE29A3"/>
    <w:rsid w:val="00DE2B55"/>
    <w:rsid w:val="00DE2BB9"/>
    <w:rsid w:val="00DE2C22"/>
    <w:rsid w:val="00DE2CB4"/>
    <w:rsid w:val="00DE2E28"/>
    <w:rsid w:val="00DE2FB2"/>
    <w:rsid w:val="00DE30E7"/>
    <w:rsid w:val="00DE32CE"/>
    <w:rsid w:val="00DE37A0"/>
    <w:rsid w:val="00DE37C2"/>
    <w:rsid w:val="00DE3C87"/>
    <w:rsid w:val="00DE3E9D"/>
    <w:rsid w:val="00DE413C"/>
    <w:rsid w:val="00DE41C2"/>
    <w:rsid w:val="00DE4599"/>
    <w:rsid w:val="00DE468C"/>
    <w:rsid w:val="00DE49BF"/>
    <w:rsid w:val="00DE4A7E"/>
    <w:rsid w:val="00DE4B0E"/>
    <w:rsid w:val="00DE4E3F"/>
    <w:rsid w:val="00DE4E80"/>
    <w:rsid w:val="00DE5086"/>
    <w:rsid w:val="00DE515F"/>
    <w:rsid w:val="00DE5373"/>
    <w:rsid w:val="00DE548B"/>
    <w:rsid w:val="00DE54D3"/>
    <w:rsid w:val="00DE56D1"/>
    <w:rsid w:val="00DE574B"/>
    <w:rsid w:val="00DE61C7"/>
    <w:rsid w:val="00DE622D"/>
    <w:rsid w:val="00DE6333"/>
    <w:rsid w:val="00DE652F"/>
    <w:rsid w:val="00DE6633"/>
    <w:rsid w:val="00DE672A"/>
    <w:rsid w:val="00DE6844"/>
    <w:rsid w:val="00DE68D2"/>
    <w:rsid w:val="00DE69DE"/>
    <w:rsid w:val="00DE6BAE"/>
    <w:rsid w:val="00DE6D8E"/>
    <w:rsid w:val="00DE6F7B"/>
    <w:rsid w:val="00DE6F82"/>
    <w:rsid w:val="00DE75D5"/>
    <w:rsid w:val="00DE7624"/>
    <w:rsid w:val="00DE7672"/>
    <w:rsid w:val="00DE76E9"/>
    <w:rsid w:val="00DE7854"/>
    <w:rsid w:val="00DE7985"/>
    <w:rsid w:val="00DE7A82"/>
    <w:rsid w:val="00DF0007"/>
    <w:rsid w:val="00DF00F4"/>
    <w:rsid w:val="00DF018C"/>
    <w:rsid w:val="00DF0220"/>
    <w:rsid w:val="00DF06FD"/>
    <w:rsid w:val="00DF094C"/>
    <w:rsid w:val="00DF0A79"/>
    <w:rsid w:val="00DF0BBC"/>
    <w:rsid w:val="00DF0C1C"/>
    <w:rsid w:val="00DF0C94"/>
    <w:rsid w:val="00DF0CA6"/>
    <w:rsid w:val="00DF0CF0"/>
    <w:rsid w:val="00DF0E32"/>
    <w:rsid w:val="00DF0EDD"/>
    <w:rsid w:val="00DF0EE8"/>
    <w:rsid w:val="00DF0FF9"/>
    <w:rsid w:val="00DF116E"/>
    <w:rsid w:val="00DF11C9"/>
    <w:rsid w:val="00DF11F1"/>
    <w:rsid w:val="00DF11F4"/>
    <w:rsid w:val="00DF13AB"/>
    <w:rsid w:val="00DF142B"/>
    <w:rsid w:val="00DF16E7"/>
    <w:rsid w:val="00DF1865"/>
    <w:rsid w:val="00DF1929"/>
    <w:rsid w:val="00DF1B7A"/>
    <w:rsid w:val="00DF1DD7"/>
    <w:rsid w:val="00DF1FF0"/>
    <w:rsid w:val="00DF2125"/>
    <w:rsid w:val="00DF27C4"/>
    <w:rsid w:val="00DF2925"/>
    <w:rsid w:val="00DF2A79"/>
    <w:rsid w:val="00DF2C45"/>
    <w:rsid w:val="00DF2CD0"/>
    <w:rsid w:val="00DF2D39"/>
    <w:rsid w:val="00DF2D3C"/>
    <w:rsid w:val="00DF2F48"/>
    <w:rsid w:val="00DF3A4D"/>
    <w:rsid w:val="00DF3B1B"/>
    <w:rsid w:val="00DF3CC0"/>
    <w:rsid w:val="00DF3D84"/>
    <w:rsid w:val="00DF3F2B"/>
    <w:rsid w:val="00DF3FC2"/>
    <w:rsid w:val="00DF40E8"/>
    <w:rsid w:val="00DF4292"/>
    <w:rsid w:val="00DF4413"/>
    <w:rsid w:val="00DF46E1"/>
    <w:rsid w:val="00DF472E"/>
    <w:rsid w:val="00DF47CD"/>
    <w:rsid w:val="00DF4A31"/>
    <w:rsid w:val="00DF4AEA"/>
    <w:rsid w:val="00DF4CCE"/>
    <w:rsid w:val="00DF4D08"/>
    <w:rsid w:val="00DF4E93"/>
    <w:rsid w:val="00DF5201"/>
    <w:rsid w:val="00DF573D"/>
    <w:rsid w:val="00DF5750"/>
    <w:rsid w:val="00DF58FF"/>
    <w:rsid w:val="00DF5920"/>
    <w:rsid w:val="00DF59D1"/>
    <w:rsid w:val="00DF5CBD"/>
    <w:rsid w:val="00DF5E0B"/>
    <w:rsid w:val="00DF5FDE"/>
    <w:rsid w:val="00DF61BF"/>
    <w:rsid w:val="00DF62A1"/>
    <w:rsid w:val="00DF62F8"/>
    <w:rsid w:val="00DF691E"/>
    <w:rsid w:val="00DF6D96"/>
    <w:rsid w:val="00DF6DE7"/>
    <w:rsid w:val="00DF6E48"/>
    <w:rsid w:val="00DF6F65"/>
    <w:rsid w:val="00DF701E"/>
    <w:rsid w:val="00DF7190"/>
    <w:rsid w:val="00DF72AB"/>
    <w:rsid w:val="00DF7379"/>
    <w:rsid w:val="00DF777B"/>
    <w:rsid w:val="00DF781A"/>
    <w:rsid w:val="00E00232"/>
    <w:rsid w:val="00E004A4"/>
    <w:rsid w:val="00E0055E"/>
    <w:rsid w:val="00E0079C"/>
    <w:rsid w:val="00E00B87"/>
    <w:rsid w:val="00E00D82"/>
    <w:rsid w:val="00E01391"/>
    <w:rsid w:val="00E01444"/>
    <w:rsid w:val="00E01C81"/>
    <w:rsid w:val="00E01CE5"/>
    <w:rsid w:val="00E021F5"/>
    <w:rsid w:val="00E0244F"/>
    <w:rsid w:val="00E0247A"/>
    <w:rsid w:val="00E02541"/>
    <w:rsid w:val="00E02579"/>
    <w:rsid w:val="00E02580"/>
    <w:rsid w:val="00E02855"/>
    <w:rsid w:val="00E028B7"/>
    <w:rsid w:val="00E02A99"/>
    <w:rsid w:val="00E02D4A"/>
    <w:rsid w:val="00E03182"/>
    <w:rsid w:val="00E033E0"/>
    <w:rsid w:val="00E035F1"/>
    <w:rsid w:val="00E036A4"/>
    <w:rsid w:val="00E037C8"/>
    <w:rsid w:val="00E037D2"/>
    <w:rsid w:val="00E03A19"/>
    <w:rsid w:val="00E03C89"/>
    <w:rsid w:val="00E03D3C"/>
    <w:rsid w:val="00E03D7A"/>
    <w:rsid w:val="00E03EF8"/>
    <w:rsid w:val="00E04221"/>
    <w:rsid w:val="00E04555"/>
    <w:rsid w:val="00E0475A"/>
    <w:rsid w:val="00E04943"/>
    <w:rsid w:val="00E04DAF"/>
    <w:rsid w:val="00E04EAB"/>
    <w:rsid w:val="00E050E6"/>
    <w:rsid w:val="00E0523B"/>
    <w:rsid w:val="00E052D1"/>
    <w:rsid w:val="00E052F0"/>
    <w:rsid w:val="00E0544C"/>
    <w:rsid w:val="00E05484"/>
    <w:rsid w:val="00E057A1"/>
    <w:rsid w:val="00E05823"/>
    <w:rsid w:val="00E05870"/>
    <w:rsid w:val="00E05A7C"/>
    <w:rsid w:val="00E05CF6"/>
    <w:rsid w:val="00E05DA9"/>
    <w:rsid w:val="00E06135"/>
    <w:rsid w:val="00E0643B"/>
    <w:rsid w:val="00E0645E"/>
    <w:rsid w:val="00E06646"/>
    <w:rsid w:val="00E06927"/>
    <w:rsid w:val="00E0698C"/>
    <w:rsid w:val="00E0699A"/>
    <w:rsid w:val="00E06EB2"/>
    <w:rsid w:val="00E070F7"/>
    <w:rsid w:val="00E07447"/>
    <w:rsid w:val="00E074DD"/>
    <w:rsid w:val="00E075D2"/>
    <w:rsid w:val="00E0760C"/>
    <w:rsid w:val="00E076C5"/>
    <w:rsid w:val="00E077C9"/>
    <w:rsid w:val="00E07891"/>
    <w:rsid w:val="00E07910"/>
    <w:rsid w:val="00E07964"/>
    <w:rsid w:val="00E07B0F"/>
    <w:rsid w:val="00E07B25"/>
    <w:rsid w:val="00E07C04"/>
    <w:rsid w:val="00E07C8C"/>
    <w:rsid w:val="00E07E0A"/>
    <w:rsid w:val="00E07ECF"/>
    <w:rsid w:val="00E07F20"/>
    <w:rsid w:val="00E10121"/>
    <w:rsid w:val="00E10262"/>
    <w:rsid w:val="00E1028D"/>
    <w:rsid w:val="00E10363"/>
    <w:rsid w:val="00E1039E"/>
    <w:rsid w:val="00E1067C"/>
    <w:rsid w:val="00E10CDB"/>
    <w:rsid w:val="00E10F82"/>
    <w:rsid w:val="00E10FFF"/>
    <w:rsid w:val="00E11368"/>
    <w:rsid w:val="00E11555"/>
    <w:rsid w:val="00E116F6"/>
    <w:rsid w:val="00E120FF"/>
    <w:rsid w:val="00E1214D"/>
    <w:rsid w:val="00E122B8"/>
    <w:rsid w:val="00E122B9"/>
    <w:rsid w:val="00E127BC"/>
    <w:rsid w:val="00E12A5E"/>
    <w:rsid w:val="00E12E5F"/>
    <w:rsid w:val="00E13063"/>
    <w:rsid w:val="00E13141"/>
    <w:rsid w:val="00E131AD"/>
    <w:rsid w:val="00E132FC"/>
    <w:rsid w:val="00E13436"/>
    <w:rsid w:val="00E13572"/>
    <w:rsid w:val="00E139C6"/>
    <w:rsid w:val="00E13A04"/>
    <w:rsid w:val="00E13D6D"/>
    <w:rsid w:val="00E13E2E"/>
    <w:rsid w:val="00E13EDB"/>
    <w:rsid w:val="00E1427A"/>
    <w:rsid w:val="00E14402"/>
    <w:rsid w:val="00E146B7"/>
    <w:rsid w:val="00E1486A"/>
    <w:rsid w:val="00E14AEE"/>
    <w:rsid w:val="00E14C0B"/>
    <w:rsid w:val="00E14C1D"/>
    <w:rsid w:val="00E14CB6"/>
    <w:rsid w:val="00E14E26"/>
    <w:rsid w:val="00E15129"/>
    <w:rsid w:val="00E15581"/>
    <w:rsid w:val="00E15663"/>
    <w:rsid w:val="00E1580F"/>
    <w:rsid w:val="00E1582D"/>
    <w:rsid w:val="00E15AC9"/>
    <w:rsid w:val="00E15B0E"/>
    <w:rsid w:val="00E15D13"/>
    <w:rsid w:val="00E16298"/>
    <w:rsid w:val="00E163B4"/>
    <w:rsid w:val="00E164AE"/>
    <w:rsid w:val="00E1659A"/>
    <w:rsid w:val="00E165E5"/>
    <w:rsid w:val="00E16739"/>
    <w:rsid w:val="00E167A9"/>
    <w:rsid w:val="00E167E9"/>
    <w:rsid w:val="00E169C2"/>
    <w:rsid w:val="00E16C12"/>
    <w:rsid w:val="00E16CE3"/>
    <w:rsid w:val="00E16CE6"/>
    <w:rsid w:val="00E16DF3"/>
    <w:rsid w:val="00E17418"/>
    <w:rsid w:val="00E17561"/>
    <w:rsid w:val="00E175EC"/>
    <w:rsid w:val="00E176B2"/>
    <w:rsid w:val="00E17B55"/>
    <w:rsid w:val="00E17BAE"/>
    <w:rsid w:val="00E17E94"/>
    <w:rsid w:val="00E2018B"/>
    <w:rsid w:val="00E202C4"/>
    <w:rsid w:val="00E20486"/>
    <w:rsid w:val="00E207DE"/>
    <w:rsid w:val="00E2082B"/>
    <w:rsid w:val="00E20999"/>
    <w:rsid w:val="00E209D9"/>
    <w:rsid w:val="00E20A69"/>
    <w:rsid w:val="00E20B7D"/>
    <w:rsid w:val="00E21434"/>
    <w:rsid w:val="00E2171B"/>
    <w:rsid w:val="00E219D6"/>
    <w:rsid w:val="00E21A8C"/>
    <w:rsid w:val="00E21AA7"/>
    <w:rsid w:val="00E21F8E"/>
    <w:rsid w:val="00E2202C"/>
    <w:rsid w:val="00E2207B"/>
    <w:rsid w:val="00E223FD"/>
    <w:rsid w:val="00E225FA"/>
    <w:rsid w:val="00E22689"/>
    <w:rsid w:val="00E228EB"/>
    <w:rsid w:val="00E2296A"/>
    <w:rsid w:val="00E229B8"/>
    <w:rsid w:val="00E22A84"/>
    <w:rsid w:val="00E232A3"/>
    <w:rsid w:val="00E23420"/>
    <w:rsid w:val="00E23987"/>
    <w:rsid w:val="00E23B1D"/>
    <w:rsid w:val="00E23B40"/>
    <w:rsid w:val="00E23FEE"/>
    <w:rsid w:val="00E240C5"/>
    <w:rsid w:val="00E24495"/>
    <w:rsid w:val="00E245C0"/>
    <w:rsid w:val="00E24B49"/>
    <w:rsid w:val="00E24F52"/>
    <w:rsid w:val="00E25116"/>
    <w:rsid w:val="00E2524A"/>
    <w:rsid w:val="00E2545B"/>
    <w:rsid w:val="00E254A5"/>
    <w:rsid w:val="00E255C5"/>
    <w:rsid w:val="00E258DB"/>
    <w:rsid w:val="00E25B08"/>
    <w:rsid w:val="00E25C88"/>
    <w:rsid w:val="00E25F1A"/>
    <w:rsid w:val="00E25F43"/>
    <w:rsid w:val="00E26700"/>
    <w:rsid w:val="00E26B4D"/>
    <w:rsid w:val="00E26D60"/>
    <w:rsid w:val="00E271F8"/>
    <w:rsid w:val="00E2749B"/>
    <w:rsid w:val="00E278DB"/>
    <w:rsid w:val="00E3004F"/>
    <w:rsid w:val="00E3016B"/>
    <w:rsid w:val="00E30465"/>
    <w:rsid w:val="00E3046A"/>
    <w:rsid w:val="00E30552"/>
    <w:rsid w:val="00E305CF"/>
    <w:rsid w:val="00E3063F"/>
    <w:rsid w:val="00E3098C"/>
    <w:rsid w:val="00E30A25"/>
    <w:rsid w:val="00E30B73"/>
    <w:rsid w:val="00E30C12"/>
    <w:rsid w:val="00E30E06"/>
    <w:rsid w:val="00E31991"/>
    <w:rsid w:val="00E321CD"/>
    <w:rsid w:val="00E321E1"/>
    <w:rsid w:val="00E32466"/>
    <w:rsid w:val="00E324BC"/>
    <w:rsid w:val="00E324F3"/>
    <w:rsid w:val="00E3259F"/>
    <w:rsid w:val="00E325C8"/>
    <w:rsid w:val="00E32753"/>
    <w:rsid w:val="00E327BE"/>
    <w:rsid w:val="00E327F6"/>
    <w:rsid w:val="00E32920"/>
    <w:rsid w:val="00E32C56"/>
    <w:rsid w:val="00E32E2A"/>
    <w:rsid w:val="00E32F8B"/>
    <w:rsid w:val="00E32FC6"/>
    <w:rsid w:val="00E330CA"/>
    <w:rsid w:val="00E331AF"/>
    <w:rsid w:val="00E33366"/>
    <w:rsid w:val="00E33548"/>
    <w:rsid w:val="00E33A1F"/>
    <w:rsid w:val="00E33B60"/>
    <w:rsid w:val="00E33C00"/>
    <w:rsid w:val="00E33D18"/>
    <w:rsid w:val="00E33E67"/>
    <w:rsid w:val="00E33E8A"/>
    <w:rsid w:val="00E34013"/>
    <w:rsid w:val="00E3403A"/>
    <w:rsid w:val="00E340E8"/>
    <w:rsid w:val="00E34683"/>
    <w:rsid w:val="00E34778"/>
    <w:rsid w:val="00E347AE"/>
    <w:rsid w:val="00E34B48"/>
    <w:rsid w:val="00E34F05"/>
    <w:rsid w:val="00E34F59"/>
    <w:rsid w:val="00E350E7"/>
    <w:rsid w:val="00E35296"/>
    <w:rsid w:val="00E35549"/>
    <w:rsid w:val="00E3589A"/>
    <w:rsid w:val="00E358A7"/>
    <w:rsid w:val="00E35A76"/>
    <w:rsid w:val="00E35E0A"/>
    <w:rsid w:val="00E3603A"/>
    <w:rsid w:val="00E361F3"/>
    <w:rsid w:val="00E366EA"/>
    <w:rsid w:val="00E36741"/>
    <w:rsid w:val="00E36751"/>
    <w:rsid w:val="00E367B9"/>
    <w:rsid w:val="00E369A7"/>
    <w:rsid w:val="00E369C2"/>
    <w:rsid w:val="00E36AD4"/>
    <w:rsid w:val="00E36DF0"/>
    <w:rsid w:val="00E36E78"/>
    <w:rsid w:val="00E36F97"/>
    <w:rsid w:val="00E37164"/>
    <w:rsid w:val="00E3770F"/>
    <w:rsid w:val="00E37791"/>
    <w:rsid w:val="00E379A6"/>
    <w:rsid w:val="00E37EBD"/>
    <w:rsid w:val="00E37F7D"/>
    <w:rsid w:val="00E37FBF"/>
    <w:rsid w:val="00E400A4"/>
    <w:rsid w:val="00E4017A"/>
    <w:rsid w:val="00E40254"/>
    <w:rsid w:val="00E404BD"/>
    <w:rsid w:val="00E40653"/>
    <w:rsid w:val="00E4066C"/>
    <w:rsid w:val="00E406EC"/>
    <w:rsid w:val="00E40A2E"/>
    <w:rsid w:val="00E40A85"/>
    <w:rsid w:val="00E40B99"/>
    <w:rsid w:val="00E40E1A"/>
    <w:rsid w:val="00E40E4A"/>
    <w:rsid w:val="00E40E8C"/>
    <w:rsid w:val="00E40FDF"/>
    <w:rsid w:val="00E4101A"/>
    <w:rsid w:val="00E41377"/>
    <w:rsid w:val="00E414CB"/>
    <w:rsid w:val="00E416EE"/>
    <w:rsid w:val="00E41A07"/>
    <w:rsid w:val="00E41A77"/>
    <w:rsid w:val="00E41AC1"/>
    <w:rsid w:val="00E41CD2"/>
    <w:rsid w:val="00E41D45"/>
    <w:rsid w:val="00E41D65"/>
    <w:rsid w:val="00E41EF1"/>
    <w:rsid w:val="00E42061"/>
    <w:rsid w:val="00E4234E"/>
    <w:rsid w:val="00E42476"/>
    <w:rsid w:val="00E424EF"/>
    <w:rsid w:val="00E42648"/>
    <w:rsid w:val="00E4283A"/>
    <w:rsid w:val="00E429D3"/>
    <w:rsid w:val="00E42D00"/>
    <w:rsid w:val="00E42F95"/>
    <w:rsid w:val="00E4302F"/>
    <w:rsid w:val="00E430D0"/>
    <w:rsid w:val="00E43842"/>
    <w:rsid w:val="00E4392F"/>
    <w:rsid w:val="00E43C29"/>
    <w:rsid w:val="00E43D1F"/>
    <w:rsid w:val="00E43E0D"/>
    <w:rsid w:val="00E43E33"/>
    <w:rsid w:val="00E44240"/>
    <w:rsid w:val="00E44556"/>
    <w:rsid w:val="00E44590"/>
    <w:rsid w:val="00E44A9F"/>
    <w:rsid w:val="00E44D16"/>
    <w:rsid w:val="00E44ED3"/>
    <w:rsid w:val="00E45152"/>
    <w:rsid w:val="00E4526F"/>
    <w:rsid w:val="00E45378"/>
    <w:rsid w:val="00E4547D"/>
    <w:rsid w:val="00E455F7"/>
    <w:rsid w:val="00E456AD"/>
    <w:rsid w:val="00E457D8"/>
    <w:rsid w:val="00E459E2"/>
    <w:rsid w:val="00E45BA6"/>
    <w:rsid w:val="00E4632C"/>
    <w:rsid w:val="00E46424"/>
    <w:rsid w:val="00E46A7A"/>
    <w:rsid w:val="00E46D1C"/>
    <w:rsid w:val="00E4700B"/>
    <w:rsid w:val="00E473AD"/>
    <w:rsid w:val="00E475EC"/>
    <w:rsid w:val="00E476B2"/>
    <w:rsid w:val="00E47743"/>
    <w:rsid w:val="00E479DB"/>
    <w:rsid w:val="00E47FD7"/>
    <w:rsid w:val="00E50253"/>
    <w:rsid w:val="00E50799"/>
    <w:rsid w:val="00E50828"/>
    <w:rsid w:val="00E5082D"/>
    <w:rsid w:val="00E509A6"/>
    <w:rsid w:val="00E509CE"/>
    <w:rsid w:val="00E50A99"/>
    <w:rsid w:val="00E50AD3"/>
    <w:rsid w:val="00E50EC8"/>
    <w:rsid w:val="00E50EDC"/>
    <w:rsid w:val="00E51293"/>
    <w:rsid w:val="00E512E3"/>
    <w:rsid w:val="00E51671"/>
    <w:rsid w:val="00E517F6"/>
    <w:rsid w:val="00E518F8"/>
    <w:rsid w:val="00E519D7"/>
    <w:rsid w:val="00E51B4B"/>
    <w:rsid w:val="00E51B62"/>
    <w:rsid w:val="00E51B89"/>
    <w:rsid w:val="00E51BB8"/>
    <w:rsid w:val="00E51DE6"/>
    <w:rsid w:val="00E51F9C"/>
    <w:rsid w:val="00E52037"/>
    <w:rsid w:val="00E5204B"/>
    <w:rsid w:val="00E521E3"/>
    <w:rsid w:val="00E522B1"/>
    <w:rsid w:val="00E528D5"/>
    <w:rsid w:val="00E528E2"/>
    <w:rsid w:val="00E52B4C"/>
    <w:rsid w:val="00E52C9C"/>
    <w:rsid w:val="00E52E75"/>
    <w:rsid w:val="00E52EAB"/>
    <w:rsid w:val="00E530A7"/>
    <w:rsid w:val="00E5327A"/>
    <w:rsid w:val="00E53405"/>
    <w:rsid w:val="00E53642"/>
    <w:rsid w:val="00E5370E"/>
    <w:rsid w:val="00E53C36"/>
    <w:rsid w:val="00E541EA"/>
    <w:rsid w:val="00E54326"/>
    <w:rsid w:val="00E54341"/>
    <w:rsid w:val="00E5438A"/>
    <w:rsid w:val="00E545A0"/>
    <w:rsid w:val="00E54814"/>
    <w:rsid w:val="00E54A9A"/>
    <w:rsid w:val="00E54B5A"/>
    <w:rsid w:val="00E54D9C"/>
    <w:rsid w:val="00E55496"/>
    <w:rsid w:val="00E55767"/>
    <w:rsid w:val="00E5594F"/>
    <w:rsid w:val="00E559D1"/>
    <w:rsid w:val="00E55C49"/>
    <w:rsid w:val="00E55CAA"/>
    <w:rsid w:val="00E561F9"/>
    <w:rsid w:val="00E56294"/>
    <w:rsid w:val="00E57033"/>
    <w:rsid w:val="00E570E4"/>
    <w:rsid w:val="00E57441"/>
    <w:rsid w:val="00E57661"/>
    <w:rsid w:val="00E578A0"/>
    <w:rsid w:val="00E5795D"/>
    <w:rsid w:val="00E57CBB"/>
    <w:rsid w:val="00E57E33"/>
    <w:rsid w:val="00E57EE5"/>
    <w:rsid w:val="00E60024"/>
    <w:rsid w:val="00E60291"/>
    <w:rsid w:val="00E604F9"/>
    <w:rsid w:val="00E608A4"/>
    <w:rsid w:val="00E609CD"/>
    <w:rsid w:val="00E60A78"/>
    <w:rsid w:val="00E60EBA"/>
    <w:rsid w:val="00E60EBD"/>
    <w:rsid w:val="00E60F0F"/>
    <w:rsid w:val="00E60F42"/>
    <w:rsid w:val="00E60F88"/>
    <w:rsid w:val="00E611AC"/>
    <w:rsid w:val="00E611E2"/>
    <w:rsid w:val="00E611F2"/>
    <w:rsid w:val="00E61244"/>
    <w:rsid w:val="00E614F1"/>
    <w:rsid w:val="00E6173E"/>
    <w:rsid w:val="00E61C15"/>
    <w:rsid w:val="00E62635"/>
    <w:rsid w:val="00E626D1"/>
    <w:rsid w:val="00E62843"/>
    <w:rsid w:val="00E62A5E"/>
    <w:rsid w:val="00E62BFD"/>
    <w:rsid w:val="00E62C05"/>
    <w:rsid w:val="00E62F0D"/>
    <w:rsid w:val="00E6307F"/>
    <w:rsid w:val="00E632E1"/>
    <w:rsid w:val="00E63547"/>
    <w:rsid w:val="00E63572"/>
    <w:rsid w:val="00E635F6"/>
    <w:rsid w:val="00E63685"/>
    <w:rsid w:val="00E63709"/>
    <w:rsid w:val="00E63ABB"/>
    <w:rsid w:val="00E63DCA"/>
    <w:rsid w:val="00E642ED"/>
    <w:rsid w:val="00E64333"/>
    <w:rsid w:val="00E64462"/>
    <w:rsid w:val="00E6483A"/>
    <w:rsid w:val="00E64851"/>
    <w:rsid w:val="00E6491F"/>
    <w:rsid w:val="00E64D1C"/>
    <w:rsid w:val="00E64D53"/>
    <w:rsid w:val="00E64F77"/>
    <w:rsid w:val="00E65033"/>
    <w:rsid w:val="00E65209"/>
    <w:rsid w:val="00E6541C"/>
    <w:rsid w:val="00E654DE"/>
    <w:rsid w:val="00E6594B"/>
    <w:rsid w:val="00E65BF5"/>
    <w:rsid w:val="00E65D4C"/>
    <w:rsid w:val="00E65E86"/>
    <w:rsid w:val="00E65F4F"/>
    <w:rsid w:val="00E661A0"/>
    <w:rsid w:val="00E66209"/>
    <w:rsid w:val="00E666E9"/>
    <w:rsid w:val="00E66742"/>
    <w:rsid w:val="00E66847"/>
    <w:rsid w:val="00E66B41"/>
    <w:rsid w:val="00E66CB3"/>
    <w:rsid w:val="00E66E30"/>
    <w:rsid w:val="00E66F06"/>
    <w:rsid w:val="00E67315"/>
    <w:rsid w:val="00E678EC"/>
    <w:rsid w:val="00E67998"/>
    <w:rsid w:val="00E679DB"/>
    <w:rsid w:val="00E67AA2"/>
    <w:rsid w:val="00E67BB5"/>
    <w:rsid w:val="00E67BE0"/>
    <w:rsid w:val="00E7007F"/>
    <w:rsid w:val="00E7011C"/>
    <w:rsid w:val="00E703E3"/>
    <w:rsid w:val="00E70B79"/>
    <w:rsid w:val="00E711DB"/>
    <w:rsid w:val="00E713C4"/>
    <w:rsid w:val="00E713E5"/>
    <w:rsid w:val="00E7151F"/>
    <w:rsid w:val="00E71738"/>
    <w:rsid w:val="00E7173F"/>
    <w:rsid w:val="00E71830"/>
    <w:rsid w:val="00E718CC"/>
    <w:rsid w:val="00E71E68"/>
    <w:rsid w:val="00E72048"/>
    <w:rsid w:val="00E7219F"/>
    <w:rsid w:val="00E722AB"/>
    <w:rsid w:val="00E7234F"/>
    <w:rsid w:val="00E7250E"/>
    <w:rsid w:val="00E72910"/>
    <w:rsid w:val="00E72A3F"/>
    <w:rsid w:val="00E72B1A"/>
    <w:rsid w:val="00E72F58"/>
    <w:rsid w:val="00E7308C"/>
    <w:rsid w:val="00E730E7"/>
    <w:rsid w:val="00E73134"/>
    <w:rsid w:val="00E73182"/>
    <w:rsid w:val="00E7329A"/>
    <w:rsid w:val="00E733E2"/>
    <w:rsid w:val="00E737BC"/>
    <w:rsid w:val="00E73B1A"/>
    <w:rsid w:val="00E73B7A"/>
    <w:rsid w:val="00E73FC3"/>
    <w:rsid w:val="00E74116"/>
    <w:rsid w:val="00E7431A"/>
    <w:rsid w:val="00E74366"/>
    <w:rsid w:val="00E74414"/>
    <w:rsid w:val="00E74812"/>
    <w:rsid w:val="00E74981"/>
    <w:rsid w:val="00E74BA0"/>
    <w:rsid w:val="00E74BAA"/>
    <w:rsid w:val="00E74DF7"/>
    <w:rsid w:val="00E74F3B"/>
    <w:rsid w:val="00E753C5"/>
    <w:rsid w:val="00E75A14"/>
    <w:rsid w:val="00E75BE0"/>
    <w:rsid w:val="00E75DB1"/>
    <w:rsid w:val="00E75F4B"/>
    <w:rsid w:val="00E76220"/>
    <w:rsid w:val="00E76263"/>
    <w:rsid w:val="00E76325"/>
    <w:rsid w:val="00E7668B"/>
    <w:rsid w:val="00E76706"/>
    <w:rsid w:val="00E76A70"/>
    <w:rsid w:val="00E76B54"/>
    <w:rsid w:val="00E76C9C"/>
    <w:rsid w:val="00E76FBD"/>
    <w:rsid w:val="00E770EC"/>
    <w:rsid w:val="00E7742B"/>
    <w:rsid w:val="00E7751E"/>
    <w:rsid w:val="00E77684"/>
    <w:rsid w:val="00E77AA7"/>
    <w:rsid w:val="00E77B06"/>
    <w:rsid w:val="00E77E09"/>
    <w:rsid w:val="00E77ED1"/>
    <w:rsid w:val="00E8002B"/>
    <w:rsid w:val="00E80379"/>
    <w:rsid w:val="00E80387"/>
    <w:rsid w:val="00E80890"/>
    <w:rsid w:val="00E80913"/>
    <w:rsid w:val="00E80EF6"/>
    <w:rsid w:val="00E80FDB"/>
    <w:rsid w:val="00E814D2"/>
    <w:rsid w:val="00E81718"/>
    <w:rsid w:val="00E81EA3"/>
    <w:rsid w:val="00E8224E"/>
    <w:rsid w:val="00E82359"/>
    <w:rsid w:val="00E8246F"/>
    <w:rsid w:val="00E82F94"/>
    <w:rsid w:val="00E83078"/>
    <w:rsid w:val="00E83225"/>
    <w:rsid w:val="00E8385C"/>
    <w:rsid w:val="00E83976"/>
    <w:rsid w:val="00E83C04"/>
    <w:rsid w:val="00E83D42"/>
    <w:rsid w:val="00E83DC3"/>
    <w:rsid w:val="00E83F89"/>
    <w:rsid w:val="00E84414"/>
    <w:rsid w:val="00E847A7"/>
    <w:rsid w:val="00E849BD"/>
    <w:rsid w:val="00E84A1E"/>
    <w:rsid w:val="00E84AAC"/>
    <w:rsid w:val="00E84C16"/>
    <w:rsid w:val="00E84D3A"/>
    <w:rsid w:val="00E8508F"/>
    <w:rsid w:val="00E85430"/>
    <w:rsid w:val="00E8544C"/>
    <w:rsid w:val="00E85751"/>
    <w:rsid w:val="00E8598E"/>
    <w:rsid w:val="00E85E33"/>
    <w:rsid w:val="00E863F8"/>
    <w:rsid w:val="00E86606"/>
    <w:rsid w:val="00E868DC"/>
    <w:rsid w:val="00E86BCE"/>
    <w:rsid w:val="00E876C5"/>
    <w:rsid w:val="00E876E6"/>
    <w:rsid w:val="00E87804"/>
    <w:rsid w:val="00E87819"/>
    <w:rsid w:val="00E87B33"/>
    <w:rsid w:val="00E87B46"/>
    <w:rsid w:val="00E87EE1"/>
    <w:rsid w:val="00E90758"/>
    <w:rsid w:val="00E90770"/>
    <w:rsid w:val="00E90971"/>
    <w:rsid w:val="00E909BB"/>
    <w:rsid w:val="00E90A88"/>
    <w:rsid w:val="00E90B2F"/>
    <w:rsid w:val="00E90B71"/>
    <w:rsid w:val="00E90CC1"/>
    <w:rsid w:val="00E90FB4"/>
    <w:rsid w:val="00E91337"/>
    <w:rsid w:val="00E913C9"/>
    <w:rsid w:val="00E9158C"/>
    <w:rsid w:val="00E919A9"/>
    <w:rsid w:val="00E91A2B"/>
    <w:rsid w:val="00E91A3C"/>
    <w:rsid w:val="00E91B6B"/>
    <w:rsid w:val="00E92263"/>
    <w:rsid w:val="00E926F9"/>
    <w:rsid w:val="00E9271B"/>
    <w:rsid w:val="00E92B36"/>
    <w:rsid w:val="00E93064"/>
    <w:rsid w:val="00E930D9"/>
    <w:rsid w:val="00E931F7"/>
    <w:rsid w:val="00E933FE"/>
    <w:rsid w:val="00E9376B"/>
    <w:rsid w:val="00E93DC2"/>
    <w:rsid w:val="00E93DF9"/>
    <w:rsid w:val="00E93E3B"/>
    <w:rsid w:val="00E93EC7"/>
    <w:rsid w:val="00E94001"/>
    <w:rsid w:val="00E9403B"/>
    <w:rsid w:val="00E940E1"/>
    <w:rsid w:val="00E940ED"/>
    <w:rsid w:val="00E94137"/>
    <w:rsid w:val="00E94189"/>
    <w:rsid w:val="00E942D0"/>
    <w:rsid w:val="00E943FE"/>
    <w:rsid w:val="00E945D7"/>
    <w:rsid w:val="00E94858"/>
    <w:rsid w:val="00E94AB5"/>
    <w:rsid w:val="00E94B10"/>
    <w:rsid w:val="00E94B14"/>
    <w:rsid w:val="00E94E34"/>
    <w:rsid w:val="00E95122"/>
    <w:rsid w:val="00E9533F"/>
    <w:rsid w:val="00E95A1E"/>
    <w:rsid w:val="00E95B3D"/>
    <w:rsid w:val="00E95BFE"/>
    <w:rsid w:val="00E95CCB"/>
    <w:rsid w:val="00E95D30"/>
    <w:rsid w:val="00E95D95"/>
    <w:rsid w:val="00E95D97"/>
    <w:rsid w:val="00E95E62"/>
    <w:rsid w:val="00E95E6A"/>
    <w:rsid w:val="00E95F1B"/>
    <w:rsid w:val="00E95FD8"/>
    <w:rsid w:val="00E960CE"/>
    <w:rsid w:val="00E96123"/>
    <w:rsid w:val="00E963D0"/>
    <w:rsid w:val="00E96411"/>
    <w:rsid w:val="00E965B1"/>
    <w:rsid w:val="00E966C5"/>
    <w:rsid w:val="00E96746"/>
    <w:rsid w:val="00E96776"/>
    <w:rsid w:val="00E96826"/>
    <w:rsid w:val="00E9697C"/>
    <w:rsid w:val="00E96BC1"/>
    <w:rsid w:val="00E96D19"/>
    <w:rsid w:val="00E97022"/>
    <w:rsid w:val="00E970A9"/>
    <w:rsid w:val="00E97336"/>
    <w:rsid w:val="00E9755A"/>
    <w:rsid w:val="00E9790E"/>
    <w:rsid w:val="00E97AE9"/>
    <w:rsid w:val="00E97F87"/>
    <w:rsid w:val="00EA0422"/>
    <w:rsid w:val="00EA0526"/>
    <w:rsid w:val="00EA05B2"/>
    <w:rsid w:val="00EA062D"/>
    <w:rsid w:val="00EA090A"/>
    <w:rsid w:val="00EA0BD0"/>
    <w:rsid w:val="00EA0C03"/>
    <w:rsid w:val="00EA0C5A"/>
    <w:rsid w:val="00EA0D18"/>
    <w:rsid w:val="00EA0F1B"/>
    <w:rsid w:val="00EA113F"/>
    <w:rsid w:val="00EA121C"/>
    <w:rsid w:val="00EA131A"/>
    <w:rsid w:val="00EA136E"/>
    <w:rsid w:val="00EA1383"/>
    <w:rsid w:val="00EA13D6"/>
    <w:rsid w:val="00EA143F"/>
    <w:rsid w:val="00EA15A3"/>
    <w:rsid w:val="00EA15E4"/>
    <w:rsid w:val="00EA1621"/>
    <w:rsid w:val="00EA1A32"/>
    <w:rsid w:val="00EA1A6D"/>
    <w:rsid w:val="00EA1AD6"/>
    <w:rsid w:val="00EA1CBE"/>
    <w:rsid w:val="00EA1F7B"/>
    <w:rsid w:val="00EA1FF0"/>
    <w:rsid w:val="00EA23BF"/>
    <w:rsid w:val="00EA27A9"/>
    <w:rsid w:val="00EA28C4"/>
    <w:rsid w:val="00EA29D2"/>
    <w:rsid w:val="00EA2D4A"/>
    <w:rsid w:val="00EA2DFE"/>
    <w:rsid w:val="00EA2E37"/>
    <w:rsid w:val="00EA2F26"/>
    <w:rsid w:val="00EA304A"/>
    <w:rsid w:val="00EA3242"/>
    <w:rsid w:val="00EA34FE"/>
    <w:rsid w:val="00EA3510"/>
    <w:rsid w:val="00EA36BC"/>
    <w:rsid w:val="00EA3A8E"/>
    <w:rsid w:val="00EA3B97"/>
    <w:rsid w:val="00EA3FB9"/>
    <w:rsid w:val="00EA4532"/>
    <w:rsid w:val="00EA4725"/>
    <w:rsid w:val="00EA47C1"/>
    <w:rsid w:val="00EA482A"/>
    <w:rsid w:val="00EA4D2C"/>
    <w:rsid w:val="00EA4D76"/>
    <w:rsid w:val="00EA52D2"/>
    <w:rsid w:val="00EA58BE"/>
    <w:rsid w:val="00EA5BB8"/>
    <w:rsid w:val="00EA5C08"/>
    <w:rsid w:val="00EA6066"/>
    <w:rsid w:val="00EA6869"/>
    <w:rsid w:val="00EA6A7A"/>
    <w:rsid w:val="00EA6C12"/>
    <w:rsid w:val="00EA6C41"/>
    <w:rsid w:val="00EA6F46"/>
    <w:rsid w:val="00EA73D5"/>
    <w:rsid w:val="00EA754D"/>
    <w:rsid w:val="00EA7655"/>
    <w:rsid w:val="00EA7763"/>
    <w:rsid w:val="00EA791D"/>
    <w:rsid w:val="00EA7BAA"/>
    <w:rsid w:val="00EA7BDE"/>
    <w:rsid w:val="00EA7C46"/>
    <w:rsid w:val="00EA7C88"/>
    <w:rsid w:val="00EA7DA5"/>
    <w:rsid w:val="00EA7EB4"/>
    <w:rsid w:val="00EA7EB7"/>
    <w:rsid w:val="00EA7ED3"/>
    <w:rsid w:val="00EB00F5"/>
    <w:rsid w:val="00EB0103"/>
    <w:rsid w:val="00EB0265"/>
    <w:rsid w:val="00EB02D4"/>
    <w:rsid w:val="00EB0488"/>
    <w:rsid w:val="00EB04BA"/>
    <w:rsid w:val="00EB079D"/>
    <w:rsid w:val="00EB09C7"/>
    <w:rsid w:val="00EB0A8D"/>
    <w:rsid w:val="00EB0E8A"/>
    <w:rsid w:val="00EB10E7"/>
    <w:rsid w:val="00EB11BD"/>
    <w:rsid w:val="00EB15FA"/>
    <w:rsid w:val="00EB1C59"/>
    <w:rsid w:val="00EB1DEF"/>
    <w:rsid w:val="00EB1F7A"/>
    <w:rsid w:val="00EB1F89"/>
    <w:rsid w:val="00EB2267"/>
    <w:rsid w:val="00EB2684"/>
    <w:rsid w:val="00EB283F"/>
    <w:rsid w:val="00EB29BF"/>
    <w:rsid w:val="00EB29FF"/>
    <w:rsid w:val="00EB2F55"/>
    <w:rsid w:val="00EB302A"/>
    <w:rsid w:val="00EB309F"/>
    <w:rsid w:val="00EB313D"/>
    <w:rsid w:val="00EB33A9"/>
    <w:rsid w:val="00EB33D9"/>
    <w:rsid w:val="00EB341F"/>
    <w:rsid w:val="00EB352C"/>
    <w:rsid w:val="00EB378B"/>
    <w:rsid w:val="00EB390F"/>
    <w:rsid w:val="00EB3933"/>
    <w:rsid w:val="00EB3B52"/>
    <w:rsid w:val="00EB3F2C"/>
    <w:rsid w:val="00EB3F52"/>
    <w:rsid w:val="00EB3FDF"/>
    <w:rsid w:val="00EB42C7"/>
    <w:rsid w:val="00EB4326"/>
    <w:rsid w:val="00EB43F8"/>
    <w:rsid w:val="00EB451C"/>
    <w:rsid w:val="00EB4707"/>
    <w:rsid w:val="00EB479A"/>
    <w:rsid w:val="00EB481D"/>
    <w:rsid w:val="00EB4908"/>
    <w:rsid w:val="00EB49B4"/>
    <w:rsid w:val="00EB4A3E"/>
    <w:rsid w:val="00EB4A94"/>
    <w:rsid w:val="00EB4A9C"/>
    <w:rsid w:val="00EB4C72"/>
    <w:rsid w:val="00EB4D7F"/>
    <w:rsid w:val="00EB501A"/>
    <w:rsid w:val="00EB5072"/>
    <w:rsid w:val="00EB5107"/>
    <w:rsid w:val="00EB529F"/>
    <w:rsid w:val="00EB56A5"/>
    <w:rsid w:val="00EB5852"/>
    <w:rsid w:val="00EB5D8F"/>
    <w:rsid w:val="00EB5E74"/>
    <w:rsid w:val="00EB5ECF"/>
    <w:rsid w:val="00EB609A"/>
    <w:rsid w:val="00EB6418"/>
    <w:rsid w:val="00EB6419"/>
    <w:rsid w:val="00EB6505"/>
    <w:rsid w:val="00EB6591"/>
    <w:rsid w:val="00EB6720"/>
    <w:rsid w:val="00EB691C"/>
    <w:rsid w:val="00EB6A61"/>
    <w:rsid w:val="00EB6B02"/>
    <w:rsid w:val="00EB6B97"/>
    <w:rsid w:val="00EB6D68"/>
    <w:rsid w:val="00EB6F02"/>
    <w:rsid w:val="00EB7122"/>
    <w:rsid w:val="00EB7198"/>
    <w:rsid w:val="00EB7405"/>
    <w:rsid w:val="00EB76AC"/>
    <w:rsid w:val="00EB7A34"/>
    <w:rsid w:val="00EC0222"/>
    <w:rsid w:val="00EC02B1"/>
    <w:rsid w:val="00EC04D6"/>
    <w:rsid w:val="00EC07CB"/>
    <w:rsid w:val="00EC0893"/>
    <w:rsid w:val="00EC12DF"/>
    <w:rsid w:val="00EC15D5"/>
    <w:rsid w:val="00EC171F"/>
    <w:rsid w:val="00EC18F7"/>
    <w:rsid w:val="00EC1971"/>
    <w:rsid w:val="00EC1B82"/>
    <w:rsid w:val="00EC1C7C"/>
    <w:rsid w:val="00EC2058"/>
    <w:rsid w:val="00EC21C8"/>
    <w:rsid w:val="00EC23D9"/>
    <w:rsid w:val="00EC26F7"/>
    <w:rsid w:val="00EC27A8"/>
    <w:rsid w:val="00EC2AA4"/>
    <w:rsid w:val="00EC2B55"/>
    <w:rsid w:val="00EC2BBC"/>
    <w:rsid w:val="00EC2FEB"/>
    <w:rsid w:val="00EC314F"/>
    <w:rsid w:val="00EC3543"/>
    <w:rsid w:val="00EC35D8"/>
    <w:rsid w:val="00EC37C4"/>
    <w:rsid w:val="00EC38EE"/>
    <w:rsid w:val="00EC398C"/>
    <w:rsid w:val="00EC3B72"/>
    <w:rsid w:val="00EC3C53"/>
    <w:rsid w:val="00EC3DC1"/>
    <w:rsid w:val="00EC3E91"/>
    <w:rsid w:val="00EC4214"/>
    <w:rsid w:val="00EC42D7"/>
    <w:rsid w:val="00EC4493"/>
    <w:rsid w:val="00EC460E"/>
    <w:rsid w:val="00EC49F2"/>
    <w:rsid w:val="00EC4CD0"/>
    <w:rsid w:val="00EC4DCD"/>
    <w:rsid w:val="00EC4FA1"/>
    <w:rsid w:val="00EC5298"/>
    <w:rsid w:val="00EC5370"/>
    <w:rsid w:val="00EC57D5"/>
    <w:rsid w:val="00EC5B10"/>
    <w:rsid w:val="00EC5DA6"/>
    <w:rsid w:val="00EC609F"/>
    <w:rsid w:val="00EC6237"/>
    <w:rsid w:val="00EC62C3"/>
    <w:rsid w:val="00EC6344"/>
    <w:rsid w:val="00EC65F0"/>
    <w:rsid w:val="00EC6869"/>
    <w:rsid w:val="00EC6B9A"/>
    <w:rsid w:val="00EC6BD1"/>
    <w:rsid w:val="00EC6DD9"/>
    <w:rsid w:val="00EC7096"/>
    <w:rsid w:val="00EC730B"/>
    <w:rsid w:val="00EC736B"/>
    <w:rsid w:val="00EC7379"/>
    <w:rsid w:val="00EC742E"/>
    <w:rsid w:val="00EC746B"/>
    <w:rsid w:val="00EC787B"/>
    <w:rsid w:val="00EC7D06"/>
    <w:rsid w:val="00EC7E19"/>
    <w:rsid w:val="00EC7E72"/>
    <w:rsid w:val="00ED0647"/>
    <w:rsid w:val="00ED0771"/>
    <w:rsid w:val="00ED07A2"/>
    <w:rsid w:val="00ED0A2E"/>
    <w:rsid w:val="00ED0D50"/>
    <w:rsid w:val="00ED0D75"/>
    <w:rsid w:val="00ED0E11"/>
    <w:rsid w:val="00ED0E46"/>
    <w:rsid w:val="00ED0EA8"/>
    <w:rsid w:val="00ED109D"/>
    <w:rsid w:val="00ED12D4"/>
    <w:rsid w:val="00ED1674"/>
    <w:rsid w:val="00ED1797"/>
    <w:rsid w:val="00ED1AFF"/>
    <w:rsid w:val="00ED1CF7"/>
    <w:rsid w:val="00ED1F5D"/>
    <w:rsid w:val="00ED1F87"/>
    <w:rsid w:val="00ED21FA"/>
    <w:rsid w:val="00ED24C5"/>
    <w:rsid w:val="00ED2696"/>
    <w:rsid w:val="00ED2B49"/>
    <w:rsid w:val="00ED2DAD"/>
    <w:rsid w:val="00ED2F68"/>
    <w:rsid w:val="00ED3447"/>
    <w:rsid w:val="00ED34E0"/>
    <w:rsid w:val="00ED3671"/>
    <w:rsid w:val="00ED386D"/>
    <w:rsid w:val="00ED39C1"/>
    <w:rsid w:val="00ED3A6A"/>
    <w:rsid w:val="00ED3B3C"/>
    <w:rsid w:val="00ED4089"/>
    <w:rsid w:val="00ED43F1"/>
    <w:rsid w:val="00ED4592"/>
    <w:rsid w:val="00ED48F7"/>
    <w:rsid w:val="00ED4B3E"/>
    <w:rsid w:val="00ED4D8B"/>
    <w:rsid w:val="00ED4F02"/>
    <w:rsid w:val="00ED4FED"/>
    <w:rsid w:val="00ED5245"/>
    <w:rsid w:val="00ED575E"/>
    <w:rsid w:val="00ED57D5"/>
    <w:rsid w:val="00ED5842"/>
    <w:rsid w:val="00ED5D40"/>
    <w:rsid w:val="00ED5DF1"/>
    <w:rsid w:val="00ED5E38"/>
    <w:rsid w:val="00ED5EF1"/>
    <w:rsid w:val="00ED685D"/>
    <w:rsid w:val="00ED68B5"/>
    <w:rsid w:val="00ED6B43"/>
    <w:rsid w:val="00ED6CC9"/>
    <w:rsid w:val="00ED6CD8"/>
    <w:rsid w:val="00ED6CF5"/>
    <w:rsid w:val="00ED6FD1"/>
    <w:rsid w:val="00ED7085"/>
    <w:rsid w:val="00ED717F"/>
    <w:rsid w:val="00ED71FD"/>
    <w:rsid w:val="00ED72CC"/>
    <w:rsid w:val="00ED751A"/>
    <w:rsid w:val="00ED7533"/>
    <w:rsid w:val="00ED7575"/>
    <w:rsid w:val="00ED7600"/>
    <w:rsid w:val="00ED7AF5"/>
    <w:rsid w:val="00ED7D33"/>
    <w:rsid w:val="00EE0072"/>
    <w:rsid w:val="00EE043D"/>
    <w:rsid w:val="00EE057C"/>
    <w:rsid w:val="00EE05C8"/>
    <w:rsid w:val="00EE05E5"/>
    <w:rsid w:val="00EE0777"/>
    <w:rsid w:val="00EE0D37"/>
    <w:rsid w:val="00EE1004"/>
    <w:rsid w:val="00EE1339"/>
    <w:rsid w:val="00EE157C"/>
    <w:rsid w:val="00EE161F"/>
    <w:rsid w:val="00EE1664"/>
    <w:rsid w:val="00EE184C"/>
    <w:rsid w:val="00EE18EF"/>
    <w:rsid w:val="00EE196F"/>
    <w:rsid w:val="00EE1DB6"/>
    <w:rsid w:val="00EE1F72"/>
    <w:rsid w:val="00EE1FE7"/>
    <w:rsid w:val="00EE1FF1"/>
    <w:rsid w:val="00EE2283"/>
    <w:rsid w:val="00EE2296"/>
    <w:rsid w:val="00EE29A9"/>
    <w:rsid w:val="00EE2B29"/>
    <w:rsid w:val="00EE2BB1"/>
    <w:rsid w:val="00EE2D6F"/>
    <w:rsid w:val="00EE2EFD"/>
    <w:rsid w:val="00EE2FC8"/>
    <w:rsid w:val="00EE32F6"/>
    <w:rsid w:val="00EE34DB"/>
    <w:rsid w:val="00EE3680"/>
    <w:rsid w:val="00EE380D"/>
    <w:rsid w:val="00EE3886"/>
    <w:rsid w:val="00EE3AF8"/>
    <w:rsid w:val="00EE3B13"/>
    <w:rsid w:val="00EE3D0B"/>
    <w:rsid w:val="00EE3DE5"/>
    <w:rsid w:val="00EE3E8C"/>
    <w:rsid w:val="00EE3F12"/>
    <w:rsid w:val="00EE3F6E"/>
    <w:rsid w:val="00EE410E"/>
    <w:rsid w:val="00EE4288"/>
    <w:rsid w:val="00EE448D"/>
    <w:rsid w:val="00EE453C"/>
    <w:rsid w:val="00EE455D"/>
    <w:rsid w:val="00EE462B"/>
    <w:rsid w:val="00EE46B8"/>
    <w:rsid w:val="00EE46E2"/>
    <w:rsid w:val="00EE495A"/>
    <w:rsid w:val="00EE49A6"/>
    <w:rsid w:val="00EE49C1"/>
    <w:rsid w:val="00EE4B78"/>
    <w:rsid w:val="00EE4BEF"/>
    <w:rsid w:val="00EE4CB8"/>
    <w:rsid w:val="00EE4FCD"/>
    <w:rsid w:val="00EE514F"/>
    <w:rsid w:val="00EE52B1"/>
    <w:rsid w:val="00EE53ED"/>
    <w:rsid w:val="00EE550A"/>
    <w:rsid w:val="00EE568A"/>
    <w:rsid w:val="00EE5754"/>
    <w:rsid w:val="00EE5954"/>
    <w:rsid w:val="00EE59A9"/>
    <w:rsid w:val="00EE5C46"/>
    <w:rsid w:val="00EE5C72"/>
    <w:rsid w:val="00EE5C76"/>
    <w:rsid w:val="00EE5E40"/>
    <w:rsid w:val="00EE5E4C"/>
    <w:rsid w:val="00EE5FD3"/>
    <w:rsid w:val="00EE6023"/>
    <w:rsid w:val="00EE6602"/>
    <w:rsid w:val="00EE6746"/>
    <w:rsid w:val="00EE6974"/>
    <w:rsid w:val="00EE6A8D"/>
    <w:rsid w:val="00EE6D85"/>
    <w:rsid w:val="00EE6DC9"/>
    <w:rsid w:val="00EE7134"/>
    <w:rsid w:val="00EE72A4"/>
    <w:rsid w:val="00EE736D"/>
    <w:rsid w:val="00EE77EE"/>
    <w:rsid w:val="00EE7B21"/>
    <w:rsid w:val="00EE7BA4"/>
    <w:rsid w:val="00EE7D37"/>
    <w:rsid w:val="00EF0116"/>
    <w:rsid w:val="00EF0155"/>
    <w:rsid w:val="00EF0523"/>
    <w:rsid w:val="00EF05DE"/>
    <w:rsid w:val="00EF07DF"/>
    <w:rsid w:val="00EF0B33"/>
    <w:rsid w:val="00EF0C60"/>
    <w:rsid w:val="00EF0DC0"/>
    <w:rsid w:val="00EF0E15"/>
    <w:rsid w:val="00EF0F3C"/>
    <w:rsid w:val="00EF0FED"/>
    <w:rsid w:val="00EF100A"/>
    <w:rsid w:val="00EF108E"/>
    <w:rsid w:val="00EF1101"/>
    <w:rsid w:val="00EF15B1"/>
    <w:rsid w:val="00EF1CFE"/>
    <w:rsid w:val="00EF1ED4"/>
    <w:rsid w:val="00EF1EDC"/>
    <w:rsid w:val="00EF2068"/>
    <w:rsid w:val="00EF20EA"/>
    <w:rsid w:val="00EF248E"/>
    <w:rsid w:val="00EF24D0"/>
    <w:rsid w:val="00EF2659"/>
    <w:rsid w:val="00EF268F"/>
    <w:rsid w:val="00EF2797"/>
    <w:rsid w:val="00EF287D"/>
    <w:rsid w:val="00EF2949"/>
    <w:rsid w:val="00EF2D3A"/>
    <w:rsid w:val="00EF303C"/>
    <w:rsid w:val="00EF32CC"/>
    <w:rsid w:val="00EF368B"/>
    <w:rsid w:val="00EF3840"/>
    <w:rsid w:val="00EF3940"/>
    <w:rsid w:val="00EF399F"/>
    <w:rsid w:val="00EF3ABC"/>
    <w:rsid w:val="00EF3B87"/>
    <w:rsid w:val="00EF3B89"/>
    <w:rsid w:val="00EF40D8"/>
    <w:rsid w:val="00EF410D"/>
    <w:rsid w:val="00EF4138"/>
    <w:rsid w:val="00EF4164"/>
    <w:rsid w:val="00EF44C0"/>
    <w:rsid w:val="00EF44DE"/>
    <w:rsid w:val="00EF4506"/>
    <w:rsid w:val="00EF4618"/>
    <w:rsid w:val="00EF48AE"/>
    <w:rsid w:val="00EF49A6"/>
    <w:rsid w:val="00EF4A24"/>
    <w:rsid w:val="00EF4ABB"/>
    <w:rsid w:val="00EF4BA3"/>
    <w:rsid w:val="00EF4D47"/>
    <w:rsid w:val="00EF4F60"/>
    <w:rsid w:val="00EF50B2"/>
    <w:rsid w:val="00EF51A9"/>
    <w:rsid w:val="00EF51FB"/>
    <w:rsid w:val="00EF5496"/>
    <w:rsid w:val="00EF5599"/>
    <w:rsid w:val="00EF5821"/>
    <w:rsid w:val="00EF5BE8"/>
    <w:rsid w:val="00EF5E64"/>
    <w:rsid w:val="00EF5F6B"/>
    <w:rsid w:val="00EF61E9"/>
    <w:rsid w:val="00EF63AD"/>
    <w:rsid w:val="00EF647C"/>
    <w:rsid w:val="00EF675A"/>
    <w:rsid w:val="00EF7026"/>
    <w:rsid w:val="00EF73D6"/>
    <w:rsid w:val="00EF73DD"/>
    <w:rsid w:val="00EF7462"/>
    <w:rsid w:val="00EF748F"/>
    <w:rsid w:val="00EF7504"/>
    <w:rsid w:val="00EF77D3"/>
    <w:rsid w:val="00EF7A29"/>
    <w:rsid w:val="00EF7EAC"/>
    <w:rsid w:val="00F006F5"/>
    <w:rsid w:val="00F00793"/>
    <w:rsid w:val="00F00AEF"/>
    <w:rsid w:val="00F00E91"/>
    <w:rsid w:val="00F00EB4"/>
    <w:rsid w:val="00F0108D"/>
    <w:rsid w:val="00F01183"/>
    <w:rsid w:val="00F012C0"/>
    <w:rsid w:val="00F0165C"/>
    <w:rsid w:val="00F017D3"/>
    <w:rsid w:val="00F018A3"/>
    <w:rsid w:val="00F01904"/>
    <w:rsid w:val="00F01A30"/>
    <w:rsid w:val="00F01B54"/>
    <w:rsid w:val="00F01FE4"/>
    <w:rsid w:val="00F02004"/>
    <w:rsid w:val="00F02657"/>
    <w:rsid w:val="00F02A38"/>
    <w:rsid w:val="00F02B37"/>
    <w:rsid w:val="00F02B68"/>
    <w:rsid w:val="00F02DB4"/>
    <w:rsid w:val="00F031E0"/>
    <w:rsid w:val="00F0329A"/>
    <w:rsid w:val="00F033B6"/>
    <w:rsid w:val="00F03872"/>
    <w:rsid w:val="00F0417A"/>
    <w:rsid w:val="00F0430A"/>
    <w:rsid w:val="00F0483C"/>
    <w:rsid w:val="00F04880"/>
    <w:rsid w:val="00F04B6A"/>
    <w:rsid w:val="00F04C4E"/>
    <w:rsid w:val="00F054F3"/>
    <w:rsid w:val="00F05503"/>
    <w:rsid w:val="00F05536"/>
    <w:rsid w:val="00F0556E"/>
    <w:rsid w:val="00F05861"/>
    <w:rsid w:val="00F05B3E"/>
    <w:rsid w:val="00F05C8A"/>
    <w:rsid w:val="00F05DD1"/>
    <w:rsid w:val="00F05DF8"/>
    <w:rsid w:val="00F0617E"/>
    <w:rsid w:val="00F062FD"/>
    <w:rsid w:val="00F06637"/>
    <w:rsid w:val="00F067B6"/>
    <w:rsid w:val="00F069A0"/>
    <w:rsid w:val="00F06C08"/>
    <w:rsid w:val="00F06CED"/>
    <w:rsid w:val="00F06E62"/>
    <w:rsid w:val="00F06FE0"/>
    <w:rsid w:val="00F07006"/>
    <w:rsid w:val="00F074C1"/>
    <w:rsid w:val="00F0762C"/>
    <w:rsid w:val="00F07929"/>
    <w:rsid w:val="00F07CDB"/>
    <w:rsid w:val="00F1018B"/>
    <w:rsid w:val="00F10335"/>
    <w:rsid w:val="00F10682"/>
    <w:rsid w:val="00F1070E"/>
    <w:rsid w:val="00F107CE"/>
    <w:rsid w:val="00F10827"/>
    <w:rsid w:val="00F108CE"/>
    <w:rsid w:val="00F109E7"/>
    <w:rsid w:val="00F10B49"/>
    <w:rsid w:val="00F10BC8"/>
    <w:rsid w:val="00F10EBA"/>
    <w:rsid w:val="00F11496"/>
    <w:rsid w:val="00F114EB"/>
    <w:rsid w:val="00F11525"/>
    <w:rsid w:val="00F11575"/>
    <w:rsid w:val="00F1161F"/>
    <w:rsid w:val="00F11947"/>
    <w:rsid w:val="00F11DD8"/>
    <w:rsid w:val="00F12235"/>
    <w:rsid w:val="00F122FD"/>
    <w:rsid w:val="00F12541"/>
    <w:rsid w:val="00F12773"/>
    <w:rsid w:val="00F12830"/>
    <w:rsid w:val="00F1284A"/>
    <w:rsid w:val="00F12E7F"/>
    <w:rsid w:val="00F130F7"/>
    <w:rsid w:val="00F13271"/>
    <w:rsid w:val="00F13AA3"/>
    <w:rsid w:val="00F13AFA"/>
    <w:rsid w:val="00F13E71"/>
    <w:rsid w:val="00F13F47"/>
    <w:rsid w:val="00F13F4B"/>
    <w:rsid w:val="00F13FD7"/>
    <w:rsid w:val="00F14117"/>
    <w:rsid w:val="00F1468E"/>
    <w:rsid w:val="00F1469B"/>
    <w:rsid w:val="00F1493C"/>
    <w:rsid w:val="00F14A6E"/>
    <w:rsid w:val="00F14BE2"/>
    <w:rsid w:val="00F14CF5"/>
    <w:rsid w:val="00F14D18"/>
    <w:rsid w:val="00F14D1E"/>
    <w:rsid w:val="00F14DE8"/>
    <w:rsid w:val="00F14E3C"/>
    <w:rsid w:val="00F14F07"/>
    <w:rsid w:val="00F15120"/>
    <w:rsid w:val="00F152D9"/>
    <w:rsid w:val="00F152EA"/>
    <w:rsid w:val="00F15310"/>
    <w:rsid w:val="00F15732"/>
    <w:rsid w:val="00F15D82"/>
    <w:rsid w:val="00F15F48"/>
    <w:rsid w:val="00F160EF"/>
    <w:rsid w:val="00F16124"/>
    <w:rsid w:val="00F1627D"/>
    <w:rsid w:val="00F16325"/>
    <w:rsid w:val="00F16444"/>
    <w:rsid w:val="00F164D7"/>
    <w:rsid w:val="00F166AB"/>
    <w:rsid w:val="00F167AA"/>
    <w:rsid w:val="00F1695E"/>
    <w:rsid w:val="00F16BBE"/>
    <w:rsid w:val="00F1731F"/>
    <w:rsid w:val="00F173AD"/>
    <w:rsid w:val="00F17693"/>
    <w:rsid w:val="00F17695"/>
    <w:rsid w:val="00F177E5"/>
    <w:rsid w:val="00F1797B"/>
    <w:rsid w:val="00F17AB5"/>
    <w:rsid w:val="00F17AB7"/>
    <w:rsid w:val="00F17AD1"/>
    <w:rsid w:val="00F17CC8"/>
    <w:rsid w:val="00F17DEF"/>
    <w:rsid w:val="00F17E54"/>
    <w:rsid w:val="00F20603"/>
    <w:rsid w:val="00F20684"/>
    <w:rsid w:val="00F20ACF"/>
    <w:rsid w:val="00F20C73"/>
    <w:rsid w:val="00F20CD2"/>
    <w:rsid w:val="00F20F0A"/>
    <w:rsid w:val="00F20FA0"/>
    <w:rsid w:val="00F2100F"/>
    <w:rsid w:val="00F212C9"/>
    <w:rsid w:val="00F213BA"/>
    <w:rsid w:val="00F2164D"/>
    <w:rsid w:val="00F21B26"/>
    <w:rsid w:val="00F21CAB"/>
    <w:rsid w:val="00F21DB3"/>
    <w:rsid w:val="00F21F08"/>
    <w:rsid w:val="00F21FDF"/>
    <w:rsid w:val="00F221EB"/>
    <w:rsid w:val="00F221EC"/>
    <w:rsid w:val="00F2239F"/>
    <w:rsid w:val="00F22634"/>
    <w:rsid w:val="00F22940"/>
    <w:rsid w:val="00F22975"/>
    <w:rsid w:val="00F22D3D"/>
    <w:rsid w:val="00F22E14"/>
    <w:rsid w:val="00F22F15"/>
    <w:rsid w:val="00F235A7"/>
    <w:rsid w:val="00F23643"/>
    <w:rsid w:val="00F23E72"/>
    <w:rsid w:val="00F23EE2"/>
    <w:rsid w:val="00F2417B"/>
    <w:rsid w:val="00F24433"/>
    <w:rsid w:val="00F24491"/>
    <w:rsid w:val="00F24873"/>
    <w:rsid w:val="00F24879"/>
    <w:rsid w:val="00F24A9B"/>
    <w:rsid w:val="00F24CB3"/>
    <w:rsid w:val="00F24DF9"/>
    <w:rsid w:val="00F250CB"/>
    <w:rsid w:val="00F254AC"/>
    <w:rsid w:val="00F2574A"/>
    <w:rsid w:val="00F25A43"/>
    <w:rsid w:val="00F25B95"/>
    <w:rsid w:val="00F26299"/>
    <w:rsid w:val="00F263B6"/>
    <w:rsid w:val="00F263F5"/>
    <w:rsid w:val="00F26455"/>
    <w:rsid w:val="00F264A1"/>
    <w:rsid w:val="00F2675E"/>
    <w:rsid w:val="00F2690A"/>
    <w:rsid w:val="00F26A0C"/>
    <w:rsid w:val="00F26F73"/>
    <w:rsid w:val="00F26FBE"/>
    <w:rsid w:val="00F2718B"/>
    <w:rsid w:val="00F2773C"/>
    <w:rsid w:val="00F27A8F"/>
    <w:rsid w:val="00F27AA7"/>
    <w:rsid w:val="00F27F0B"/>
    <w:rsid w:val="00F30165"/>
    <w:rsid w:val="00F30181"/>
    <w:rsid w:val="00F301EA"/>
    <w:rsid w:val="00F30305"/>
    <w:rsid w:val="00F3085E"/>
    <w:rsid w:val="00F30C0B"/>
    <w:rsid w:val="00F30C26"/>
    <w:rsid w:val="00F30CF9"/>
    <w:rsid w:val="00F30E19"/>
    <w:rsid w:val="00F30EB8"/>
    <w:rsid w:val="00F31160"/>
    <w:rsid w:val="00F3122B"/>
    <w:rsid w:val="00F31433"/>
    <w:rsid w:val="00F31AA7"/>
    <w:rsid w:val="00F31C33"/>
    <w:rsid w:val="00F31CC7"/>
    <w:rsid w:val="00F31D08"/>
    <w:rsid w:val="00F31DA2"/>
    <w:rsid w:val="00F31E63"/>
    <w:rsid w:val="00F31FCD"/>
    <w:rsid w:val="00F32126"/>
    <w:rsid w:val="00F321F1"/>
    <w:rsid w:val="00F32265"/>
    <w:rsid w:val="00F324E5"/>
    <w:rsid w:val="00F3259C"/>
    <w:rsid w:val="00F325A1"/>
    <w:rsid w:val="00F32664"/>
    <w:rsid w:val="00F32804"/>
    <w:rsid w:val="00F328D5"/>
    <w:rsid w:val="00F32928"/>
    <w:rsid w:val="00F32C25"/>
    <w:rsid w:val="00F32E9B"/>
    <w:rsid w:val="00F32FBC"/>
    <w:rsid w:val="00F330BC"/>
    <w:rsid w:val="00F3310F"/>
    <w:rsid w:val="00F33125"/>
    <w:rsid w:val="00F332A3"/>
    <w:rsid w:val="00F3360C"/>
    <w:rsid w:val="00F33775"/>
    <w:rsid w:val="00F339DF"/>
    <w:rsid w:val="00F33B31"/>
    <w:rsid w:val="00F33B3E"/>
    <w:rsid w:val="00F33FF0"/>
    <w:rsid w:val="00F3400D"/>
    <w:rsid w:val="00F3402F"/>
    <w:rsid w:val="00F340FE"/>
    <w:rsid w:val="00F34598"/>
    <w:rsid w:val="00F34624"/>
    <w:rsid w:val="00F34801"/>
    <w:rsid w:val="00F3491E"/>
    <w:rsid w:val="00F34CB5"/>
    <w:rsid w:val="00F34F68"/>
    <w:rsid w:val="00F35019"/>
    <w:rsid w:val="00F350E4"/>
    <w:rsid w:val="00F350F8"/>
    <w:rsid w:val="00F3527A"/>
    <w:rsid w:val="00F3528E"/>
    <w:rsid w:val="00F352F9"/>
    <w:rsid w:val="00F35449"/>
    <w:rsid w:val="00F35548"/>
    <w:rsid w:val="00F3566B"/>
    <w:rsid w:val="00F3576E"/>
    <w:rsid w:val="00F357D8"/>
    <w:rsid w:val="00F35A43"/>
    <w:rsid w:val="00F35C09"/>
    <w:rsid w:val="00F35C12"/>
    <w:rsid w:val="00F35DB9"/>
    <w:rsid w:val="00F365BB"/>
    <w:rsid w:val="00F36CA0"/>
    <w:rsid w:val="00F36D3C"/>
    <w:rsid w:val="00F37180"/>
    <w:rsid w:val="00F371C5"/>
    <w:rsid w:val="00F372A8"/>
    <w:rsid w:val="00F3736A"/>
    <w:rsid w:val="00F3766D"/>
    <w:rsid w:val="00F3768C"/>
    <w:rsid w:val="00F377C4"/>
    <w:rsid w:val="00F37A02"/>
    <w:rsid w:val="00F37D27"/>
    <w:rsid w:val="00F37DBE"/>
    <w:rsid w:val="00F37E4F"/>
    <w:rsid w:val="00F37E69"/>
    <w:rsid w:val="00F37FA2"/>
    <w:rsid w:val="00F400C6"/>
    <w:rsid w:val="00F40370"/>
    <w:rsid w:val="00F4057E"/>
    <w:rsid w:val="00F405BF"/>
    <w:rsid w:val="00F40612"/>
    <w:rsid w:val="00F40786"/>
    <w:rsid w:val="00F408D6"/>
    <w:rsid w:val="00F40B9B"/>
    <w:rsid w:val="00F40BAA"/>
    <w:rsid w:val="00F40E91"/>
    <w:rsid w:val="00F4134C"/>
    <w:rsid w:val="00F419D1"/>
    <w:rsid w:val="00F41CFA"/>
    <w:rsid w:val="00F41E25"/>
    <w:rsid w:val="00F41FFE"/>
    <w:rsid w:val="00F420B7"/>
    <w:rsid w:val="00F42129"/>
    <w:rsid w:val="00F423C9"/>
    <w:rsid w:val="00F423F9"/>
    <w:rsid w:val="00F426E2"/>
    <w:rsid w:val="00F426FA"/>
    <w:rsid w:val="00F42700"/>
    <w:rsid w:val="00F42B80"/>
    <w:rsid w:val="00F42C2A"/>
    <w:rsid w:val="00F42FE0"/>
    <w:rsid w:val="00F430FB"/>
    <w:rsid w:val="00F43201"/>
    <w:rsid w:val="00F43338"/>
    <w:rsid w:val="00F4343A"/>
    <w:rsid w:val="00F43882"/>
    <w:rsid w:val="00F43D1C"/>
    <w:rsid w:val="00F43E48"/>
    <w:rsid w:val="00F43F87"/>
    <w:rsid w:val="00F43FB9"/>
    <w:rsid w:val="00F441C1"/>
    <w:rsid w:val="00F44495"/>
    <w:rsid w:val="00F4475C"/>
    <w:rsid w:val="00F44794"/>
    <w:rsid w:val="00F448D7"/>
    <w:rsid w:val="00F4491A"/>
    <w:rsid w:val="00F4495A"/>
    <w:rsid w:val="00F44C86"/>
    <w:rsid w:val="00F44D1F"/>
    <w:rsid w:val="00F44E0E"/>
    <w:rsid w:val="00F44EF4"/>
    <w:rsid w:val="00F44F93"/>
    <w:rsid w:val="00F44FC6"/>
    <w:rsid w:val="00F45113"/>
    <w:rsid w:val="00F45316"/>
    <w:rsid w:val="00F454C3"/>
    <w:rsid w:val="00F455DF"/>
    <w:rsid w:val="00F4566C"/>
    <w:rsid w:val="00F45767"/>
    <w:rsid w:val="00F45A6B"/>
    <w:rsid w:val="00F45B92"/>
    <w:rsid w:val="00F45D7C"/>
    <w:rsid w:val="00F45F5E"/>
    <w:rsid w:val="00F46054"/>
    <w:rsid w:val="00F46133"/>
    <w:rsid w:val="00F4636B"/>
    <w:rsid w:val="00F468DB"/>
    <w:rsid w:val="00F46A12"/>
    <w:rsid w:val="00F46A96"/>
    <w:rsid w:val="00F46BC9"/>
    <w:rsid w:val="00F46DA7"/>
    <w:rsid w:val="00F46DAA"/>
    <w:rsid w:val="00F47068"/>
    <w:rsid w:val="00F47262"/>
    <w:rsid w:val="00F47317"/>
    <w:rsid w:val="00F474C2"/>
    <w:rsid w:val="00F47703"/>
    <w:rsid w:val="00F477BB"/>
    <w:rsid w:val="00F47B59"/>
    <w:rsid w:val="00F47CC3"/>
    <w:rsid w:val="00F47E29"/>
    <w:rsid w:val="00F47ECC"/>
    <w:rsid w:val="00F500C5"/>
    <w:rsid w:val="00F501A2"/>
    <w:rsid w:val="00F50286"/>
    <w:rsid w:val="00F508DB"/>
    <w:rsid w:val="00F5099A"/>
    <w:rsid w:val="00F509B5"/>
    <w:rsid w:val="00F50AA0"/>
    <w:rsid w:val="00F50B74"/>
    <w:rsid w:val="00F5110A"/>
    <w:rsid w:val="00F516EA"/>
    <w:rsid w:val="00F51757"/>
    <w:rsid w:val="00F51A6C"/>
    <w:rsid w:val="00F521A1"/>
    <w:rsid w:val="00F521BF"/>
    <w:rsid w:val="00F523DF"/>
    <w:rsid w:val="00F523E5"/>
    <w:rsid w:val="00F525AD"/>
    <w:rsid w:val="00F5335B"/>
    <w:rsid w:val="00F53363"/>
    <w:rsid w:val="00F53370"/>
    <w:rsid w:val="00F5353C"/>
    <w:rsid w:val="00F535FA"/>
    <w:rsid w:val="00F53789"/>
    <w:rsid w:val="00F537CA"/>
    <w:rsid w:val="00F53B11"/>
    <w:rsid w:val="00F53C20"/>
    <w:rsid w:val="00F53CD5"/>
    <w:rsid w:val="00F53D0A"/>
    <w:rsid w:val="00F53D28"/>
    <w:rsid w:val="00F53D34"/>
    <w:rsid w:val="00F5411E"/>
    <w:rsid w:val="00F542DA"/>
    <w:rsid w:val="00F544A7"/>
    <w:rsid w:val="00F54704"/>
    <w:rsid w:val="00F547AD"/>
    <w:rsid w:val="00F54A8E"/>
    <w:rsid w:val="00F54B2F"/>
    <w:rsid w:val="00F54BC3"/>
    <w:rsid w:val="00F54D43"/>
    <w:rsid w:val="00F54F99"/>
    <w:rsid w:val="00F5501E"/>
    <w:rsid w:val="00F55169"/>
    <w:rsid w:val="00F551BA"/>
    <w:rsid w:val="00F552F2"/>
    <w:rsid w:val="00F55705"/>
    <w:rsid w:val="00F55D88"/>
    <w:rsid w:val="00F55D98"/>
    <w:rsid w:val="00F55EBA"/>
    <w:rsid w:val="00F56096"/>
    <w:rsid w:val="00F564C2"/>
    <w:rsid w:val="00F564C5"/>
    <w:rsid w:val="00F569DA"/>
    <w:rsid w:val="00F56A10"/>
    <w:rsid w:val="00F56B7A"/>
    <w:rsid w:val="00F56C52"/>
    <w:rsid w:val="00F56EA5"/>
    <w:rsid w:val="00F56ED4"/>
    <w:rsid w:val="00F56F16"/>
    <w:rsid w:val="00F575BF"/>
    <w:rsid w:val="00F57872"/>
    <w:rsid w:val="00F578D2"/>
    <w:rsid w:val="00F57C22"/>
    <w:rsid w:val="00F57DB0"/>
    <w:rsid w:val="00F57DF3"/>
    <w:rsid w:val="00F57FB4"/>
    <w:rsid w:val="00F6022C"/>
    <w:rsid w:val="00F6029C"/>
    <w:rsid w:val="00F60586"/>
    <w:rsid w:val="00F60862"/>
    <w:rsid w:val="00F60B83"/>
    <w:rsid w:val="00F60BDF"/>
    <w:rsid w:val="00F60C55"/>
    <w:rsid w:val="00F60C69"/>
    <w:rsid w:val="00F60D19"/>
    <w:rsid w:val="00F61017"/>
    <w:rsid w:val="00F61066"/>
    <w:rsid w:val="00F61404"/>
    <w:rsid w:val="00F61405"/>
    <w:rsid w:val="00F616FC"/>
    <w:rsid w:val="00F6178A"/>
    <w:rsid w:val="00F6181B"/>
    <w:rsid w:val="00F6184D"/>
    <w:rsid w:val="00F61D53"/>
    <w:rsid w:val="00F61EC9"/>
    <w:rsid w:val="00F61F17"/>
    <w:rsid w:val="00F6233D"/>
    <w:rsid w:val="00F623B8"/>
    <w:rsid w:val="00F62481"/>
    <w:rsid w:val="00F62698"/>
    <w:rsid w:val="00F62A34"/>
    <w:rsid w:val="00F62B86"/>
    <w:rsid w:val="00F62C40"/>
    <w:rsid w:val="00F62D24"/>
    <w:rsid w:val="00F62EA8"/>
    <w:rsid w:val="00F62F54"/>
    <w:rsid w:val="00F6329D"/>
    <w:rsid w:val="00F632D4"/>
    <w:rsid w:val="00F637FF"/>
    <w:rsid w:val="00F63896"/>
    <w:rsid w:val="00F63929"/>
    <w:rsid w:val="00F63973"/>
    <w:rsid w:val="00F63DA3"/>
    <w:rsid w:val="00F6402F"/>
    <w:rsid w:val="00F64547"/>
    <w:rsid w:val="00F64819"/>
    <w:rsid w:val="00F6486B"/>
    <w:rsid w:val="00F648DE"/>
    <w:rsid w:val="00F648F6"/>
    <w:rsid w:val="00F64C57"/>
    <w:rsid w:val="00F6503A"/>
    <w:rsid w:val="00F6504B"/>
    <w:rsid w:val="00F650CE"/>
    <w:rsid w:val="00F652E8"/>
    <w:rsid w:val="00F6535A"/>
    <w:rsid w:val="00F6540C"/>
    <w:rsid w:val="00F65609"/>
    <w:rsid w:val="00F657A0"/>
    <w:rsid w:val="00F6588E"/>
    <w:rsid w:val="00F659AD"/>
    <w:rsid w:val="00F65A42"/>
    <w:rsid w:val="00F65DA2"/>
    <w:rsid w:val="00F65DD8"/>
    <w:rsid w:val="00F65DEE"/>
    <w:rsid w:val="00F65E04"/>
    <w:rsid w:val="00F66118"/>
    <w:rsid w:val="00F6679A"/>
    <w:rsid w:val="00F667DB"/>
    <w:rsid w:val="00F66A63"/>
    <w:rsid w:val="00F66AFD"/>
    <w:rsid w:val="00F66E6D"/>
    <w:rsid w:val="00F66E95"/>
    <w:rsid w:val="00F66FF4"/>
    <w:rsid w:val="00F67079"/>
    <w:rsid w:val="00F6713B"/>
    <w:rsid w:val="00F672DC"/>
    <w:rsid w:val="00F6751B"/>
    <w:rsid w:val="00F675D1"/>
    <w:rsid w:val="00F67722"/>
    <w:rsid w:val="00F6788E"/>
    <w:rsid w:val="00F67929"/>
    <w:rsid w:val="00F679B2"/>
    <w:rsid w:val="00F67CD0"/>
    <w:rsid w:val="00F67E54"/>
    <w:rsid w:val="00F67EF3"/>
    <w:rsid w:val="00F702AE"/>
    <w:rsid w:val="00F703D8"/>
    <w:rsid w:val="00F70568"/>
    <w:rsid w:val="00F7063F"/>
    <w:rsid w:val="00F70BD3"/>
    <w:rsid w:val="00F70BE0"/>
    <w:rsid w:val="00F70F1B"/>
    <w:rsid w:val="00F71379"/>
    <w:rsid w:val="00F71394"/>
    <w:rsid w:val="00F7182F"/>
    <w:rsid w:val="00F71916"/>
    <w:rsid w:val="00F71E38"/>
    <w:rsid w:val="00F71E82"/>
    <w:rsid w:val="00F720CF"/>
    <w:rsid w:val="00F72267"/>
    <w:rsid w:val="00F72388"/>
    <w:rsid w:val="00F7247D"/>
    <w:rsid w:val="00F726F1"/>
    <w:rsid w:val="00F7283C"/>
    <w:rsid w:val="00F72859"/>
    <w:rsid w:val="00F728C3"/>
    <w:rsid w:val="00F72BBE"/>
    <w:rsid w:val="00F72E0A"/>
    <w:rsid w:val="00F72F2D"/>
    <w:rsid w:val="00F73014"/>
    <w:rsid w:val="00F730F8"/>
    <w:rsid w:val="00F7313E"/>
    <w:rsid w:val="00F73404"/>
    <w:rsid w:val="00F73429"/>
    <w:rsid w:val="00F7373A"/>
    <w:rsid w:val="00F73E63"/>
    <w:rsid w:val="00F74374"/>
    <w:rsid w:val="00F746B7"/>
    <w:rsid w:val="00F746E7"/>
    <w:rsid w:val="00F7477E"/>
    <w:rsid w:val="00F749C9"/>
    <w:rsid w:val="00F74ADC"/>
    <w:rsid w:val="00F74C85"/>
    <w:rsid w:val="00F74E74"/>
    <w:rsid w:val="00F74F12"/>
    <w:rsid w:val="00F7515D"/>
    <w:rsid w:val="00F752CB"/>
    <w:rsid w:val="00F753FD"/>
    <w:rsid w:val="00F75554"/>
    <w:rsid w:val="00F755E4"/>
    <w:rsid w:val="00F7595D"/>
    <w:rsid w:val="00F75B0F"/>
    <w:rsid w:val="00F75B9B"/>
    <w:rsid w:val="00F75C4B"/>
    <w:rsid w:val="00F75D6E"/>
    <w:rsid w:val="00F76035"/>
    <w:rsid w:val="00F76049"/>
    <w:rsid w:val="00F7608D"/>
    <w:rsid w:val="00F765AF"/>
    <w:rsid w:val="00F76660"/>
    <w:rsid w:val="00F766D7"/>
    <w:rsid w:val="00F767C2"/>
    <w:rsid w:val="00F76CD9"/>
    <w:rsid w:val="00F773E7"/>
    <w:rsid w:val="00F775C4"/>
    <w:rsid w:val="00F777BF"/>
    <w:rsid w:val="00F778AB"/>
    <w:rsid w:val="00F7791C"/>
    <w:rsid w:val="00F77EDC"/>
    <w:rsid w:val="00F77EEB"/>
    <w:rsid w:val="00F8009D"/>
    <w:rsid w:val="00F8033C"/>
    <w:rsid w:val="00F80348"/>
    <w:rsid w:val="00F807D1"/>
    <w:rsid w:val="00F8085C"/>
    <w:rsid w:val="00F80B40"/>
    <w:rsid w:val="00F80E51"/>
    <w:rsid w:val="00F80EFB"/>
    <w:rsid w:val="00F81661"/>
    <w:rsid w:val="00F817B5"/>
    <w:rsid w:val="00F81823"/>
    <w:rsid w:val="00F81BE5"/>
    <w:rsid w:val="00F81D52"/>
    <w:rsid w:val="00F81D7F"/>
    <w:rsid w:val="00F81E75"/>
    <w:rsid w:val="00F81FAA"/>
    <w:rsid w:val="00F8205A"/>
    <w:rsid w:val="00F82582"/>
    <w:rsid w:val="00F827CE"/>
    <w:rsid w:val="00F82A4F"/>
    <w:rsid w:val="00F82F8F"/>
    <w:rsid w:val="00F8310A"/>
    <w:rsid w:val="00F83783"/>
    <w:rsid w:val="00F837B4"/>
    <w:rsid w:val="00F83A1A"/>
    <w:rsid w:val="00F83AE3"/>
    <w:rsid w:val="00F83CDE"/>
    <w:rsid w:val="00F83DF3"/>
    <w:rsid w:val="00F84473"/>
    <w:rsid w:val="00F84547"/>
    <w:rsid w:val="00F84559"/>
    <w:rsid w:val="00F8482A"/>
    <w:rsid w:val="00F84967"/>
    <w:rsid w:val="00F84C97"/>
    <w:rsid w:val="00F84DC9"/>
    <w:rsid w:val="00F84E79"/>
    <w:rsid w:val="00F85201"/>
    <w:rsid w:val="00F85222"/>
    <w:rsid w:val="00F8542D"/>
    <w:rsid w:val="00F85705"/>
    <w:rsid w:val="00F85740"/>
    <w:rsid w:val="00F85B34"/>
    <w:rsid w:val="00F85B6F"/>
    <w:rsid w:val="00F85B9C"/>
    <w:rsid w:val="00F85C65"/>
    <w:rsid w:val="00F85D6F"/>
    <w:rsid w:val="00F85F1E"/>
    <w:rsid w:val="00F8614C"/>
    <w:rsid w:val="00F8634D"/>
    <w:rsid w:val="00F86644"/>
    <w:rsid w:val="00F86836"/>
    <w:rsid w:val="00F86A0E"/>
    <w:rsid w:val="00F86AD3"/>
    <w:rsid w:val="00F86BA7"/>
    <w:rsid w:val="00F87410"/>
    <w:rsid w:val="00F8764A"/>
    <w:rsid w:val="00F876B8"/>
    <w:rsid w:val="00F877FD"/>
    <w:rsid w:val="00F878EC"/>
    <w:rsid w:val="00F87B4C"/>
    <w:rsid w:val="00F87C02"/>
    <w:rsid w:val="00F87CAE"/>
    <w:rsid w:val="00F87E9F"/>
    <w:rsid w:val="00F90040"/>
    <w:rsid w:val="00F903F4"/>
    <w:rsid w:val="00F90526"/>
    <w:rsid w:val="00F90717"/>
    <w:rsid w:val="00F90960"/>
    <w:rsid w:val="00F90A30"/>
    <w:rsid w:val="00F90BD3"/>
    <w:rsid w:val="00F90BE5"/>
    <w:rsid w:val="00F915AB"/>
    <w:rsid w:val="00F91BDC"/>
    <w:rsid w:val="00F91C8B"/>
    <w:rsid w:val="00F91CD2"/>
    <w:rsid w:val="00F91FE0"/>
    <w:rsid w:val="00F91FF1"/>
    <w:rsid w:val="00F922A0"/>
    <w:rsid w:val="00F92667"/>
    <w:rsid w:val="00F927DF"/>
    <w:rsid w:val="00F928FB"/>
    <w:rsid w:val="00F9292D"/>
    <w:rsid w:val="00F92BAC"/>
    <w:rsid w:val="00F92D02"/>
    <w:rsid w:val="00F92D1F"/>
    <w:rsid w:val="00F93327"/>
    <w:rsid w:val="00F93445"/>
    <w:rsid w:val="00F93516"/>
    <w:rsid w:val="00F93658"/>
    <w:rsid w:val="00F9394C"/>
    <w:rsid w:val="00F93C59"/>
    <w:rsid w:val="00F93D11"/>
    <w:rsid w:val="00F93D28"/>
    <w:rsid w:val="00F93E9B"/>
    <w:rsid w:val="00F93EB8"/>
    <w:rsid w:val="00F93F83"/>
    <w:rsid w:val="00F94234"/>
    <w:rsid w:val="00F945AF"/>
    <w:rsid w:val="00F94731"/>
    <w:rsid w:val="00F9480A"/>
    <w:rsid w:val="00F949BD"/>
    <w:rsid w:val="00F949C3"/>
    <w:rsid w:val="00F94A9C"/>
    <w:rsid w:val="00F94D41"/>
    <w:rsid w:val="00F94E65"/>
    <w:rsid w:val="00F95077"/>
    <w:rsid w:val="00F95471"/>
    <w:rsid w:val="00F95640"/>
    <w:rsid w:val="00F95AA7"/>
    <w:rsid w:val="00F95C9D"/>
    <w:rsid w:val="00F95CD7"/>
    <w:rsid w:val="00F95DCD"/>
    <w:rsid w:val="00F9605C"/>
    <w:rsid w:val="00F963FE"/>
    <w:rsid w:val="00F965A1"/>
    <w:rsid w:val="00F96B0D"/>
    <w:rsid w:val="00F96CF5"/>
    <w:rsid w:val="00F97308"/>
    <w:rsid w:val="00F97B50"/>
    <w:rsid w:val="00F97D44"/>
    <w:rsid w:val="00FA0049"/>
    <w:rsid w:val="00FA0211"/>
    <w:rsid w:val="00FA02FB"/>
    <w:rsid w:val="00FA0BE8"/>
    <w:rsid w:val="00FA11DD"/>
    <w:rsid w:val="00FA1383"/>
    <w:rsid w:val="00FA1A0E"/>
    <w:rsid w:val="00FA1A56"/>
    <w:rsid w:val="00FA1ABC"/>
    <w:rsid w:val="00FA1B72"/>
    <w:rsid w:val="00FA1E35"/>
    <w:rsid w:val="00FA226F"/>
    <w:rsid w:val="00FA2272"/>
    <w:rsid w:val="00FA2366"/>
    <w:rsid w:val="00FA2880"/>
    <w:rsid w:val="00FA28D9"/>
    <w:rsid w:val="00FA28E3"/>
    <w:rsid w:val="00FA2C58"/>
    <w:rsid w:val="00FA2D29"/>
    <w:rsid w:val="00FA3000"/>
    <w:rsid w:val="00FA3409"/>
    <w:rsid w:val="00FA3421"/>
    <w:rsid w:val="00FA346F"/>
    <w:rsid w:val="00FA3579"/>
    <w:rsid w:val="00FA3584"/>
    <w:rsid w:val="00FA36F0"/>
    <w:rsid w:val="00FA397B"/>
    <w:rsid w:val="00FA3CCB"/>
    <w:rsid w:val="00FA3CEE"/>
    <w:rsid w:val="00FA3F8F"/>
    <w:rsid w:val="00FA431C"/>
    <w:rsid w:val="00FA499E"/>
    <w:rsid w:val="00FA50DE"/>
    <w:rsid w:val="00FA50FA"/>
    <w:rsid w:val="00FA560F"/>
    <w:rsid w:val="00FA5722"/>
    <w:rsid w:val="00FA5981"/>
    <w:rsid w:val="00FA5DB1"/>
    <w:rsid w:val="00FA5FF8"/>
    <w:rsid w:val="00FA6121"/>
    <w:rsid w:val="00FA647E"/>
    <w:rsid w:val="00FA650E"/>
    <w:rsid w:val="00FA6B06"/>
    <w:rsid w:val="00FA7549"/>
    <w:rsid w:val="00FA75A6"/>
    <w:rsid w:val="00FA75AA"/>
    <w:rsid w:val="00FA7731"/>
    <w:rsid w:val="00FA7840"/>
    <w:rsid w:val="00FA7B6C"/>
    <w:rsid w:val="00FA7CCF"/>
    <w:rsid w:val="00FA7F8F"/>
    <w:rsid w:val="00FB002A"/>
    <w:rsid w:val="00FB0281"/>
    <w:rsid w:val="00FB0287"/>
    <w:rsid w:val="00FB04C2"/>
    <w:rsid w:val="00FB0962"/>
    <w:rsid w:val="00FB0A49"/>
    <w:rsid w:val="00FB0AD0"/>
    <w:rsid w:val="00FB0C5A"/>
    <w:rsid w:val="00FB0F44"/>
    <w:rsid w:val="00FB12DC"/>
    <w:rsid w:val="00FB1524"/>
    <w:rsid w:val="00FB1613"/>
    <w:rsid w:val="00FB1794"/>
    <w:rsid w:val="00FB1C18"/>
    <w:rsid w:val="00FB1F2A"/>
    <w:rsid w:val="00FB1FA0"/>
    <w:rsid w:val="00FB1FC7"/>
    <w:rsid w:val="00FB1FFB"/>
    <w:rsid w:val="00FB2325"/>
    <w:rsid w:val="00FB24E9"/>
    <w:rsid w:val="00FB2663"/>
    <w:rsid w:val="00FB273D"/>
    <w:rsid w:val="00FB2834"/>
    <w:rsid w:val="00FB284A"/>
    <w:rsid w:val="00FB2939"/>
    <w:rsid w:val="00FB2BFA"/>
    <w:rsid w:val="00FB2E3D"/>
    <w:rsid w:val="00FB307B"/>
    <w:rsid w:val="00FB30CC"/>
    <w:rsid w:val="00FB3297"/>
    <w:rsid w:val="00FB34AB"/>
    <w:rsid w:val="00FB3740"/>
    <w:rsid w:val="00FB39B9"/>
    <w:rsid w:val="00FB3A89"/>
    <w:rsid w:val="00FB3C82"/>
    <w:rsid w:val="00FB3CF5"/>
    <w:rsid w:val="00FB3DD6"/>
    <w:rsid w:val="00FB3F2C"/>
    <w:rsid w:val="00FB4530"/>
    <w:rsid w:val="00FB4720"/>
    <w:rsid w:val="00FB4932"/>
    <w:rsid w:val="00FB4A74"/>
    <w:rsid w:val="00FB4C2B"/>
    <w:rsid w:val="00FB4E98"/>
    <w:rsid w:val="00FB54D2"/>
    <w:rsid w:val="00FB550B"/>
    <w:rsid w:val="00FB5582"/>
    <w:rsid w:val="00FB5E04"/>
    <w:rsid w:val="00FB6043"/>
    <w:rsid w:val="00FB6171"/>
    <w:rsid w:val="00FB6183"/>
    <w:rsid w:val="00FB668A"/>
    <w:rsid w:val="00FB6A57"/>
    <w:rsid w:val="00FB6AEF"/>
    <w:rsid w:val="00FB6B5C"/>
    <w:rsid w:val="00FB7197"/>
    <w:rsid w:val="00FB745A"/>
    <w:rsid w:val="00FB74C3"/>
    <w:rsid w:val="00FB793F"/>
    <w:rsid w:val="00FB7B19"/>
    <w:rsid w:val="00FB7BE5"/>
    <w:rsid w:val="00FB7DCE"/>
    <w:rsid w:val="00FC004D"/>
    <w:rsid w:val="00FC005A"/>
    <w:rsid w:val="00FC02FD"/>
    <w:rsid w:val="00FC058C"/>
    <w:rsid w:val="00FC0737"/>
    <w:rsid w:val="00FC0A04"/>
    <w:rsid w:val="00FC0AF9"/>
    <w:rsid w:val="00FC0FB2"/>
    <w:rsid w:val="00FC0FC6"/>
    <w:rsid w:val="00FC1086"/>
    <w:rsid w:val="00FC1109"/>
    <w:rsid w:val="00FC1115"/>
    <w:rsid w:val="00FC1237"/>
    <w:rsid w:val="00FC1377"/>
    <w:rsid w:val="00FC13B0"/>
    <w:rsid w:val="00FC13DC"/>
    <w:rsid w:val="00FC141A"/>
    <w:rsid w:val="00FC1431"/>
    <w:rsid w:val="00FC1493"/>
    <w:rsid w:val="00FC1679"/>
    <w:rsid w:val="00FC171A"/>
    <w:rsid w:val="00FC17EF"/>
    <w:rsid w:val="00FC1869"/>
    <w:rsid w:val="00FC194C"/>
    <w:rsid w:val="00FC1B1B"/>
    <w:rsid w:val="00FC1E73"/>
    <w:rsid w:val="00FC1F58"/>
    <w:rsid w:val="00FC299F"/>
    <w:rsid w:val="00FC2C6E"/>
    <w:rsid w:val="00FC2EB2"/>
    <w:rsid w:val="00FC2EF4"/>
    <w:rsid w:val="00FC2F35"/>
    <w:rsid w:val="00FC2F6B"/>
    <w:rsid w:val="00FC2F6D"/>
    <w:rsid w:val="00FC30AA"/>
    <w:rsid w:val="00FC32C5"/>
    <w:rsid w:val="00FC3376"/>
    <w:rsid w:val="00FC3A08"/>
    <w:rsid w:val="00FC3CE1"/>
    <w:rsid w:val="00FC3E28"/>
    <w:rsid w:val="00FC40E7"/>
    <w:rsid w:val="00FC40F9"/>
    <w:rsid w:val="00FC4119"/>
    <w:rsid w:val="00FC4157"/>
    <w:rsid w:val="00FC4263"/>
    <w:rsid w:val="00FC4562"/>
    <w:rsid w:val="00FC4A85"/>
    <w:rsid w:val="00FC4CE1"/>
    <w:rsid w:val="00FC5076"/>
    <w:rsid w:val="00FC55F8"/>
    <w:rsid w:val="00FC56D3"/>
    <w:rsid w:val="00FC5778"/>
    <w:rsid w:val="00FC5986"/>
    <w:rsid w:val="00FC599D"/>
    <w:rsid w:val="00FC5C73"/>
    <w:rsid w:val="00FC60A1"/>
    <w:rsid w:val="00FC60DA"/>
    <w:rsid w:val="00FC6452"/>
    <w:rsid w:val="00FC6643"/>
    <w:rsid w:val="00FC687B"/>
    <w:rsid w:val="00FC6985"/>
    <w:rsid w:val="00FC6AD6"/>
    <w:rsid w:val="00FC6D8A"/>
    <w:rsid w:val="00FC6DD2"/>
    <w:rsid w:val="00FC70F9"/>
    <w:rsid w:val="00FC7275"/>
    <w:rsid w:val="00FC7829"/>
    <w:rsid w:val="00FC7CE1"/>
    <w:rsid w:val="00FD0660"/>
    <w:rsid w:val="00FD0667"/>
    <w:rsid w:val="00FD0988"/>
    <w:rsid w:val="00FD0B20"/>
    <w:rsid w:val="00FD0CED"/>
    <w:rsid w:val="00FD1000"/>
    <w:rsid w:val="00FD1031"/>
    <w:rsid w:val="00FD109C"/>
    <w:rsid w:val="00FD1223"/>
    <w:rsid w:val="00FD12FB"/>
    <w:rsid w:val="00FD1686"/>
    <w:rsid w:val="00FD18A6"/>
    <w:rsid w:val="00FD1D2A"/>
    <w:rsid w:val="00FD1EAC"/>
    <w:rsid w:val="00FD2052"/>
    <w:rsid w:val="00FD2102"/>
    <w:rsid w:val="00FD21AE"/>
    <w:rsid w:val="00FD237A"/>
    <w:rsid w:val="00FD24FB"/>
    <w:rsid w:val="00FD25CB"/>
    <w:rsid w:val="00FD25CF"/>
    <w:rsid w:val="00FD2A62"/>
    <w:rsid w:val="00FD2C93"/>
    <w:rsid w:val="00FD2CC3"/>
    <w:rsid w:val="00FD2E09"/>
    <w:rsid w:val="00FD2E4C"/>
    <w:rsid w:val="00FD2F01"/>
    <w:rsid w:val="00FD3004"/>
    <w:rsid w:val="00FD3356"/>
    <w:rsid w:val="00FD36C8"/>
    <w:rsid w:val="00FD384A"/>
    <w:rsid w:val="00FD4400"/>
    <w:rsid w:val="00FD44E4"/>
    <w:rsid w:val="00FD46EA"/>
    <w:rsid w:val="00FD4781"/>
    <w:rsid w:val="00FD4C1E"/>
    <w:rsid w:val="00FD4CC0"/>
    <w:rsid w:val="00FD5106"/>
    <w:rsid w:val="00FD5690"/>
    <w:rsid w:val="00FD57A3"/>
    <w:rsid w:val="00FD5835"/>
    <w:rsid w:val="00FD5888"/>
    <w:rsid w:val="00FD5B09"/>
    <w:rsid w:val="00FD5B17"/>
    <w:rsid w:val="00FD5CAA"/>
    <w:rsid w:val="00FD5DA5"/>
    <w:rsid w:val="00FD61D0"/>
    <w:rsid w:val="00FD68AC"/>
    <w:rsid w:val="00FD6C03"/>
    <w:rsid w:val="00FD6C4E"/>
    <w:rsid w:val="00FD6D1A"/>
    <w:rsid w:val="00FD6EB6"/>
    <w:rsid w:val="00FD70AF"/>
    <w:rsid w:val="00FD70F3"/>
    <w:rsid w:val="00FD762F"/>
    <w:rsid w:val="00FD77E5"/>
    <w:rsid w:val="00FD7A33"/>
    <w:rsid w:val="00FD7B66"/>
    <w:rsid w:val="00FD7D8F"/>
    <w:rsid w:val="00FD7DB1"/>
    <w:rsid w:val="00FD7DDB"/>
    <w:rsid w:val="00FD7ED8"/>
    <w:rsid w:val="00FD7F0F"/>
    <w:rsid w:val="00FE008C"/>
    <w:rsid w:val="00FE03D8"/>
    <w:rsid w:val="00FE03F7"/>
    <w:rsid w:val="00FE065A"/>
    <w:rsid w:val="00FE0798"/>
    <w:rsid w:val="00FE0A03"/>
    <w:rsid w:val="00FE0C90"/>
    <w:rsid w:val="00FE0F79"/>
    <w:rsid w:val="00FE11FC"/>
    <w:rsid w:val="00FE1322"/>
    <w:rsid w:val="00FE16D5"/>
    <w:rsid w:val="00FE1822"/>
    <w:rsid w:val="00FE188A"/>
    <w:rsid w:val="00FE196D"/>
    <w:rsid w:val="00FE1A3E"/>
    <w:rsid w:val="00FE1A4F"/>
    <w:rsid w:val="00FE1B48"/>
    <w:rsid w:val="00FE1B70"/>
    <w:rsid w:val="00FE1EB3"/>
    <w:rsid w:val="00FE205F"/>
    <w:rsid w:val="00FE2169"/>
    <w:rsid w:val="00FE23D3"/>
    <w:rsid w:val="00FE266B"/>
    <w:rsid w:val="00FE2692"/>
    <w:rsid w:val="00FE2721"/>
    <w:rsid w:val="00FE279F"/>
    <w:rsid w:val="00FE29FD"/>
    <w:rsid w:val="00FE2A87"/>
    <w:rsid w:val="00FE2B26"/>
    <w:rsid w:val="00FE2D20"/>
    <w:rsid w:val="00FE2EA8"/>
    <w:rsid w:val="00FE3265"/>
    <w:rsid w:val="00FE328B"/>
    <w:rsid w:val="00FE32EA"/>
    <w:rsid w:val="00FE339D"/>
    <w:rsid w:val="00FE3451"/>
    <w:rsid w:val="00FE3AD0"/>
    <w:rsid w:val="00FE3F7B"/>
    <w:rsid w:val="00FE3F81"/>
    <w:rsid w:val="00FE3FCC"/>
    <w:rsid w:val="00FE4072"/>
    <w:rsid w:val="00FE42F7"/>
    <w:rsid w:val="00FE43DF"/>
    <w:rsid w:val="00FE446C"/>
    <w:rsid w:val="00FE4506"/>
    <w:rsid w:val="00FE4622"/>
    <w:rsid w:val="00FE466A"/>
    <w:rsid w:val="00FE46E0"/>
    <w:rsid w:val="00FE46E3"/>
    <w:rsid w:val="00FE4776"/>
    <w:rsid w:val="00FE49A9"/>
    <w:rsid w:val="00FE4A70"/>
    <w:rsid w:val="00FE53E1"/>
    <w:rsid w:val="00FE5856"/>
    <w:rsid w:val="00FE58C3"/>
    <w:rsid w:val="00FE5997"/>
    <w:rsid w:val="00FE5AE9"/>
    <w:rsid w:val="00FE5B9D"/>
    <w:rsid w:val="00FE5C82"/>
    <w:rsid w:val="00FE5CDA"/>
    <w:rsid w:val="00FE5D46"/>
    <w:rsid w:val="00FE60D7"/>
    <w:rsid w:val="00FE63B5"/>
    <w:rsid w:val="00FE6524"/>
    <w:rsid w:val="00FE6528"/>
    <w:rsid w:val="00FE6593"/>
    <w:rsid w:val="00FE659E"/>
    <w:rsid w:val="00FE66F7"/>
    <w:rsid w:val="00FE68FC"/>
    <w:rsid w:val="00FE6B0D"/>
    <w:rsid w:val="00FE6B55"/>
    <w:rsid w:val="00FE6C0B"/>
    <w:rsid w:val="00FE6D67"/>
    <w:rsid w:val="00FE6D93"/>
    <w:rsid w:val="00FE6DF0"/>
    <w:rsid w:val="00FE711F"/>
    <w:rsid w:val="00FE7139"/>
    <w:rsid w:val="00FE76BA"/>
    <w:rsid w:val="00FE7BEF"/>
    <w:rsid w:val="00FF0087"/>
    <w:rsid w:val="00FF013B"/>
    <w:rsid w:val="00FF04ED"/>
    <w:rsid w:val="00FF052D"/>
    <w:rsid w:val="00FF07E5"/>
    <w:rsid w:val="00FF08BA"/>
    <w:rsid w:val="00FF0A0C"/>
    <w:rsid w:val="00FF0ECE"/>
    <w:rsid w:val="00FF1159"/>
    <w:rsid w:val="00FF18B9"/>
    <w:rsid w:val="00FF18F8"/>
    <w:rsid w:val="00FF1B0B"/>
    <w:rsid w:val="00FF1C20"/>
    <w:rsid w:val="00FF1E5E"/>
    <w:rsid w:val="00FF1FDE"/>
    <w:rsid w:val="00FF1FFC"/>
    <w:rsid w:val="00FF221B"/>
    <w:rsid w:val="00FF25E5"/>
    <w:rsid w:val="00FF279B"/>
    <w:rsid w:val="00FF359F"/>
    <w:rsid w:val="00FF35E5"/>
    <w:rsid w:val="00FF3747"/>
    <w:rsid w:val="00FF380D"/>
    <w:rsid w:val="00FF383E"/>
    <w:rsid w:val="00FF39A7"/>
    <w:rsid w:val="00FF3C05"/>
    <w:rsid w:val="00FF3DB5"/>
    <w:rsid w:val="00FF4015"/>
    <w:rsid w:val="00FF40BC"/>
    <w:rsid w:val="00FF43F9"/>
    <w:rsid w:val="00FF461F"/>
    <w:rsid w:val="00FF4D4E"/>
    <w:rsid w:val="00FF4D73"/>
    <w:rsid w:val="00FF4E12"/>
    <w:rsid w:val="00FF4F71"/>
    <w:rsid w:val="00FF5170"/>
    <w:rsid w:val="00FF51F1"/>
    <w:rsid w:val="00FF5284"/>
    <w:rsid w:val="00FF53E4"/>
    <w:rsid w:val="00FF53FB"/>
    <w:rsid w:val="00FF54C5"/>
    <w:rsid w:val="00FF5B34"/>
    <w:rsid w:val="00FF5F2D"/>
    <w:rsid w:val="00FF614B"/>
    <w:rsid w:val="00FF620B"/>
    <w:rsid w:val="00FF6354"/>
    <w:rsid w:val="00FF65B2"/>
    <w:rsid w:val="00FF66D1"/>
    <w:rsid w:val="00FF6888"/>
    <w:rsid w:val="00FF693A"/>
    <w:rsid w:val="00FF6B38"/>
    <w:rsid w:val="00FF6B52"/>
    <w:rsid w:val="00FF718C"/>
    <w:rsid w:val="00FF71B4"/>
    <w:rsid w:val="00FF7512"/>
    <w:rsid w:val="00FF7518"/>
    <w:rsid w:val="00FF7614"/>
    <w:rsid w:val="00FF78AC"/>
    <w:rsid w:val="00FF78B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left" o:allowoverlap="f" fill="f" fillcolor="white" stroke="f">
      <v:fill color="white" on="f"/>
      <v:stroke on="f"/>
      <o:colormenu v:ext="edit" fillcolor="none [3213]" strokecolor="none [3213]"/>
    </o:shapedefaults>
    <o:shapelayout v:ext="edit">
      <o:idmap v:ext="edit" data="2"/>
      <o:regrouptable v:ext="edit">
        <o:entry new="1" old="0"/>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23BF"/>
    <w:rPr>
      <w:sz w:val="24"/>
      <w:szCs w:val="24"/>
    </w:rPr>
  </w:style>
  <w:style w:type="paragraph" w:styleId="Heading1">
    <w:name w:val="heading 1"/>
    <w:basedOn w:val="Normal"/>
    <w:next w:val="Normal"/>
    <w:qFormat/>
    <w:rsid w:val="000B016D"/>
    <w:pPr>
      <w:keepNext/>
      <w:numPr>
        <w:numId w:val="2"/>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0B016D"/>
    <w:pPr>
      <w:keepNext/>
      <w:numPr>
        <w:ilvl w:val="1"/>
        <w:numId w:val="2"/>
      </w:numPr>
      <w:spacing w:before="240" w:after="60"/>
      <w:outlineLvl w:val="1"/>
    </w:pPr>
    <w:rPr>
      <w:rFonts w:ascii="Arial" w:hAnsi="Arial" w:cs="Arial"/>
      <w:b/>
      <w:bCs/>
      <w:i/>
      <w:iCs/>
      <w:sz w:val="28"/>
      <w:szCs w:val="28"/>
    </w:rPr>
  </w:style>
  <w:style w:type="paragraph" w:styleId="Heading3">
    <w:name w:val="heading 3"/>
    <w:basedOn w:val="Normal"/>
    <w:next w:val="Normal"/>
    <w:qFormat/>
    <w:rsid w:val="000B016D"/>
    <w:pPr>
      <w:keepNext/>
      <w:numPr>
        <w:ilvl w:val="2"/>
        <w:numId w:val="2"/>
      </w:numPr>
      <w:spacing w:before="240" w:after="60"/>
      <w:outlineLvl w:val="2"/>
    </w:pPr>
    <w:rPr>
      <w:rFonts w:ascii="Arial" w:hAnsi="Arial" w:cs="Arial"/>
      <w:b/>
      <w:bCs/>
      <w:sz w:val="26"/>
      <w:szCs w:val="26"/>
    </w:rPr>
  </w:style>
  <w:style w:type="paragraph" w:styleId="Heading5">
    <w:name w:val="heading 5"/>
    <w:basedOn w:val="Normal"/>
    <w:next w:val="Normal"/>
    <w:link w:val="Heading5Char"/>
    <w:uiPriority w:val="9"/>
    <w:semiHidden/>
    <w:unhideWhenUsed/>
    <w:qFormat/>
    <w:rsid w:val="00A40AC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NewsletterName">
    <w:name w:val="Header - Newsletter Name"/>
    <w:autoRedefine/>
    <w:rsid w:val="00ED2DBE"/>
    <w:pPr>
      <w:framePr w:wrap="around" w:vAnchor="page" w:hAnchor="page" w:x="852" w:y="852"/>
      <w:pBdr>
        <w:bottom w:val="single" w:sz="8" w:space="1" w:color="FFFFFF"/>
      </w:pBdr>
    </w:pPr>
    <w:rPr>
      <w:rFonts w:ascii="Arial" w:hAnsi="Arial" w:cs="Arial"/>
      <w:b/>
      <w:color w:val="FFFFFF"/>
      <w:sz w:val="49"/>
      <w:szCs w:val="49"/>
    </w:rPr>
  </w:style>
  <w:style w:type="table" w:customStyle="1" w:styleId="Table-HeaderandColumn">
    <w:name w:val="Table - Header and Column"/>
    <w:basedOn w:val="TableNormal"/>
    <w:rsid w:val="00DA42F5"/>
    <w:rPr>
      <w:rFonts w:ascii="Arial" w:hAnsi="Arial"/>
      <w:sz w:val="18"/>
    </w:rPr>
    <w:tblPr>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tblStylePr w:type="firstCol">
      <w:rPr>
        <w:b/>
      </w:rPr>
    </w:tblStylePr>
  </w:style>
  <w:style w:type="table" w:customStyle="1" w:styleId="Table-WithHeaderOnly">
    <w:name w:val="Table - With Header Only"/>
    <w:basedOn w:val="TableNormal"/>
    <w:rsid w:val="00016BA0"/>
    <w:rPr>
      <w:rFonts w:ascii="Arial" w:hAnsi="Arial"/>
      <w:sz w:val="18"/>
    </w:rPr>
    <w:tblPr>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style>
  <w:style w:type="paragraph" w:customStyle="1" w:styleId="Header-SchoolName">
    <w:name w:val="Header - School Name"/>
    <w:autoRedefine/>
    <w:rsid w:val="004332FE"/>
    <w:pPr>
      <w:framePr w:wrap="around" w:vAnchor="page" w:hAnchor="page" w:x="852" w:y="1438"/>
      <w:pBdr>
        <w:top w:val="single" w:sz="8" w:space="1" w:color="FFFFFF"/>
      </w:pBdr>
      <w:spacing w:line="360" w:lineRule="exact"/>
    </w:pPr>
    <w:rPr>
      <w:rFonts w:ascii="Arial" w:hAnsi="Arial" w:cs="Arial"/>
      <w:color w:val="FFFFFF"/>
      <w:sz w:val="24"/>
      <w:szCs w:val="24"/>
    </w:rPr>
  </w:style>
  <w:style w:type="paragraph" w:customStyle="1" w:styleId="Header-ContactDetails">
    <w:name w:val="Header - Contact Details"/>
    <w:autoRedefine/>
    <w:rsid w:val="000B016D"/>
    <w:rPr>
      <w:rFonts w:ascii="Arial" w:hAnsi="Arial" w:cs="Arial"/>
      <w:color w:val="FFFFFF"/>
    </w:rPr>
  </w:style>
  <w:style w:type="paragraph" w:customStyle="1" w:styleId="Header-IssueNumber">
    <w:name w:val="Header - Issue Number"/>
    <w:autoRedefine/>
    <w:rsid w:val="000B016D"/>
    <w:pPr>
      <w:jc w:val="both"/>
    </w:pPr>
    <w:rPr>
      <w:rFonts w:ascii="Arial" w:hAnsi="Arial" w:cs="Arial"/>
      <w:color w:val="FFFFFF"/>
    </w:rPr>
  </w:style>
  <w:style w:type="paragraph" w:customStyle="1" w:styleId="Header-Date">
    <w:name w:val="Header - Date"/>
    <w:autoRedefine/>
    <w:rsid w:val="000B016D"/>
    <w:pPr>
      <w:jc w:val="right"/>
    </w:pPr>
    <w:rPr>
      <w:rFonts w:ascii="Arial" w:hAnsi="Arial" w:cs="Arial"/>
      <w:color w:val="FFFFFF"/>
    </w:rPr>
  </w:style>
  <w:style w:type="paragraph" w:customStyle="1" w:styleId="ArticleFormal-BodyText">
    <w:name w:val="Article Formal - Body Text"/>
    <w:autoRedefine/>
    <w:rsid w:val="005C7894"/>
    <w:pPr>
      <w:tabs>
        <w:tab w:val="left" w:pos="1620"/>
      </w:tabs>
      <w:spacing w:before="120" w:after="120" w:line="240" w:lineRule="exact"/>
    </w:pPr>
    <w:rPr>
      <w:rFonts w:ascii="Arial" w:hAnsi="Arial" w:cs="Arial"/>
      <w:b/>
    </w:rPr>
  </w:style>
  <w:style w:type="paragraph" w:customStyle="1" w:styleId="Calendar-WeekName">
    <w:name w:val="Calendar - Week Name"/>
    <w:next w:val="Calendar-BodyText"/>
    <w:autoRedefine/>
    <w:rsid w:val="00D21BB9"/>
    <w:pPr>
      <w:pBdr>
        <w:bottom w:val="single" w:sz="8" w:space="1" w:color="808080"/>
      </w:pBdr>
      <w:tabs>
        <w:tab w:val="left" w:pos="2552"/>
      </w:tabs>
      <w:spacing w:before="160" w:after="120"/>
    </w:pPr>
    <w:rPr>
      <w:rFonts w:ascii="Arial" w:hAnsi="Arial" w:cs="Arial"/>
      <w:b/>
      <w:sz w:val="18"/>
      <w:szCs w:val="18"/>
    </w:rPr>
  </w:style>
  <w:style w:type="paragraph" w:styleId="Header">
    <w:name w:val="header"/>
    <w:basedOn w:val="Normal"/>
    <w:link w:val="HeaderChar"/>
    <w:uiPriority w:val="99"/>
    <w:rsid w:val="00F55D16"/>
    <w:pPr>
      <w:tabs>
        <w:tab w:val="center" w:pos="4153"/>
        <w:tab w:val="right" w:pos="8306"/>
      </w:tabs>
    </w:pPr>
  </w:style>
  <w:style w:type="paragraph" w:customStyle="1" w:styleId="ArticleFormal-SubTitle">
    <w:name w:val="Article Formal - Sub Title"/>
    <w:next w:val="ArticleFormal-BodyText"/>
    <w:link w:val="ArticleFormal-SubTitleChar"/>
    <w:autoRedefine/>
    <w:rsid w:val="00DA63D0"/>
    <w:pPr>
      <w:spacing w:before="40"/>
    </w:pPr>
    <w:rPr>
      <w:rFonts w:ascii="Arial" w:hAnsi="Arial" w:cs="Arial"/>
      <w:b/>
      <w:color w:val="808080"/>
      <w:sz w:val="18"/>
      <w:szCs w:val="18"/>
    </w:rPr>
  </w:style>
  <w:style w:type="paragraph" w:customStyle="1" w:styleId="ArticleInformal-Title">
    <w:name w:val="Article Informal - Title"/>
    <w:next w:val="Normal"/>
    <w:autoRedefine/>
    <w:rsid w:val="00313876"/>
    <w:pPr>
      <w:spacing w:before="100" w:beforeAutospacing="1"/>
    </w:pPr>
    <w:rPr>
      <w:rFonts w:ascii="Arial" w:hAnsi="Arial" w:cs="Arial"/>
      <w:b/>
      <w:u w:val="single"/>
    </w:rPr>
  </w:style>
  <w:style w:type="paragraph" w:customStyle="1" w:styleId="ArticleInformal-SubTitle">
    <w:name w:val="Article Informal - Sub Title"/>
    <w:autoRedefine/>
    <w:rsid w:val="007834CB"/>
    <w:pPr>
      <w:spacing w:before="40"/>
    </w:pPr>
    <w:rPr>
      <w:rFonts w:ascii="Comic Sans MS" w:hAnsi="Comic Sans MS"/>
      <w:b/>
      <w:color w:val="808080"/>
      <w:sz w:val="18"/>
    </w:rPr>
  </w:style>
  <w:style w:type="paragraph" w:customStyle="1" w:styleId="Footer-PageNumber">
    <w:name w:val="Footer - Page Number"/>
    <w:autoRedefine/>
    <w:rsid w:val="004C590B"/>
    <w:pPr>
      <w:jc w:val="right"/>
    </w:pPr>
    <w:rPr>
      <w:rFonts w:ascii="Arial" w:hAnsi="Arial"/>
      <w:szCs w:val="24"/>
    </w:rPr>
  </w:style>
  <w:style w:type="paragraph" w:customStyle="1" w:styleId="Table-Title">
    <w:name w:val="Table - Title"/>
    <w:autoRedefine/>
    <w:rsid w:val="00C50B0C"/>
    <w:pPr>
      <w:spacing w:before="100" w:beforeAutospacing="1"/>
    </w:pPr>
    <w:rPr>
      <w:rFonts w:ascii="Arial" w:hAnsi="Arial"/>
      <w:b/>
    </w:rPr>
  </w:style>
  <w:style w:type="paragraph" w:customStyle="1" w:styleId="Gallery-Graphic">
    <w:name w:val="Gallery - Graphic"/>
    <w:link w:val="Gallery-GraphicCharChar"/>
    <w:autoRedefine/>
    <w:rsid w:val="00391303"/>
    <w:pPr>
      <w:keepLines/>
      <w:pBdr>
        <w:top w:val="single" w:sz="8" w:space="5" w:color="808080"/>
        <w:bottom w:val="single" w:sz="8" w:space="5" w:color="808080"/>
      </w:pBdr>
      <w:suppressAutoHyphens/>
      <w:spacing w:before="100" w:beforeAutospacing="1"/>
      <w:ind w:left="284" w:right="284"/>
      <w:jc w:val="center"/>
    </w:pPr>
    <w:rPr>
      <w:rFonts w:ascii="Arial" w:hAnsi="Arial"/>
      <w:color w:val="000000"/>
      <w:kern w:val="18"/>
      <w:sz w:val="18"/>
      <w:szCs w:val="19"/>
      <w:lang w:eastAsia="en-US"/>
    </w:rPr>
  </w:style>
  <w:style w:type="paragraph" w:customStyle="1" w:styleId="Calendar-SubTitle">
    <w:name w:val="Calendar - Sub Title"/>
    <w:autoRedefine/>
    <w:rsid w:val="00001EE8"/>
    <w:pPr>
      <w:spacing w:before="40"/>
    </w:pPr>
    <w:rPr>
      <w:rFonts w:ascii="Arial" w:hAnsi="Arial" w:cs="Arial"/>
      <w:b/>
      <w:sz w:val="18"/>
      <w:szCs w:val="18"/>
    </w:rPr>
  </w:style>
  <w:style w:type="paragraph" w:customStyle="1" w:styleId="AdvertInformal-SubTitle">
    <w:name w:val="Advert Informal - Sub Title"/>
    <w:autoRedefine/>
    <w:rsid w:val="00C315C2"/>
    <w:pPr>
      <w:pBdr>
        <w:top w:val="single" w:sz="2" w:space="1" w:color="808080"/>
        <w:left w:val="single" w:sz="2" w:space="10" w:color="808080"/>
        <w:bottom w:val="single" w:sz="2" w:space="6" w:color="808080"/>
        <w:right w:val="single" w:sz="2" w:space="10" w:color="808080"/>
      </w:pBdr>
      <w:shd w:val="clear" w:color="auto" w:fill="808080"/>
      <w:ind w:left="397" w:right="397"/>
    </w:pPr>
    <w:rPr>
      <w:rFonts w:ascii="Comic Sans MS" w:hAnsi="Comic Sans MS" w:cs="Arial"/>
      <w:b/>
      <w:color w:val="FFFFFF"/>
      <w:sz w:val="24"/>
      <w:szCs w:val="24"/>
    </w:rPr>
  </w:style>
  <w:style w:type="paragraph" w:customStyle="1" w:styleId="Table-SubTitle">
    <w:name w:val="Table - Sub Title"/>
    <w:autoRedefine/>
    <w:rsid w:val="007834CB"/>
    <w:pPr>
      <w:spacing w:before="40"/>
    </w:pPr>
    <w:rPr>
      <w:rFonts w:ascii="Arial" w:hAnsi="Arial" w:cs="Arial"/>
      <w:b/>
      <w:color w:val="808080"/>
      <w:sz w:val="18"/>
      <w:szCs w:val="18"/>
    </w:rPr>
  </w:style>
  <w:style w:type="paragraph" w:customStyle="1" w:styleId="Calendar-BodyText">
    <w:name w:val="Calendar - Body Text"/>
    <w:autoRedefine/>
    <w:rsid w:val="00F24491"/>
    <w:pPr>
      <w:pBdr>
        <w:top w:val="single" w:sz="8" w:space="5" w:color="EAEAEA"/>
        <w:left w:val="single" w:sz="8" w:space="5" w:color="EAEAEA"/>
        <w:bottom w:val="single" w:sz="8" w:space="5" w:color="EAEAEA"/>
        <w:right w:val="single" w:sz="8" w:space="5" w:color="EAEAEA"/>
      </w:pBdr>
      <w:shd w:val="clear" w:color="auto" w:fill="EAEAEA"/>
      <w:tabs>
        <w:tab w:val="left" w:pos="2608"/>
      </w:tabs>
      <w:spacing w:before="120" w:after="120" w:line="240" w:lineRule="exact"/>
      <w:ind w:left="2608" w:right="113" w:hanging="2495"/>
    </w:pPr>
    <w:rPr>
      <w:rFonts w:ascii="Arial" w:hAnsi="Arial" w:cs="Arial"/>
      <w:b/>
      <w:sz w:val="18"/>
      <w:szCs w:val="18"/>
    </w:rPr>
  </w:style>
  <w:style w:type="paragraph" w:styleId="Footer">
    <w:name w:val="footer"/>
    <w:basedOn w:val="Normal"/>
    <w:rsid w:val="00F55D16"/>
    <w:pPr>
      <w:tabs>
        <w:tab w:val="center" w:pos="4153"/>
        <w:tab w:val="right" w:pos="8306"/>
      </w:tabs>
    </w:pPr>
  </w:style>
  <w:style w:type="paragraph" w:customStyle="1" w:styleId="EventInformal-Title">
    <w:name w:val="Event Informal - Title"/>
    <w:next w:val="Normal"/>
    <w:autoRedefine/>
    <w:rsid w:val="00C315C2"/>
    <w:pPr>
      <w:pBdr>
        <w:top w:val="dashed" w:sz="8" w:space="8" w:color="808080"/>
        <w:left w:val="dashed" w:sz="8" w:space="10" w:color="808080"/>
        <w:right w:val="dashed" w:sz="8" w:space="10" w:color="808080"/>
      </w:pBdr>
      <w:spacing w:after="120"/>
      <w:ind w:left="397" w:right="397"/>
    </w:pPr>
    <w:rPr>
      <w:rFonts w:ascii="Comic Sans MS" w:hAnsi="Comic Sans MS"/>
      <w:b/>
      <w:sz w:val="36"/>
      <w:szCs w:val="36"/>
    </w:rPr>
  </w:style>
  <w:style w:type="paragraph" w:customStyle="1" w:styleId="Gallery-Caption">
    <w:name w:val="Gallery - Caption"/>
    <w:link w:val="Gallery-CaptionCharChar"/>
    <w:autoRedefine/>
    <w:rsid w:val="007834CB"/>
    <w:pPr>
      <w:pBdr>
        <w:left w:val="single" w:sz="8" w:space="1" w:color="808080"/>
        <w:bottom w:val="single" w:sz="8" w:space="1" w:color="808080"/>
        <w:right w:val="single" w:sz="8" w:space="1" w:color="808080"/>
      </w:pBdr>
      <w:spacing w:before="60" w:after="240" w:line="288" w:lineRule="auto"/>
      <w:ind w:left="1021" w:right="851"/>
      <w:jc w:val="center"/>
    </w:pPr>
    <w:rPr>
      <w:rFonts w:ascii="Arial" w:hAnsi="Arial"/>
      <w:color w:val="232323"/>
      <w:kern w:val="22"/>
      <w:sz w:val="18"/>
      <w:szCs w:val="18"/>
      <w:lang w:eastAsia="en-US"/>
    </w:rPr>
  </w:style>
  <w:style w:type="paragraph" w:customStyle="1" w:styleId="EventInformal-SubTitle">
    <w:name w:val="Event Informal - Sub Title"/>
    <w:autoRedefine/>
    <w:rsid w:val="00C315C2"/>
    <w:pPr>
      <w:pBdr>
        <w:left w:val="dashed" w:sz="8" w:space="10" w:color="808080"/>
        <w:right w:val="dashed" w:sz="8" w:space="10" w:color="808080"/>
      </w:pBdr>
      <w:spacing w:after="120"/>
      <w:ind w:left="397" w:right="397"/>
    </w:pPr>
    <w:rPr>
      <w:rFonts w:ascii="Comic Sans MS" w:hAnsi="Comic Sans MS"/>
      <w:b/>
      <w:sz w:val="24"/>
      <w:szCs w:val="24"/>
    </w:rPr>
  </w:style>
  <w:style w:type="paragraph" w:customStyle="1" w:styleId="ArticleInformal-BodyText">
    <w:name w:val="Article Informal - Body Text"/>
    <w:autoRedefine/>
    <w:rsid w:val="001C10DF"/>
    <w:pPr>
      <w:spacing w:before="120" w:after="120"/>
    </w:pPr>
    <w:rPr>
      <w:rFonts w:ascii="Arial" w:hAnsi="Arial" w:cs="Arial"/>
      <w:sz w:val="18"/>
      <w:szCs w:val="18"/>
    </w:rPr>
  </w:style>
  <w:style w:type="character" w:customStyle="1" w:styleId="Gallery-CaptionCharChar">
    <w:name w:val="Gallery - Caption Char Char"/>
    <w:basedOn w:val="DefaultParagraphFont"/>
    <w:link w:val="Gallery-Caption"/>
    <w:rsid w:val="007834CB"/>
    <w:rPr>
      <w:rFonts w:ascii="Arial" w:hAnsi="Arial"/>
      <w:color w:val="232323"/>
      <w:kern w:val="22"/>
      <w:sz w:val="18"/>
      <w:szCs w:val="18"/>
      <w:lang w:val="en-AU" w:eastAsia="en-US" w:bidi="ar-SA"/>
    </w:rPr>
  </w:style>
  <w:style w:type="paragraph" w:customStyle="1" w:styleId="Calandar-Title">
    <w:name w:val="Calandar - Title"/>
    <w:next w:val="Calendar-SubTitle"/>
    <w:autoRedefine/>
    <w:rsid w:val="00A3640B"/>
    <w:pPr>
      <w:spacing w:before="100" w:beforeAutospacing="1"/>
    </w:pPr>
    <w:rPr>
      <w:rFonts w:ascii="Arial" w:hAnsi="Arial" w:cs="Arial"/>
      <w:b/>
      <w:color w:val="808080"/>
      <w:sz w:val="24"/>
      <w:szCs w:val="24"/>
    </w:rPr>
  </w:style>
  <w:style w:type="character" w:customStyle="1" w:styleId="Gallery-GraphicCharChar">
    <w:name w:val="Gallery - Graphic Char Char"/>
    <w:basedOn w:val="DefaultParagraphFont"/>
    <w:link w:val="Gallery-Graphic"/>
    <w:rsid w:val="00391303"/>
    <w:rPr>
      <w:rFonts w:ascii="Arial" w:hAnsi="Arial"/>
      <w:color w:val="000000"/>
      <w:kern w:val="18"/>
      <w:sz w:val="18"/>
      <w:szCs w:val="19"/>
      <w:lang w:val="en-AU" w:eastAsia="en-US" w:bidi="ar-SA"/>
    </w:rPr>
  </w:style>
  <w:style w:type="paragraph" w:customStyle="1" w:styleId="EventFormal-Title">
    <w:name w:val="Event Formal - Title"/>
    <w:autoRedefine/>
    <w:rsid w:val="004E34B9"/>
    <w:pPr>
      <w:pBdr>
        <w:top w:val="single" w:sz="8" w:space="10" w:color="808080"/>
        <w:left w:val="single" w:sz="8" w:space="10" w:color="808080"/>
        <w:right w:val="single" w:sz="8" w:space="10" w:color="808080"/>
      </w:pBdr>
      <w:spacing w:after="120"/>
      <w:ind w:left="397" w:right="397"/>
      <w:jc w:val="center"/>
    </w:pPr>
    <w:rPr>
      <w:rFonts w:ascii="Arial" w:hAnsi="Arial"/>
      <w:b/>
      <w:color w:val="808080"/>
      <w:sz w:val="36"/>
      <w:szCs w:val="32"/>
    </w:rPr>
  </w:style>
  <w:style w:type="paragraph" w:customStyle="1" w:styleId="EventFormal-SubTitle">
    <w:name w:val="Event Formal - Sub Title"/>
    <w:autoRedefine/>
    <w:rsid w:val="00234FD0"/>
    <w:pPr>
      <w:pBdr>
        <w:left w:val="single" w:sz="8" w:space="10" w:color="808080"/>
        <w:right w:val="single" w:sz="8" w:space="10" w:color="808080"/>
      </w:pBdr>
      <w:spacing w:after="120"/>
      <w:ind w:left="397" w:right="397"/>
      <w:jc w:val="center"/>
    </w:pPr>
    <w:rPr>
      <w:rFonts w:ascii="Arial" w:hAnsi="Arial"/>
      <w:b/>
      <w:color w:val="808080"/>
      <w:sz w:val="24"/>
      <w:szCs w:val="24"/>
    </w:rPr>
  </w:style>
  <w:style w:type="paragraph" w:customStyle="1" w:styleId="EventFormal-BodyText">
    <w:name w:val="Event Formal - Body Text"/>
    <w:autoRedefine/>
    <w:rsid w:val="000A5D4A"/>
    <w:pPr>
      <w:pBdr>
        <w:left w:val="single" w:sz="8" w:space="10" w:color="808080"/>
        <w:bottom w:val="single" w:sz="8" w:space="23" w:color="808080"/>
        <w:right w:val="single" w:sz="8" w:space="10" w:color="808080"/>
      </w:pBdr>
      <w:spacing w:after="240"/>
      <w:ind w:left="397" w:right="397"/>
      <w:jc w:val="center"/>
    </w:pPr>
    <w:rPr>
      <w:rFonts w:ascii="Arial" w:hAnsi="Arial"/>
      <w:b/>
    </w:rPr>
  </w:style>
  <w:style w:type="paragraph" w:customStyle="1" w:styleId="AdvertFormal-Title">
    <w:name w:val="Advert Formal - Title"/>
    <w:autoRedefine/>
    <w:rsid w:val="009D7372"/>
    <w:pPr>
      <w:pBdr>
        <w:top w:val="single" w:sz="2" w:space="10" w:color="EAEAEA"/>
        <w:left w:val="single" w:sz="2" w:space="10" w:color="EAEAEA"/>
        <w:bottom w:val="single" w:sz="2" w:space="6" w:color="EAEAEA"/>
        <w:right w:val="single" w:sz="2" w:space="10" w:color="EAEAEA"/>
      </w:pBdr>
      <w:shd w:val="clear" w:color="auto" w:fill="EAEAEA"/>
      <w:spacing w:before="100" w:beforeAutospacing="1"/>
      <w:ind w:left="397" w:right="397"/>
    </w:pPr>
    <w:rPr>
      <w:rFonts w:ascii="Arial" w:hAnsi="Arial"/>
      <w:b/>
      <w:color w:val="808080"/>
      <w:sz w:val="36"/>
      <w:szCs w:val="32"/>
    </w:rPr>
  </w:style>
  <w:style w:type="paragraph" w:customStyle="1" w:styleId="AdvertFormal-SubTitle">
    <w:name w:val="Advert Formal - Sub Title"/>
    <w:autoRedefine/>
    <w:rsid w:val="00DA63D0"/>
    <w:pPr>
      <w:pBdr>
        <w:left w:val="single" w:sz="2" w:space="10" w:color="EAEAEA"/>
        <w:bottom w:val="single" w:sz="2" w:space="6" w:color="EAEAEA"/>
        <w:right w:val="single" w:sz="2" w:space="10" w:color="EAEAEA"/>
      </w:pBdr>
      <w:shd w:val="clear" w:color="auto" w:fill="EAEAEA"/>
      <w:ind w:left="397" w:right="397"/>
    </w:pPr>
    <w:rPr>
      <w:rFonts w:ascii="Arial" w:hAnsi="Arial"/>
      <w:b/>
      <w:color w:val="808080"/>
      <w:sz w:val="24"/>
    </w:rPr>
  </w:style>
  <w:style w:type="paragraph" w:customStyle="1" w:styleId="AdvertFormal-BodyText">
    <w:name w:val="Advert Formal - Body Text"/>
    <w:autoRedefine/>
    <w:rsid w:val="009D7372"/>
    <w:pPr>
      <w:pBdr>
        <w:left w:val="single" w:sz="2" w:space="10" w:color="EAEAEA"/>
        <w:bottom w:val="single" w:sz="2" w:space="10" w:color="EAEAEA"/>
        <w:right w:val="single" w:sz="2" w:space="10" w:color="EAEAEA"/>
      </w:pBdr>
      <w:shd w:val="clear" w:color="auto" w:fill="EAEAEA"/>
      <w:spacing w:after="100" w:afterAutospacing="1" w:line="320" w:lineRule="exact"/>
      <w:ind w:left="397" w:right="397"/>
    </w:pPr>
    <w:rPr>
      <w:rFonts w:ascii="Arial" w:hAnsi="Arial"/>
      <w:sz w:val="24"/>
      <w:szCs w:val="24"/>
    </w:rPr>
  </w:style>
  <w:style w:type="paragraph" w:customStyle="1" w:styleId="ArticleFormal-Title">
    <w:name w:val="Article Formal - Title"/>
    <w:autoRedefine/>
    <w:rsid w:val="00B25E6C"/>
    <w:pPr>
      <w:spacing w:before="100" w:beforeAutospacing="1"/>
    </w:pPr>
    <w:rPr>
      <w:rFonts w:ascii="Arial" w:hAnsi="Arial" w:cs="Arial"/>
      <w:b/>
      <w:bCs/>
      <w:sz w:val="24"/>
      <w:szCs w:val="24"/>
    </w:rPr>
  </w:style>
  <w:style w:type="paragraph" w:customStyle="1" w:styleId="EventInformal-BodyText">
    <w:name w:val="Event Informal - Body Text"/>
    <w:autoRedefine/>
    <w:rsid w:val="00C315C2"/>
    <w:pPr>
      <w:pBdr>
        <w:left w:val="dashed" w:sz="8" w:space="10" w:color="808080"/>
        <w:bottom w:val="dashed" w:sz="8" w:space="10" w:color="808080"/>
        <w:right w:val="dashed" w:sz="8" w:space="10" w:color="808080"/>
      </w:pBdr>
      <w:spacing w:after="240"/>
      <w:ind w:left="397" w:right="397"/>
    </w:pPr>
    <w:rPr>
      <w:rFonts w:ascii="Comic Sans MS" w:hAnsi="Comic Sans MS"/>
      <w:sz w:val="24"/>
      <w:szCs w:val="24"/>
    </w:rPr>
  </w:style>
  <w:style w:type="paragraph" w:customStyle="1" w:styleId="AdvertInformal-Title">
    <w:name w:val="Advert Informal - Title"/>
    <w:autoRedefine/>
    <w:rsid w:val="00C315C2"/>
    <w:pPr>
      <w:pBdr>
        <w:top w:val="single" w:sz="2" w:space="8" w:color="808080"/>
        <w:left w:val="single" w:sz="2" w:space="10" w:color="808080"/>
        <w:bottom w:val="single" w:sz="2" w:space="6" w:color="808080"/>
        <w:right w:val="single" w:sz="2" w:space="10" w:color="808080"/>
      </w:pBdr>
      <w:shd w:val="clear" w:color="auto" w:fill="808080"/>
      <w:spacing w:before="100" w:beforeAutospacing="1"/>
      <w:ind w:left="397" w:right="397"/>
    </w:pPr>
    <w:rPr>
      <w:rFonts w:ascii="Comic Sans MS" w:hAnsi="Comic Sans MS"/>
      <w:b/>
      <w:color w:val="FFFFFF"/>
      <w:sz w:val="36"/>
      <w:szCs w:val="36"/>
    </w:rPr>
  </w:style>
  <w:style w:type="numbering" w:customStyle="1" w:styleId="ListFormal">
    <w:name w:val="List Formal"/>
    <w:rsid w:val="00442744"/>
    <w:pPr>
      <w:numPr>
        <w:numId w:val="1"/>
      </w:numPr>
    </w:pPr>
  </w:style>
  <w:style w:type="character" w:customStyle="1" w:styleId="ArticleFormal-SubTitleChar">
    <w:name w:val="Article Formal - Sub Title Char"/>
    <w:basedOn w:val="DefaultParagraphFont"/>
    <w:link w:val="ArticleFormal-SubTitle"/>
    <w:rsid w:val="00DA63D0"/>
    <w:rPr>
      <w:rFonts w:ascii="Arial" w:hAnsi="Arial" w:cs="Arial"/>
      <w:b/>
      <w:color w:val="808080"/>
      <w:sz w:val="18"/>
      <w:szCs w:val="18"/>
      <w:lang w:val="en-AU" w:eastAsia="en-AU" w:bidi="ar-SA"/>
    </w:rPr>
  </w:style>
  <w:style w:type="paragraph" w:customStyle="1" w:styleId="AdvertInformal-Bodytext">
    <w:name w:val="Advert Informal - Body text"/>
    <w:autoRedefine/>
    <w:rsid w:val="00CF3958"/>
    <w:pPr>
      <w:pBdr>
        <w:left w:val="single" w:sz="2" w:space="10" w:color="808080"/>
        <w:bottom w:val="single" w:sz="2" w:space="10" w:color="808080"/>
        <w:right w:val="single" w:sz="2" w:space="10" w:color="808080"/>
      </w:pBdr>
      <w:shd w:val="clear" w:color="auto" w:fill="808080"/>
      <w:spacing w:after="100" w:afterAutospacing="1"/>
      <w:ind w:left="397" w:right="397"/>
    </w:pPr>
    <w:rPr>
      <w:rFonts w:ascii="Comic Sans MS" w:hAnsi="Comic Sans MS"/>
      <w:color w:val="FFFFFF"/>
      <w:sz w:val="24"/>
      <w:szCs w:val="24"/>
    </w:rPr>
  </w:style>
  <w:style w:type="paragraph" w:customStyle="1" w:styleId="ArticleFormal-List">
    <w:name w:val="Article Formal - List"/>
    <w:basedOn w:val="ArticleFormal-BodyText"/>
    <w:next w:val="AdvertInformal-Bodytext"/>
    <w:autoRedefine/>
    <w:rsid w:val="007834CB"/>
    <w:pPr>
      <w:numPr>
        <w:numId w:val="3"/>
      </w:numPr>
      <w:spacing w:before="0" w:after="0"/>
      <w:ind w:left="714" w:hanging="357"/>
    </w:pPr>
  </w:style>
  <w:style w:type="paragraph" w:customStyle="1" w:styleId="ArticleInformal-List">
    <w:name w:val="Article Informal - List"/>
    <w:basedOn w:val="ArticleInformal-BodyText"/>
    <w:next w:val="AdvertInformal-Bodytext"/>
    <w:autoRedefine/>
    <w:rsid w:val="00653209"/>
    <w:pPr>
      <w:spacing w:before="0" w:after="0"/>
    </w:pPr>
  </w:style>
  <w:style w:type="paragraph" w:customStyle="1" w:styleId="Gallery-Title">
    <w:name w:val="Gallery - Title"/>
    <w:autoRedefine/>
    <w:rsid w:val="00754037"/>
    <w:pPr>
      <w:spacing w:before="100" w:beforeAutospacing="1"/>
    </w:pPr>
    <w:rPr>
      <w:rFonts w:ascii="Arial" w:hAnsi="Arial"/>
      <w:b/>
      <w:color w:val="808080"/>
      <w:sz w:val="24"/>
      <w:szCs w:val="24"/>
    </w:rPr>
  </w:style>
  <w:style w:type="paragraph" w:customStyle="1" w:styleId="Gallery-SubTitle">
    <w:name w:val="Gallery - Sub Title"/>
    <w:autoRedefine/>
    <w:rsid w:val="00802B28"/>
    <w:pPr>
      <w:spacing w:before="40"/>
    </w:pPr>
    <w:rPr>
      <w:rFonts w:ascii="Arial" w:hAnsi="Arial" w:cs="Arial"/>
      <w:b/>
      <w:color w:val="808080"/>
      <w:sz w:val="18"/>
      <w:szCs w:val="18"/>
    </w:rPr>
  </w:style>
  <w:style w:type="paragraph" w:customStyle="1" w:styleId="EventInformal-Graphic">
    <w:name w:val="Event Informal - Graphic"/>
    <w:next w:val="EventInformal-SubTitle"/>
    <w:autoRedefine/>
    <w:rsid w:val="00802B28"/>
    <w:pPr>
      <w:pBdr>
        <w:left w:val="dashed" w:sz="8" w:space="10" w:color="808080"/>
        <w:right w:val="dashed" w:sz="8" w:space="10" w:color="808080"/>
      </w:pBdr>
      <w:spacing w:after="120"/>
      <w:ind w:left="397" w:right="397"/>
      <w:jc w:val="center"/>
    </w:pPr>
    <w:rPr>
      <w:rFonts w:ascii="Comic Sans MS" w:hAnsi="Comic Sans MS"/>
      <w:sz w:val="24"/>
      <w:szCs w:val="24"/>
    </w:rPr>
  </w:style>
  <w:style w:type="paragraph" w:customStyle="1" w:styleId="EventFormal-Graphic">
    <w:name w:val="Event Formal - Graphic"/>
    <w:next w:val="EventFormal-SubTitle"/>
    <w:autoRedefine/>
    <w:rsid w:val="00AA3930"/>
    <w:pPr>
      <w:pBdr>
        <w:left w:val="single" w:sz="8" w:space="10" w:color="808080"/>
        <w:right w:val="single" w:sz="8" w:space="10" w:color="808080"/>
      </w:pBdr>
      <w:spacing w:after="120"/>
      <w:ind w:left="397" w:right="397"/>
      <w:jc w:val="center"/>
    </w:pPr>
    <w:rPr>
      <w:rFonts w:ascii="Arial" w:hAnsi="Arial"/>
      <w:b/>
      <w:sz w:val="22"/>
      <w:szCs w:val="22"/>
    </w:rPr>
  </w:style>
  <w:style w:type="paragraph" w:customStyle="1" w:styleId="AdvertFormal-Graphic">
    <w:name w:val="Advert Formal - Graphic"/>
    <w:autoRedefine/>
    <w:rsid w:val="005003BC"/>
    <w:pPr>
      <w:pBdr>
        <w:top w:val="single" w:sz="2" w:space="6" w:color="EAEAEA"/>
        <w:left w:val="single" w:sz="2" w:space="10" w:color="EAEAEA"/>
        <w:bottom w:val="single" w:sz="2" w:space="6" w:color="EAEAEA"/>
        <w:right w:val="single" w:sz="2" w:space="10" w:color="EAEAEA"/>
      </w:pBdr>
      <w:shd w:val="clear" w:color="auto" w:fill="EAEAEA"/>
      <w:ind w:left="397" w:right="397"/>
      <w:jc w:val="center"/>
    </w:pPr>
    <w:rPr>
      <w:rFonts w:ascii="Arial" w:hAnsi="Arial" w:cs="Arial"/>
      <w:color w:val="FFFFFF"/>
      <w:sz w:val="24"/>
      <w:szCs w:val="24"/>
    </w:rPr>
  </w:style>
  <w:style w:type="paragraph" w:customStyle="1" w:styleId="AdvertInformal-Graphic">
    <w:name w:val="Advert Informal - Graphic"/>
    <w:next w:val="AdvertInformal-SubTitle"/>
    <w:autoRedefine/>
    <w:rsid w:val="005003BC"/>
    <w:pPr>
      <w:pBdr>
        <w:top w:val="single" w:sz="2" w:space="6" w:color="808080"/>
        <w:left w:val="single" w:sz="2" w:space="10" w:color="808080"/>
        <w:bottom w:val="single" w:sz="2" w:space="6" w:color="808080"/>
        <w:right w:val="single" w:sz="2" w:space="10" w:color="808080"/>
      </w:pBdr>
      <w:shd w:val="clear" w:color="auto" w:fill="808080"/>
      <w:ind w:left="397" w:right="397"/>
      <w:jc w:val="center"/>
    </w:pPr>
    <w:rPr>
      <w:rFonts w:ascii="Comic Sans MS" w:hAnsi="Comic Sans MS" w:cs="Arial"/>
      <w:color w:val="FFFFFF"/>
      <w:sz w:val="24"/>
      <w:szCs w:val="24"/>
    </w:rPr>
  </w:style>
  <w:style w:type="paragraph" w:customStyle="1" w:styleId="Gallery-BodyText">
    <w:name w:val="Gallery - Body Text"/>
    <w:autoRedefine/>
    <w:rsid w:val="000B26C7"/>
    <w:pPr>
      <w:spacing w:before="120" w:after="120" w:line="240" w:lineRule="exact"/>
    </w:pPr>
    <w:rPr>
      <w:rFonts w:ascii="Arial" w:hAnsi="Arial" w:cs="Arial"/>
      <w:sz w:val="18"/>
      <w:szCs w:val="18"/>
    </w:rPr>
  </w:style>
  <w:style w:type="paragraph" w:styleId="BalloonText">
    <w:name w:val="Balloon Text"/>
    <w:basedOn w:val="Normal"/>
    <w:link w:val="BalloonTextChar"/>
    <w:uiPriority w:val="99"/>
    <w:semiHidden/>
    <w:unhideWhenUsed/>
    <w:rsid w:val="0076444A"/>
    <w:rPr>
      <w:rFonts w:ascii="Tahoma" w:hAnsi="Tahoma" w:cs="Tahoma"/>
      <w:sz w:val="16"/>
      <w:szCs w:val="16"/>
    </w:rPr>
  </w:style>
  <w:style w:type="character" w:customStyle="1" w:styleId="BalloonTextChar">
    <w:name w:val="Balloon Text Char"/>
    <w:basedOn w:val="DefaultParagraphFont"/>
    <w:link w:val="BalloonText"/>
    <w:uiPriority w:val="99"/>
    <w:semiHidden/>
    <w:rsid w:val="0076444A"/>
    <w:rPr>
      <w:rFonts w:ascii="Tahoma" w:hAnsi="Tahoma" w:cs="Tahoma"/>
      <w:sz w:val="16"/>
      <w:szCs w:val="16"/>
    </w:rPr>
  </w:style>
  <w:style w:type="character" w:styleId="Hyperlink">
    <w:name w:val="Hyperlink"/>
    <w:basedOn w:val="DefaultParagraphFont"/>
    <w:uiPriority w:val="99"/>
    <w:rsid w:val="007A2AD7"/>
    <w:rPr>
      <w:color w:val="0000FF"/>
      <w:u w:val="single"/>
    </w:rPr>
  </w:style>
  <w:style w:type="character" w:styleId="Strong">
    <w:name w:val="Strong"/>
    <w:basedOn w:val="DefaultParagraphFont"/>
    <w:uiPriority w:val="22"/>
    <w:qFormat/>
    <w:rsid w:val="004952CE"/>
    <w:rPr>
      <w:b/>
      <w:bCs/>
    </w:rPr>
  </w:style>
  <w:style w:type="table" w:styleId="TableGrid">
    <w:name w:val="Table Grid"/>
    <w:basedOn w:val="TableNormal"/>
    <w:rsid w:val="00B26E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cxecx187514520-13122009">
    <w:name w:val="ecxecx187514520-13122009"/>
    <w:basedOn w:val="DefaultParagraphFont"/>
    <w:rsid w:val="0077455E"/>
  </w:style>
  <w:style w:type="character" w:customStyle="1" w:styleId="ecxecxecx859573921-07022010">
    <w:name w:val="ecxecxecx859573921-07022010"/>
    <w:basedOn w:val="DefaultParagraphFont"/>
    <w:rsid w:val="003B0B61"/>
  </w:style>
  <w:style w:type="paragraph" w:styleId="BodyText3">
    <w:name w:val="Body Text 3"/>
    <w:link w:val="BodyText3Char"/>
    <w:uiPriority w:val="99"/>
    <w:rsid w:val="00B058A2"/>
    <w:pPr>
      <w:spacing w:after="180" w:line="264" w:lineRule="auto"/>
    </w:pPr>
    <w:rPr>
      <w:color w:val="000000"/>
      <w:kern w:val="28"/>
    </w:rPr>
  </w:style>
  <w:style w:type="character" w:customStyle="1" w:styleId="BodyText3Char">
    <w:name w:val="Body Text 3 Char"/>
    <w:basedOn w:val="DefaultParagraphFont"/>
    <w:link w:val="BodyText3"/>
    <w:uiPriority w:val="99"/>
    <w:rsid w:val="00B058A2"/>
    <w:rPr>
      <w:color w:val="000000"/>
      <w:kern w:val="28"/>
    </w:rPr>
  </w:style>
  <w:style w:type="paragraph" w:customStyle="1" w:styleId="current">
    <w:name w:val="current"/>
    <w:basedOn w:val="Normal"/>
    <w:rsid w:val="0028766D"/>
    <w:pPr>
      <w:spacing w:before="100" w:beforeAutospacing="1" w:after="100" w:afterAutospacing="1"/>
    </w:pPr>
  </w:style>
  <w:style w:type="paragraph" w:customStyle="1" w:styleId="Default">
    <w:name w:val="Default"/>
    <w:rsid w:val="0028766D"/>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5E0805"/>
    <w:pPr>
      <w:spacing w:after="200" w:line="276" w:lineRule="auto"/>
      <w:ind w:left="720"/>
      <w:contextualSpacing/>
    </w:pPr>
    <w:rPr>
      <w:rFonts w:asciiTheme="minorHAnsi" w:eastAsiaTheme="minorHAnsi" w:hAnsiTheme="minorHAnsi" w:cstheme="minorBidi"/>
      <w:sz w:val="22"/>
      <w:szCs w:val="22"/>
      <w:lang w:eastAsia="en-US"/>
    </w:rPr>
  </w:style>
  <w:style w:type="paragraph" w:styleId="BlockText">
    <w:name w:val="Block Text"/>
    <w:basedOn w:val="Normal"/>
    <w:rsid w:val="00C82719"/>
    <w:pPr>
      <w:tabs>
        <w:tab w:val="left" w:pos="567"/>
      </w:tabs>
      <w:ind w:left="567" w:right="135"/>
    </w:pPr>
    <w:rPr>
      <w:rFonts w:ascii="Arial" w:hAnsi="Arial"/>
      <w:szCs w:val="20"/>
      <w:lang w:eastAsia="en-US"/>
    </w:rPr>
  </w:style>
  <w:style w:type="character" w:customStyle="1" w:styleId="ecxecxecx489111400-29032010">
    <w:name w:val="ecxecxecx489111400-29032010"/>
    <w:basedOn w:val="DefaultParagraphFont"/>
    <w:rsid w:val="00AB0946"/>
  </w:style>
  <w:style w:type="character" w:customStyle="1" w:styleId="ecxecx359344323-19042010">
    <w:name w:val="ecxecx359344323-19042010"/>
    <w:basedOn w:val="DefaultParagraphFont"/>
    <w:rsid w:val="00AB0946"/>
  </w:style>
  <w:style w:type="character" w:customStyle="1" w:styleId="ecxecxecxecxecxecx489111400-29032010">
    <w:name w:val="ecxecxecxecxecxecx489111400-29032010"/>
    <w:basedOn w:val="DefaultParagraphFont"/>
    <w:rsid w:val="00886F4B"/>
  </w:style>
  <w:style w:type="character" w:customStyle="1" w:styleId="ecxecxecx359344323-19042010">
    <w:name w:val="ecxecxecx359344323-19042010"/>
    <w:basedOn w:val="DefaultParagraphFont"/>
    <w:rsid w:val="00E9403B"/>
  </w:style>
  <w:style w:type="paragraph" w:customStyle="1" w:styleId="msotitle3">
    <w:name w:val="msotitle3"/>
    <w:rsid w:val="00D228A9"/>
    <w:rPr>
      <w:b/>
      <w:bCs/>
      <w:color w:val="336666"/>
      <w:kern w:val="28"/>
      <w:sz w:val="44"/>
      <w:szCs w:val="44"/>
    </w:rPr>
  </w:style>
  <w:style w:type="character" w:customStyle="1" w:styleId="ecx698350622-27062010">
    <w:name w:val="ecx698350622-27062010"/>
    <w:basedOn w:val="DefaultParagraphFont"/>
    <w:rsid w:val="007365A6"/>
  </w:style>
  <w:style w:type="character" w:customStyle="1" w:styleId="ecx920293921-27062010">
    <w:name w:val="ecx920293921-27062010"/>
    <w:basedOn w:val="DefaultParagraphFont"/>
    <w:rsid w:val="007365A6"/>
  </w:style>
  <w:style w:type="character" w:customStyle="1" w:styleId="ecxecx698350622-27062010">
    <w:name w:val="ecxecx698350622-27062010"/>
    <w:basedOn w:val="DefaultParagraphFont"/>
    <w:rsid w:val="00C558C6"/>
  </w:style>
  <w:style w:type="character" w:customStyle="1" w:styleId="ecxecx920293921-27062010">
    <w:name w:val="ecxecx920293921-27062010"/>
    <w:basedOn w:val="DefaultParagraphFont"/>
    <w:rsid w:val="00C558C6"/>
  </w:style>
  <w:style w:type="character" w:customStyle="1" w:styleId="apple-style-span">
    <w:name w:val="apple-style-span"/>
    <w:basedOn w:val="DefaultParagraphFont"/>
    <w:rsid w:val="006D7A24"/>
  </w:style>
  <w:style w:type="paragraph" w:styleId="Title">
    <w:name w:val="Title"/>
    <w:basedOn w:val="Normal"/>
    <w:link w:val="TitleChar"/>
    <w:qFormat/>
    <w:rsid w:val="00332606"/>
    <w:pPr>
      <w:jc w:val="center"/>
    </w:pPr>
    <w:rPr>
      <w:rFonts w:ascii="Arial" w:hAnsi="Arial" w:cs="Arial"/>
      <w:u w:val="single"/>
      <w:lang w:val="en-US" w:eastAsia="en-US"/>
    </w:rPr>
  </w:style>
  <w:style w:type="character" w:customStyle="1" w:styleId="TitleChar">
    <w:name w:val="Title Char"/>
    <w:basedOn w:val="DefaultParagraphFont"/>
    <w:link w:val="Title"/>
    <w:rsid w:val="00332606"/>
    <w:rPr>
      <w:rFonts w:ascii="Arial" w:hAnsi="Arial" w:cs="Arial"/>
      <w:sz w:val="24"/>
      <w:szCs w:val="24"/>
      <w:u w:val="single"/>
      <w:lang w:val="en-US" w:eastAsia="en-US"/>
    </w:rPr>
  </w:style>
  <w:style w:type="paragraph" w:styleId="PlainText">
    <w:name w:val="Plain Text"/>
    <w:basedOn w:val="Normal"/>
    <w:link w:val="PlainTextChar"/>
    <w:uiPriority w:val="99"/>
    <w:unhideWhenUsed/>
    <w:rsid w:val="00066E8A"/>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66E8A"/>
    <w:rPr>
      <w:rFonts w:ascii="Consolas" w:eastAsiaTheme="minorHAnsi" w:hAnsi="Consolas" w:cstheme="minorBidi"/>
      <w:sz w:val="21"/>
      <w:szCs w:val="21"/>
      <w:lang w:eastAsia="en-US"/>
    </w:rPr>
  </w:style>
  <w:style w:type="character" w:styleId="Emphasis">
    <w:name w:val="Emphasis"/>
    <w:basedOn w:val="DefaultParagraphFont"/>
    <w:uiPriority w:val="20"/>
    <w:qFormat/>
    <w:rsid w:val="002772C4"/>
    <w:rPr>
      <w:i/>
      <w:iCs/>
    </w:rPr>
  </w:style>
  <w:style w:type="paragraph" w:styleId="NormalWeb">
    <w:name w:val="Normal (Web)"/>
    <w:basedOn w:val="Normal"/>
    <w:uiPriority w:val="99"/>
    <w:unhideWhenUsed/>
    <w:rsid w:val="00BB641B"/>
  </w:style>
  <w:style w:type="paragraph" w:customStyle="1" w:styleId="yiv452976623msonormal">
    <w:name w:val="yiv452976623msonormal"/>
    <w:basedOn w:val="Normal"/>
    <w:rsid w:val="00DB4E37"/>
    <w:pPr>
      <w:spacing w:before="100" w:beforeAutospacing="1" w:after="100" w:afterAutospacing="1"/>
    </w:pPr>
  </w:style>
  <w:style w:type="paragraph" w:styleId="NoSpacing">
    <w:name w:val="No Spacing"/>
    <w:uiPriority w:val="1"/>
    <w:qFormat/>
    <w:rsid w:val="004C7003"/>
    <w:rPr>
      <w:rFonts w:ascii="Calibri" w:eastAsia="Calibri" w:hAnsi="Calibri"/>
      <w:sz w:val="22"/>
      <w:szCs w:val="22"/>
      <w:lang w:eastAsia="en-US"/>
    </w:rPr>
  </w:style>
  <w:style w:type="character" w:customStyle="1" w:styleId="ecxapple-style-span">
    <w:name w:val="ecxapple-style-span"/>
    <w:basedOn w:val="DefaultParagraphFont"/>
    <w:rsid w:val="009057B3"/>
  </w:style>
  <w:style w:type="character" w:customStyle="1" w:styleId="screen-namescreen-name-tjpspandcpill">
    <w:name w:val="screen-namescreen-name-tjpspandcpill"/>
    <w:basedOn w:val="DefaultParagraphFont"/>
    <w:rsid w:val="00BF26D5"/>
  </w:style>
  <w:style w:type="character" w:customStyle="1" w:styleId="ecx178442922-21032011">
    <w:name w:val="ecx178442922-21032011"/>
    <w:basedOn w:val="DefaultParagraphFont"/>
    <w:rsid w:val="000540B9"/>
  </w:style>
  <w:style w:type="character" w:customStyle="1" w:styleId="ecxscreen-namescreen-name-tjpspandcpill">
    <w:name w:val="ecxscreen-namescreen-name-tjpspandcpill"/>
    <w:basedOn w:val="DefaultParagraphFont"/>
    <w:rsid w:val="000540B9"/>
  </w:style>
  <w:style w:type="character" w:customStyle="1" w:styleId="listbody">
    <w:name w:val="listbody"/>
    <w:basedOn w:val="DefaultParagraphFont"/>
    <w:rsid w:val="00CF34B7"/>
  </w:style>
  <w:style w:type="character" w:customStyle="1" w:styleId="ecx796360822-31012011">
    <w:name w:val="ecx796360822-31012011"/>
    <w:basedOn w:val="DefaultParagraphFont"/>
    <w:rsid w:val="009C38DE"/>
  </w:style>
  <w:style w:type="table" w:customStyle="1" w:styleId="TableGrid1">
    <w:name w:val="Table Grid1"/>
    <w:basedOn w:val="TableNormal"/>
    <w:next w:val="TableGrid"/>
    <w:uiPriority w:val="59"/>
    <w:rsid w:val="00366BD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5Char">
    <w:name w:val="Heading 5 Char"/>
    <w:basedOn w:val="DefaultParagraphFont"/>
    <w:link w:val="Heading5"/>
    <w:uiPriority w:val="9"/>
    <w:semiHidden/>
    <w:rsid w:val="00A40AC5"/>
    <w:rPr>
      <w:rFonts w:asciiTheme="majorHAnsi" w:eastAsiaTheme="majorEastAsia" w:hAnsiTheme="majorHAnsi" w:cstheme="majorBidi"/>
      <w:color w:val="243F60" w:themeColor="accent1" w:themeShade="7F"/>
      <w:sz w:val="24"/>
      <w:szCs w:val="24"/>
    </w:rPr>
  </w:style>
  <w:style w:type="character" w:customStyle="1" w:styleId="apple-tab-span">
    <w:name w:val="apple-tab-span"/>
    <w:basedOn w:val="DefaultParagraphFont"/>
    <w:rsid w:val="007B6240"/>
  </w:style>
  <w:style w:type="paragraph" w:customStyle="1" w:styleId="ecxmsonormal">
    <w:name w:val="ecxmsonormal"/>
    <w:basedOn w:val="Normal"/>
    <w:rsid w:val="008F2D75"/>
    <w:pPr>
      <w:spacing w:after="324"/>
    </w:pPr>
    <w:rPr>
      <w:lang w:val="en-US" w:eastAsia="en-US"/>
    </w:rPr>
  </w:style>
  <w:style w:type="paragraph" w:customStyle="1" w:styleId="xmsonormal">
    <w:name w:val="x_msonormal"/>
    <w:basedOn w:val="Normal"/>
    <w:rsid w:val="00AE7E94"/>
  </w:style>
  <w:style w:type="character" w:customStyle="1" w:styleId="HeaderChar">
    <w:name w:val="Header Char"/>
    <w:link w:val="Header"/>
    <w:uiPriority w:val="99"/>
    <w:rsid w:val="006C2059"/>
    <w:rPr>
      <w:sz w:val="24"/>
      <w:szCs w:val="24"/>
    </w:rPr>
  </w:style>
  <w:style w:type="character" w:customStyle="1" w:styleId="apple-converted-space">
    <w:name w:val="apple-converted-space"/>
    <w:basedOn w:val="DefaultParagraphFont"/>
    <w:rsid w:val="00342230"/>
  </w:style>
  <w:style w:type="character" w:customStyle="1" w:styleId="bc">
    <w:name w:val="bc"/>
    <w:basedOn w:val="DefaultParagraphFont"/>
    <w:rsid w:val="001437BD"/>
  </w:style>
  <w:style w:type="character" w:styleId="HTMLCite">
    <w:name w:val="HTML Cite"/>
    <w:basedOn w:val="DefaultParagraphFont"/>
    <w:uiPriority w:val="99"/>
    <w:semiHidden/>
    <w:unhideWhenUsed/>
    <w:rsid w:val="001437BD"/>
    <w:rPr>
      <w:i/>
      <w:iCs/>
    </w:rPr>
  </w:style>
  <w:style w:type="character" w:customStyle="1" w:styleId="Heading2Char">
    <w:name w:val="Heading 2 Char"/>
    <w:basedOn w:val="DefaultParagraphFont"/>
    <w:link w:val="Heading2"/>
    <w:rsid w:val="00993CB0"/>
    <w:rPr>
      <w:rFonts w:ascii="Arial" w:hAnsi="Arial" w:cs="Arial"/>
      <w:b/>
      <w:bCs/>
      <w:i/>
      <w:iCs/>
      <w:sz w:val="28"/>
      <w:szCs w:val="28"/>
    </w:rPr>
  </w:style>
  <w:style w:type="character" w:customStyle="1" w:styleId="usercontent">
    <w:name w:val="usercontent"/>
    <w:basedOn w:val="DefaultParagraphFont"/>
    <w:rsid w:val="00D36977"/>
  </w:style>
  <w:style w:type="character" w:customStyle="1" w:styleId="uficommentbody">
    <w:name w:val="uficommentbody"/>
    <w:rsid w:val="00D36977"/>
  </w:style>
  <w:style w:type="table" w:customStyle="1" w:styleId="TableGrid2">
    <w:name w:val="Table Grid2"/>
    <w:basedOn w:val="TableNormal"/>
    <w:next w:val="TableGrid"/>
    <w:uiPriority w:val="59"/>
    <w:rsid w:val="0094439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611F19"/>
    <w:pPr>
      <w:spacing w:after="120"/>
    </w:pPr>
  </w:style>
  <w:style w:type="character" w:customStyle="1" w:styleId="BodyTextChar">
    <w:name w:val="Body Text Char"/>
    <w:basedOn w:val="DefaultParagraphFont"/>
    <w:link w:val="BodyText"/>
    <w:uiPriority w:val="99"/>
    <w:semiHidden/>
    <w:rsid w:val="00611F19"/>
    <w:rPr>
      <w:sz w:val="24"/>
      <w:szCs w:val="24"/>
    </w:rPr>
  </w:style>
  <w:style w:type="paragraph" w:customStyle="1" w:styleId="DSRBodyCopy">
    <w:name w:val="DSR Body Copy"/>
    <w:basedOn w:val="Normal"/>
    <w:rsid w:val="00C67BAE"/>
    <w:pPr>
      <w:spacing w:before="120"/>
    </w:pPr>
    <w:rPr>
      <w:rFonts w:ascii="Arial" w:eastAsia="Times" w:hAnsi="Arial"/>
      <w:sz w:val="22"/>
      <w:szCs w:val="20"/>
      <w:lang w:val="en-US" w:eastAsia="en-US"/>
    </w:rPr>
  </w:style>
  <w:style w:type="paragraph" w:customStyle="1" w:styleId="DefaultText">
    <w:name w:val="Default Text"/>
    <w:basedOn w:val="Normal"/>
    <w:rsid w:val="00A80A77"/>
    <w:pPr>
      <w:jc w:val="both"/>
    </w:pPr>
    <w:rPr>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A23BF"/>
    <w:rPr>
      <w:sz w:val="24"/>
      <w:szCs w:val="24"/>
    </w:rPr>
  </w:style>
  <w:style w:type="paragraph" w:styleId="Heading1">
    <w:name w:val="heading 1"/>
    <w:basedOn w:val="Normal"/>
    <w:next w:val="Normal"/>
    <w:qFormat/>
    <w:rsid w:val="000B016D"/>
    <w:pPr>
      <w:keepNext/>
      <w:numPr>
        <w:numId w:val="2"/>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0B016D"/>
    <w:pPr>
      <w:keepNext/>
      <w:numPr>
        <w:ilvl w:val="1"/>
        <w:numId w:val="2"/>
      </w:numPr>
      <w:spacing w:before="240" w:after="60"/>
      <w:outlineLvl w:val="1"/>
    </w:pPr>
    <w:rPr>
      <w:rFonts w:ascii="Arial" w:hAnsi="Arial" w:cs="Arial"/>
      <w:b/>
      <w:bCs/>
      <w:i/>
      <w:iCs/>
      <w:sz w:val="28"/>
      <w:szCs w:val="28"/>
    </w:rPr>
  </w:style>
  <w:style w:type="paragraph" w:styleId="Heading3">
    <w:name w:val="heading 3"/>
    <w:basedOn w:val="Normal"/>
    <w:next w:val="Normal"/>
    <w:qFormat/>
    <w:rsid w:val="000B016D"/>
    <w:pPr>
      <w:keepNext/>
      <w:numPr>
        <w:ilvl w:val="2"/>
        <w:numId w:val="2"/>
      </w:numPr>
      <w:spacing w:before="240" w:after="60"/>
      <w:outlineLvl w:val="2"/>
    </w:pPr>
    <w:rPr>
      <w:rFonts w:ascii="Arial" w:hAnsi="Arial" w:cs="Arial"/>
      <w:b/>
      <w:bCs/>
      <w:sz w:val="26"/>
      <w:szCs w:val="26"/>
    </w:rPr>
  </w:style>
  <w:style w:type="paragraph" w:styleId="Heading5">
    <w:name w:val="heading 5"/>
    <w:basedOn w:val="Normal"/>
    <w:next w:val="Normal"/>
    <w:link w:val="Heading5Char"/>
    <w:uiPriority w:val="9"/>
    <w:semiHidden/>
    <w:unhideWhenUsed/>
    <w:qFormat/>
    <w:rsid w:val="00A40AC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er-NewsletterName">
    <w:name w:val="Header - Newsletter Name"/>
    <w:autoRedefine/>
    <w:rsid w:val="00ED2DBE"/>
    <w:pPr>
      <w:framePr w:wrap="around" w:vAnchor="page" w:hAnchor="page" w:x="852" w:y="852"/>
      <w:pBdr>
        <w:bottom w:val="single" w:sz="8" w:space="1" w:color="FFFFFF"/>
      </w:pBdr>
    </w:pPr>
    <w:rPr>
      <w:rFonts w:ascii="Arial" w:hAnsi="Arial" w:cs="Arial"/>
      <w:b/>
      <w:color w:val="FFFFFF"/>
      <w:sz w:val="49"/>
      <w:szCs w:val="49"/>
    </w:rPr>
  </w:style>
  <w:style w:type="table" w:customStyle="1" w:styleId="Table-HeaderandColumn">
    <w:name w:val="Table - Header and Column"/>
    <w:basedOn w:val="TableNormal"/>
    <w:rsid w:val="00DA42F5"/>
    <w:rPr>
      <w:rFonts w:ascii="Arial" w:hAnsi="Arial"/>
      <w:sz w:val="18"/>
    </w:rPr>
    <w:tblPr>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tblStylePr w:type="firstCol">
      <w:rPr>
        <w:b/>
      </w:rPr>
    </w:tblStylePr>
  </w:style>
  <w:style w:type="table" w:customStyle="1" w:styleId="Table-WithHeaderOnly">
    <w:name w:val="Table - With Header Only"/>
    <w:basedOn w:val="TableNormal"/>
    <w:rsid w:val="00016BA0"/>
    <w:rPr>
      <w:rFonts w:ascii="Arial" w:hAnsi="Arial"/>
      <w:sz w:val="18"/>
    </w:rPr>
    <w:tblPr>
      <w:tblBorders>
        <w:bottom w:val="single" w:sz="8" w:space="0" w:color="808080"/>
        <w:insideH w:val="single" w:sz="8" w:space="0" w:color="808080"/>
      </w:tblBorders>
      <w:tblCellMar>
        <w:top w:w="85" w:type="dxa"/>
        <w:left w:w="85" w:type="dxa"/>
        <w:bottom w:w="85" w:type="dxa"/>
        <w:right w:w="85" w:type="dxa"/>
      </w:tblCellMar>
    </w:tblPr>
    <w:tcPr>
      <w:vAlign w:val="center"/>
    </w:tcPr>
    <w:tblStylePr w:type="firstRow">
      <w:rPr>
        <w:b/>
      </w:rPr>
      <w:tblPr/>
      <w:tcPr>
        <w:tcBorders>
          <w:bottom w:val="single" w:sz="12" w:space="0" w:color="808080"/>
        </w:tcBorders>
      </w:tcPr>
    </w:tblStylePr>
  </w:style>
  <w:style w:type="paragraph" w:customStyle="1" w:styleId="Header-SchoolName">
    <w:name w:val="Header - School Name"/>
    <w:autoRedefine/>
    <w:rsid w:val="004332FE"/>
    <w:pPr>
      <w:framePr w:wrap="around" w:vAnchor="page" w:hAnchor="page" w:x="852" w:y="1438"/>
      <w:pBdr>
        <w:top w:val="single" w:sz="8" w:space="1" w:color="FFFFFF"/>
      </w:pBdr>
      <w:spacing w:line="360" w:lineRule="exact"/>
    </w:pPr>
    <w:rPr>
      <w:rFonts w:ascii="Arial" w:hAnsi="Arial" w:cs="Arial"/>
      <w:color w:val="FFFFFF"/>
      <w:sz w:val="24"/>
      <w:szCs w:val="24"/>
    </w:rPr>
  </w:style>
  <w:style w:type="paragraph" w:customStyle="1" w:styleId="Header-ContactDetails">
    <w:name w:val="Header - Contact Details"/>
    <w:autoRedefine/>
    <w:rsid w:val="000B016D"/>
    <w:rPr>
      <w:rFonts w:ascii="Arial" w:hAnsi="Arial" w:cs="Arial"/>
      <w:color w:val="FFFFFF"/>
    </w:rPr>
  </w:style>
  <w:style w:type="paragraph" w:customStyle="1" w:styleId="Header-IssueNumber">
    <w:name w:val="Header - Issue Number"/>
    <w:autoRedefine/>
    <w:rsid w:val="000B016D"/>
    <w:pPr>
      <w:jc w:val="both"/>
    </w:pPr>
    <w:rPr>
      <w:rFonts w:ascii="Arial" w:hAnsi="Arial" w:cs="Arial"/>
      <w:color w:val="FFFFFF"/>
    </w:rPr>
  </w:style>
  <w:style w:type="paragraph" w:customStyle="1" w:styleId="Header-Date">
    <w:name w:val="Header - Date"/>
    <w:autoRedefine/>
    <w:rsid w:val="000B016D"/>
    <w:pPr>
      <w:jc w:val="right"/>
    </w:pPr>
    <w:rPr>
      <w:rFonts w:ascii="Arial" w:hAnsi="Arial" w:cs="Arial"/>
      <w:color w:val="FFFFFF"/>
    </w:rPr>
  </w:style>
  <w:style w:type="paragraph" w:customStyle="1" w:styleId="ArticleFormal-BodyText">
    <w:name w:val="Article Formal - Body Text"/>
    <w:autoRedefine/>
    <w:rsid w:val="005C7894"/>
    <w:pPr>
      <w:tabs>
        <w:tab w:val="left" w:pos="1620"/>
      </w:tabs>
      <w:spacing w:before="120" w:after="120" w:line="240" w:lineRule="exact"/>
    </w:pPr>
    <w:rPr>
      <w:rFonts w:ascii="Arial" w:hAnsi="Arial" w:cs="Arial"/>
      <w:b/>
    </w:rPr>
  </w:style>
  <w:style w:type="paragraph" w:customStyle="1" w:styleId="Calendar-WeekName">
    <w:name w:val="Calendar - Week Name"/>
    <w:next w:val="Calendar-BodyText"/>
    <w:autoRedefine/>
    <w:rsid w:val="00D21BB9"/>
    <w:pPr>
      <w:pBdr>
        <w:bottom w:val="single" w:sz="8" w:space="1" w:color="808080"/>
      </w:pBdr>
      <w:tabs>
        <w:tab w:val="left" w:pos="2552"/>
      </w:tabs>
      <w:spacing w:before="160" w:after="120"/>
    </w:pPr>
    <w:rPr>
      <w:rFonts w:ascii="Arial" w:hAnsi="Arial" w:cs="Arial"/>
      <w:b/>
      <w:sz w:val="18"/>
      <w:szCs w:val="18"/>
    </w:rPr>
  </w:style>
  <w:style w:type="paragraph" w:styleId="Header">
    <w:name w:val="header"/>
    <w:basedOn w:val="Normal"/>
    <w:link w:val="HeaderChar"/>
    <w:uiPriority w:val="99"/>
    <w:rsid w:val="00F55D16"/>
    <w:pPr>
      <w:tabs>
        <w:tab w:val="center" w:pos="4153"/>
        <w:tab w:val="right" w:pos="8306"/>
      </w:tabs>
    </w:pPr>
  </w:style>
  <w:style w:type="paragraph" w:customStyle="1" w:styleId="ArticleFormal-SubTitle">
    <w:name w:val="Article Formal - Sub Title"/>
    <w:next w:val="ArticleFormal-BodyText"/>
    <w:link w:val="ArticleFormal-SubTitleChar"/>
    <w:autoRedefine/>
    <w:rsid w:val="00DA63D0"/>
    <w:pPr>
      <w:spacing w:before="40"/>
    </w:pPr>
    <w:rPr>
      <w:rFonts w:ascii="Arial" w:hAnsi="Arial" w:cs="Arial"/>
      <w:b/>
      <w:color w:val="808080"/>
      <w:sz w:val="18"/>
      <w:szCs w:val="18"/>
    </w:rPr>
  </w:style>
  <w:style w:type="paragraph" w:customStyle="1" w:styleId="ArticleInformal-Title">
    <w:name w:val="Article Informal - Title"/>
    <w:next w:val="Normal"/>
    <w:autoRedefine/>
    <w:rsid w:val="00313876"/>
    <w:pPr>
      <w:spacing w:before="100" w:beforeAutospacing="1"/>
    </w:pPr>
    <w:rPr>
      <w:rFonts w:ascii="Arial" w:hAnsi="Arial" w:cs="Arial"/>
      <w:b/>
      <w:u w:val="single"/>
    </w:rPr>
  </w:style>
  <w:style w:type="paragraph" w:customStyle="1" w:styleId="ArticleInformal-SubTitle">
    <w:name w:val="Article Informal - Sub Title"/>
    <w:autoRedefine/>
    <w:rsid w:val="007834CB"/>
    <w:pPr>
      <w:spacing w:before="40"/>
    </w:pPr>
    <w:rPr>
      <w:rFonts w:ascii="Comic Sans MS" w:hAnsi="Comic Sans MS"/>
      <w:b/>
      <w:color w:val="808080"/>
      <w:sz w:val="18"/>
    </w:rPr>
  </w:style>
  <w:style w:type="paragraph" w:customStyle="1" w:styleId="Footer-PageNumber">
    <w:name w:val="Footer - Page Number"/>
    <w:autoRedefine/>
    <w:rsid w:val="004C590B"/>
    <w:pPr>
      <w:jc w:val="right"/>
    </w:pPr>
    <w:rPr>
      <w:rFonts w:ascii="Arial" w:hAnsi="Arial"/>
      <w:szCs w:val="24"/>
    </w:rPr>
  </w:style>
  <w:style w:type="paragraph" w:customStyle="1" w:styleId="Table-Title">
    <w:name w:val="Table - Title"/>
    <w:autoRedefine/>
    <w:rsid w:val="00C50B0C"/>
    <w:pPr>
      <w:spacing w:before="100" w:beforeAutospacing="1"/>
    </w:pPr>
    <w:rPr>
      <w:rFonts w:ascii="Arial" w:hAnsi="Arial"/>
      <w:b/>
    </w:rPr>
  </w:style>
  <w:style w:type="paragraph" w:customStyle="1" w:styleId="Gallery-Graphic">
    <w:name w:val="Gallery - Graphic"/>
    <w:link w:val="Gallery-GraphicCharChar"/>
    <w:autoRedefine/>
    <w:rsid w:val="00391303"/>
    <w:pPr>
      <w:keepLines/>
      <w:pBdr>
        <w:top w:val="single" w:sz="8" w:space="5" w:color="808080"/>
        <w:bottom w:val="single" w:sz="8" w:space="5" w:color="808080"/>
      </w:pBdr>
      <w:suppressAutoHyphens/>
      <w:spacing w:before="100" w:beforeAutospacing="1"/>
      <w:ind w:left="284" w:right="284"/>
      <w:jc w:val="center"/>
    </w:pPr>
    <w:rPr>
      <w:rFonts w:ascii="Arial" w:hAnsi="Arial"/>
      <w:color w:val="000000"/>
      <w:kern w:val="18"/>
      <w:sz w:val="18"/>
      <w:szCs w:val="19"/>
      <w:lang w:eastAsia="en-US"/>
    </w:rPr>
  </w:style>
  <w:style w:type="paragraph" w:customStyle="1" w:styleId="Calendar-SubTitle">
    <w:name w:val="Calendar - Sub Title"/>
    <w:autoRedefine/>
    <w:rsid w:val="00001EE8"/>
    <w:pPr>
      <w:spacing w:before="40"/>
    </w:pPr>
    <w:rPr>
      <w:rFonts w:ascii="Arial" w:hAnsi="Arial" w:cs="Arial"/>
      <w:b/>
      <w:sz w:val="18"/>
      <w:szCs w:val="18"/>
    </w:rPr>
  </w:style>
  <w:style w:type="paragraph" w:customStyle="1" w:styleId="AdvertInformal-SubTitle">
    <w:name w:val="Advert Informal - Sub Title"/>
    <w:autoRedefine/>
    <w:rsid w:val="00C315C2"/>
    <w:pPr>
      <w:pBdr>
        <w:top w:val="single" w:sz="2" w:space="1" w:color="808080"/>
        <w:left w:val="single" w:sz="2" w:space="10" w:color="808080"/>
        <w:bottom w:val="single" w:sz="2" w:space="6" w:color="808080"/>
        <w:right w:val="single" w:sz="2" w:space="10" w:color="808080"/>
      </w:pBdr>
      <w:shd w:val="clear" w:color="auto" w:fill="808080"/>
      <w:ind w:left="397" w:right="397"/>
    </w:pPr>
    <w:rPr>
      <w:rFonts w:ascii="Comic Sans MS" w:hAnsi="Comic Sans MS" w:cs="Arial"/>
      <w:b/>
      <w:color w:val="FFFFFF"/>
      <w:sz w:val="24"/>
      <w:szCs w:val="24"/>
    </w:rPr>
  </w:style>
  <w:style w:type="paragraph" w:customStyle="1" w:styleId="Table-SubTitle">
    <w:name w:val="Table - Sub Title"/>
    <w:autoRedefine/>
    <w:rsid w:val="007834CB"/>
    <w:pPr>
      <w:spacing w:before="40"/>
    </w:pPr>
    <w:rPr>
      <w:rFonts w:ascii="Arial" w:hAnsi="Arial" w:cs="Arial"/>
      <w:b/>
      <w:color w:val="808080"/>
      <w:sz w:val="18"/>
      <w:szCs w:val="18"/>
    </w:rPr>
  </w:style>
  <w:style w:type="paragraph" w:customStyle="1" w:styleId="Calendar-BodyText">
    <w:name w:val="Calendar - Body Text"/>
    <w:autoRedefine/>
    <w:rsid w:val="00F24491"/>
    <w:pPr>
      <w:pBdr>
        <w:top w:val="single" w:sz="8" w:space="5" w:color="EAEAEA"/>
        <w:left w:val="single" w:sz="8" w:space="5" w:color="EAEAEA"/>
        <w:bottom w:val="single" w:sz="8" w:space="5" w:color="EAEAEA"/>
        <w:right w:val="single" w:sz="8" w:space="5" w:color="EAEAEA"/>
      </w:pBdr>
      <w:shd w:val="clear" w:color="auto" w:fill="EAEAEA"/>
      <w:tabs>
        <w:tab w:val="left" w:pos="2608"/>
      </w:tabs>
      <w:spacing w:before="120" w:after="120" w:line="240" w:lineRule="exact"/>
      <w:ind w:left="2608" w:right="113" w:hanging="2495"/>
    </w:pPr>
    <w:rPr>
      <w:rFonts w:ascii="Arial" w:hAnsi="Arial" w:cs="Arial"/>
      <w:b/>
      <w:sz w:val="18"/>
      <w:szCs w:val="18"/>
    </w:rPr>
  </w:style>
  <w:style w:type="paragraph" w:styleId="Footer">
    <w:name w:val="footer"/>
    <w:basedOn w:val="Normal"/>
    <w:rsid w:val="00F55D16"/>
    <w:pPr>
      <w:tabs>
        <w:tab w:val="center" w:pos="4153"/>
        <w:tab w:val="right" w:pos="8306"/>
      </w:tabs>
    </w:pPr>
  </w:style>
  <w:style w:type="paragraph" w:customStyle="1" w:styleId="EventInformal-Title">
    <w:name w:val="Event Informal - Title"/>
    <w:next w:val="Normal"/>
    <w:autoRedefine/>
    <w:rsid w:val="00C315C2"/>
    <w:pPr>
      <w:pBdr>
        <w:top w:val="dashed" w:sz="8" w:space="8" w:color="808080"/>
        <w:left w:val="dashed" w:sz="8" w:space="10" w:color="808080"/>
        <w:right w:val="dashed" w:sz="8" w:space="10" w:color="808080"/>
      </w:pBdr>
      <w:spacing w:after="120"/>
      <w:ind w:left="397" w:right="397"/>
    </w:pPr>
    <w:rPr>
      <w:rFonts w:ascii="Comic Sans MS" w:hAnsi="Comic Sans MS"/>
      <w:b/>
      <w:sz w:val="36"/>
      <w:szCs w:val="36"/>
    </w:rPr>
  </w:style>
  <w:style w:type="paragraph" w:customStyle="1" w:styleId="Gallery-Caption">
    <w:name w:val="Gallery - Caption"/>
    <w:link w:val="Gallery-CaptionCharChar"/>
    <w:autoRedefine/>
    <w:rsid w:val="007834CB"/>
    <w:pPr>
      <w:pBdr>
        <w:left w:val="single" w:sz="8" w:space="1" w:color="808080"/>
        <w:bottom w:val="single" w:sz="8" w:space="1" w:color="808080"/>
        <w:right w:val="single" w:sz="8" w:space="1" w:color="808080"/>
      </w:pBdr>
      <w:spacing w:before="60" w:after="240" w:line="288" w:lineRule="auto"/>
      <w:ind w:left="1021" w:right="851"/>
      <w:jc w:val="center"/>
    </w:pPr>
    <w:rPr>
      <w:rFonts w:ascii="Arial" w:hAnsi="Arial"/>
      <w:color w:val="232323"/>
      <w:kern w:val="22"/>
      <w:sz w:val="18"/>
      <w:szCs w:val="18"/>
      <w:lang w:eastAsia="en-US"/>
    </w:rPr>
  </w:style>
  <w:style w:type="paragraph" w:customStyle="1" w:styleId="EventInformal-SubTitle">
    <w:name w:val="Event Informal - Sub Title"/>
    <w:autoRedefine/>
    <w:rsid w:val="00C315C2"/>
    <w:pPr>
      <w:pBdr>
        <w:left w:val="dashed" w:sz="8" w:space="10" w:color="808080"/>
        <w:right w:val="dashed" w:sz="8" w:space="10" w:color="808080"/>
      </w:pBdr>
      <w:spacing w:after="120"/>
      <w:ind w:left="397" w:right="397"/>
    </w:pPr>
    <w:rPr>
      <w:rFonts w:ascii="Comic Sans MS" w:hAnsi="Comic Sans MS"/>
      <w:b/>
      <w:sz w:val="24"/>
      <w:szCs w:val="24"/>
    </w:rPr>
  </w:style>
  <w:style w:type="paragraph" w:customStyle="1" w:styleId="ArticleInformal-BodyText">
    <w:name w:val="Article Informal - Body Text"/>
    <w:autoRedefine/>
    <w:rsid w:val="001C10DF"/>
    <w:pPr>
      <w:spacing w:before="120" w:after="120"/>
    </w:pPr>
    <w:rPr>
      <w:rFonts w:ascii="Arial" w:hAnsi="Arial" w:cs="Arial"/>
      <w:sz w:val="18"/>
      <w:szCs w:val="18"/>
    </w:rPr>
  </w:style>
  <w:style w:type="character" w:customStyle="1" w:styleId="Gallery-CaptionCharChar">
    <w:name w:val="Gallery - Caption Char Char"/>
    <w:basedOn w:val="DefaultParagraphFont"/>
    <w:link w:val="Gallery-Caption"/>
    <w:rsid w:val="007834CB"/>
    <w:rPr>
      <w:rFonts w:ascii="Arial" w:hAnsi="Arial"/>
      <w:color w:val="232323"/>
      <w:kern w:val="22"/>
      <w:sz w:val="18"/>
      <w:szCs w:val="18"/>
      <w:lang w:val="en-AU" w:eastAsia="en-US" w:bidi="ar-SA"/>
    </w:rPr>
  </w:style>
  <w:style w:type="paragraph" w:customStyle="1" w:styleId="Calandar-Title">
    <w:name w:val="Calandar - Title"/>
    <w:next w:val="Calendar-SubTitle"/>
    <w:autoRedefine/>
    <w:rsid w:val="00A3640B"/>
    <w:pPr>
      <w:spacing w:before="100" w:beforeAutospacing="1"/>
    </w:pPr>
    <w:rPr>
      <w:rFonts w:ascii="Arial" w:hAnsi="Arial" w:cs="Arial"/>
      <w:b/>
      <w:color w:val="808080"/>
      <w:sz w:val="24"/>
      <w:szCs w:val="24"/>
    </w:rPr>
  </w:style>
  <w:style w:type="character" w:customStyle="1" w:styleId="Gallery-GraphicCharChar">
    <w:name w:val="Gallery - Graphic Char Char"/>
    <w:basedOn w:val="DefaultParagraphFont"/>
    <w:link w:val="Gallery-Graphic"/>
    <w:rsid w:val="00391303"/>
    <w:rPr>
      <w:rFonts w:ascii="Arial" w:hAnsi="Arial"/>
      <w:color w:val="000000"/>
      <w:kern w:val="18"/>
      <w:sz w:val="18"/>
      <w:szCs w:val="19"/>
      <w:lang w:val="en-AU" w:eastAsia="en-US" w:bidi="ar-SA"/>
    </w:rPr>
  </w:style>
  <w:style w:type="paragraph" w:customStyle="1" w:styleId="EventFormal-Title">
    <w:name w:val="Event Formal - Title"/>
    <w:autoRedefine/>
    <w:rsid w:val="004E34B9"/>
    <w:pPr>
      <w:pBdr>
        <w:top w:val="single" w:sz="8" w:space="10" w:color="808080"/>
        <w:left w:val="single" w:sz="8" w:space="10" w:color="808080"/>
        <w:right w:val="single" w:sz="8" w:space="10" w:color="808080"/>
      </w:pBdr>
      <w:spacing w:after="120"/>
      <w:ind w:left="397" w:right="397"/>
      <w:jc w:val="center"/>
    </w:pPr>
    <w:rPr>
      <w:rFonts w:ascii="Arial" w:hAnsi="Arial"/>
      <w:b/>
      <w:color w:val="808080"/>
      <w:sz w:val="36"/>
      <w:szCs w:val="32"/>
    </w:rPr>
  </w:style>
  <w:style w:type="paragraph" w:customStyle="1" w:styleId="EventFormal-SubTitle">
    <w:name w:val="Event Formal - Sub Title"/>
    <w:autoRedefine/>
    <w:rsid w:val="00234FD0"/>
    <w:pPr>
      <w:pBdr>
        <w:left w:val="single" w:sz="8" w:space="10" w:color="808080"/>
        <w:right w:val="single" w:sz="8" w:space="10" w:color="808080"/>
      </w:pBdr>
      <w:spacing w:after="120"/>
      <w:ind w:left="397" w:right="397"/>
      <w:jc w:val="center"/>
    </w:pPr>
    <w:rPr>
      <w:rFonts w:ascii="Arial" w:hAnsi="Arial"/>
      <w:b/>
      <w:color w:val="808080"/>
      <w:sz w:val="24"/>
      <w:szCs w:val="24"/>
    </w:rPr>
  </w:style>
  <w:style w:type="paragraph" w:customStyle="1" w:styleId="EventFormal-BodyText">
    <w:name w:val="Event Formal - Body Text"/>
    <w:autoRedefine/>
    <w:rsid w:val="000A5D4A"/>
    <w:pPr>
      <w:pBdr>
        <w:left w:val="single" w:sz="8" w:space="10" w:color="808080"/>
        <w:bottom w:val="single" w:sz="8" w:space="23" w:color="808080"/>
        <w:right w:val="single" w:sz="8" w:space="10" w:color="808080"/>
      </w:pBdr>
      <w:spacing w:after="240"/>
      <w:ind w:left="397" w:right="397"/>
      <w:jc w:val="center"/>
    </w:pPr>
    <w:rPr>
      <w:rFonts w:ascii="Arial" w:hAnsi="Arial"/>
      <w:b/>
    </w:rPr>
  </w:style>
  <w:style w:type="paragraph" w:customStyle="1" w:styleId="AdvertFormal-Title">
    <w:name w:val="Advert Formal - Title"/>
    <w:autoRedefine/>
    <w:rsid w:val="009D7372"/>
    <w:pPr>
      <w:pBdr>
        <w:top w:val="single" w:sz="2" w:space="10" w:color="EAEAEA"/>
        <w:left w:val="single" w:sz="2" w:space="10" w:color="EAEAEA"/>
        <w:bottom w:val="single" w:sz="2" w:space="6" w:color="EAEAEA"/>
        <w:right w:val="single" w:sz="2" w:space="10" w:color="EAEAEA"/>
      </w:pBdr>
      <w:shd w:val="clear" w:color="auto" w:fill="EAEAEA"/>
      <w:spacing w:before="100" w:beforeAutospacing="1"/>
      <w:ind w:left="397" w:right="397"/>
    </w:pPr>
    <w:rPr>
      <w:rFonts w:ascii="Arial" w:hAnsi="Arial"/>
      <w:b/>
      <w:color w:val="808080"/>
      <w:sz w:val="36"/>
      <w:szCs w:val="32"/>
    </w:rPr>
  </w:style>
  <w:style w:type="paragraph" w:customStyle="1" w:styleId="AdvertFormal-SubTitle">
    <w:name w:val="Advert Formal - Sub Title"/>
    <w:autoRedefine/>
    <w:rsid w:val="00DA63D0"/>
    <w:pPr>
      <w:pBdr>
        <w:left w:val="single" w:sz="2" w:space="10" w:color="EAEAEA"/>
        <w:bottom w:val="single" w:sz="2" w:space="6" w:color="EAEAEA"/>
        <w:right w:val="single" w:sz="2" w:space="10" w:color="EAEAEA"/>
      </w:pBdr>
      <w:shd w:val="clear" w:color="auto" w:fill="EAEAEA"/>
      <w:ind w:left="397" w:right="397"/>
    </w:pPr>
    <w:rPr>
      <w:rFonts w:ascii="Arial" w:hAnsi="Arial"/>
      <w:b/>
      <w:color w:val="808080"/>
      <w:sz w:val="24"/>
    </w:rPr>
  </w:style>
  <w:style w:type="paragraph" w:customStyle="1" w:styleId="AdvertFormal-BodyText">
    <w:name w:val="Advert Formal - Body Text"/>
    <w:autoRedefine/>
    <w:rsid w:val="009D7372"/>
    <w:pPr>
      <w:pBdr>
        <w:left w:val="single" w:sz="2" w:space="10" w:color="EAEAEA"/>
        <w:bottom w:val="single" w:sz="2" w:space="10" w:color="EAEAEA"/>
        <w:right w:val="single" w:sz="2" w:space="10" w:color="EAEAEA"/>
      </w:pBdr>
      <w:shd w:val="clear" w:color="auto" w:fill="EAEAEA"/>
      <w:spacing w:after="100" w:afterAutospacing="1" w:line="320" w:lineRule="exact"/>
      <w:ind w:left="397" w:right="397"/>
    </w:pPr>
    <w:rPr>
      <w:rFonts w:ascii="Arial" w:hAnsi="Arial"/>
      <w:sz w:val="24"/>
      <w:szCs w:val="24"/>
    </w:rPr>
  </w:style>
  <w:style w:type="paragraph" w:customStyle="1" w:styleId="ArticleFormal-Title">
    <w:name w:val="Article Formal - Title"/>
    <w:autoRedefine/>
    <w:rsid w:val="00B25E6C"/>
    <w:pPr>
      <w:spacing w:before="100" w:beforeAutospacing="1"/>
    </w:pPr>
    <w:rPr>
      <w:rFonts w:ascii="Arial" w:hAnsi="Arial" w:cs="Arial"/>
      <w:b/>
      <w:bCs/>
      <w:sz w:val="24"/>
      <w:szCs w:val="24"/>
    </w:rPr>
  </w:style>
  <w:style w:type="paragraph" w:customStyle="1" w:styleId="EventInformal-BodyText">
    <w:name w:val="Event Informal - Body Text"/>
    <w:autoRedefine/>
    <w:rsid w:val="00C315C2"/>
    <w:pPr>
      <w:pBdr>
        <w:left w:val="dashed" w:sz="8" w:space="10" w:color="808080"/>
        <w:bottom w:val="dashed" w:sz="8" w:space="10" w:color="808080"/>
        <w:right w:val="dashed" w:sz="8" w:space="10" w:color="808080"/>
      </w:pBdr>
      <w:spacing w:after="240"/>
      <w:ind w:left="397" w:right="397"/>
    </w:pPr>
    <w:rPr>
      <w:rFonts w:ascii="Comic Sans MS" w:hAnsi="Comic Sans MS"/>
      <w:sz w:val="24"/>
      <w:szCs w:val="24"/>
    </w:rPr>
  </w:style>
  <w:style w:type="paragraph" w:customStyle="1" w:styleId="AdvertInformal-Title">
    <w:name w:val="Advert Informal - Title"/>
    <w:autoRedefine/>
    <w:rsid w:val="00C315C2"/>
    <w:pPr>
      <w:pBdr>
        <w:top w:val="single" w:sz="2" w:space="8" w:color="808080"/>
        <w:left w:val="single" w:sz="2" w:space="10" w:color="808080"/>
        <w:bottom w:val="single" w:sz="2" w:space="6" w:color="808080"/>
        <w:right w:val="single" w:sz="2" w:space="10" w:color="808080"/>
      </w:pBdr>
      <w:shd w:val="clear" w:color="auto" w:fill="808080"/>
      <w:spacing w:before="100" w:beforeAutospacing="1"/>
      <w:ind w:left="397" w:right="397"/>
    </w:pPr>
    <w:rPr>
      <w:rFonts w:ascii="Comic Sans MS" w:hAnsi="Comic Sans MS"/>
      <w:b/>
      <w:color w:val="FFFFFF"/>
      <w:sz w:val="36"/>
      <w:szCs w:val="36"/>
    </w:rPr>
  </w:style>
  <w:style w:type="numbering" w:customStyle="1" w:styleId="ListFormal">
    <w:name w:val="List Formal"/>
    <w:rsid w:val="00442744"/>
    <w:pPr>
      <w:numPr>
        <w:numId w:val="1"/>
      </w:numPr>
    </w:pPr>
  </w:style>
  <w:style w:type="character" w:customStyle="1" w:styleId="ArticleFormal-SubTitleChar">
    <w:name w:val="Article Formal - Sub Title Char"/>
    <w:basedOn w:val="DefaultParagraphFont"/>
    <w:link w:val="ArticleFormal-SubTitle"/>
    <w:rsid w:val="00DA63D0"/>
    <w:rPr>
      <w:rFonts w:ascii="Arial" w:hAnsi="Arial" w:cs="Arial"/>
      <w:b/>
      <w:color w:val="808080"/>
      <w:sz w:val="18"/>
      <w:szCs w:val="18"/>
      <w:lang w:val="en-AU" w:eastAsia="en-AU" w:bidi="ar-SA"/>
    </w:rPr>
  </w:style>
  <w:style w:type="paragraph" w:customStyle="1" w:styleId="AdvertInformal-Bodytext">
    <w:name w:val="Advert Informal - Body text"/>
    <w:autoRedefine/>
    <w:rsid w:val="00CF3958"/>
    <w:pPr>
      <w:pBdr>
        <w:left w:val="single" w:sz="2" w:space="10" w:color="808080"/>
        <w:bottom w:val="single" w:sz="2" w:space="10" w:color="808080"/>
        <w:right w:val="single" w:sz="2" w:space="10" w:color="808080"/>
      </w:pBdr>
      <w:shd w:val="clear" w:color="auto" w:fill="808080"/>
      <w:spacing w:after="100" w:afterAutospacing="1"/>
      <w:ind w:left="397" w:right="397"/>
    </w:pPr>
    <w:rPr>
      <w:rFonts w:ascii="Comic Sans MS" w:hAnsi="Comic Sans MS"/>
      <w:color w:val="FFFFFF"/>
      <w:sz w:val="24"/>
      <w:szCs w:val="24"/>
    </w:rPr>
  </w:style>
  <w:style w:type="paragraph" w:customStyle="1" w:styleId="ArticleFormal-List">
    <w:name w:val="Article Formal - List"/>
    <w:basedOn w:val="ArticleFormal-BodyText"/>
    <w:next w:val="AdvertInformal-Bodytext"/>
    <w:autoRedefine/>
    <w:rsid w:val="007834CB"/>
    <w:pPr>
      <w:numPr>
        <w:numId w:val="3"/>
      </w:numPr>
      <w:spacing w:before="0" w:after="0"/>
      <w:ind w:left="714" w:hanging="357"/>
    </w:pPr>
  </w:style>
  <w:style w:type="paragraph" w:customStyle="1" w:styleId="ArticleInformal-List">
    <w:name w:val="Article Informal - List"/>
    <w:basedOn w:val="ArticleInformal-BodyText"/>
    <w:next w:val="AdvertInformal-Bodytext"/>
    <w:autoRedefine/>
    <w:rsid w:val="00653209"/>
    <w:pPr>
      <w:spacing w:before="0" w:after="0"/>
    </w:pPr>
  </w:style>
  <w:style w:type="paragraph" w:customStyle="1" w:styleId="Gallery-Title">
    <w:name w:val="Gallery - Title"/>
    <w:autoRedefine/>
    <w:rsid w:val="00754037"/>
    <w:pPr>
      <w:spacing w:before="100" w:beforeAutospacing="1"/>
    </w:pPr>
    <w:rPr>
      <w:rFonts w:ascii="Arial" w:hAnsi="Arial"/>
      <w:b/>
      <w:color w:val="808080"/>
      <w:sz w:val="24"/>
      <w:szCs w:val="24"/>
    </w:rPr>
  </w:style>
  <w:style w:type="paragraph" w:customStyle="1" w:styleId="Gallery-SubTitle">
    <w:name w:val="Gallery - Sub Title"/>
    <w:autoRedefine/>
    <w:rsid w:val="00802B28"/>
    <w:pPr>
      <w:spacing w:before="40"/>
    </w:pPr>
    <w:rPr>
      <w:rFonts w:ascii="Arial" w:hAnsi="Arial" w:cs="Arial"/>
      <w:b/>
      <w:color w:val="808080"/>
      <w:sz w:val="18"/>
      <w:szCs w:val="18"/>
    </w:rPr>
  </w:style>
  <w:style w:type="paragraph" w:customStyle="1" w:styleId="EventInformal-Graphic">
    <w:name w:val="Event Informal - Graphic"/>
    <w:next w:val="EventInformal-SubTitle"/>
    <w:autoRedefine/>
    <w:rsid w:val="00802B28"/>
    <w:pPr>
      <w:pBdr>
        <w:left w:val="dashed" w:sz="8" w:space="10" w:color="808080"/>
        <w:right w:val="dashed" w:sz="8" w:space="10" w:color="808080"/>
      </w:pBdr>
      <w:spacing w:after="120"/>
      <w:ind w:left="397" w:right="397"/>
      <w:jc w:val="center"/>
    </w:pPr>
    <w:rPr>
      <w:rFonts w:ascii="Comic Sans MS" w:hAnsi="Comic Sans MS"/>
      <w:sz w:val="24"/>
      <w:szCs w:val="24"/>
    </w:rPr>
  </w:style>
  <w:style w:type="paragraph" w:customStyle="1" w:styleId="EventFormal-Graphic">
    <w:name w:val="Event Formal - Graphic"/>
    <w:next w:val="EventFormal-SubTitle"/>
    <w:autoRedefine/>
    <w:rsid w:val="00AA3930"/>
    <w:pPr>
      <w:pBdr>
        <w:left w:val="single" w:sz="8" w:space="10" w:color="808080"/>
        <w:right w:val="single" w:sz="8" w:space="10" w:color="808080"/>
      </w:pBdr>
      <w:spacing w:after="120"/>
      <w:ind w:left="397" w:right="397"/>
      <w:jc w:val="center"/>
    </w:pPr>
    <w:rPr>
      <w:rFonts w:ascii="Arial" w:hAnsi="Arial"/>
      <w:b/>
      <w:sz w:val="22"/>
      <w:szCs w:val="22"/>
    </w:rPr>
  </w:style>
  <w:style w:type="paragraph" w:customStyle="1" w:styleId="AdvertFormal-Graphic">
    <w:name w:val="Advert Formal - Graphic"/>
    <w:autoRedefine/>
    <w:rsid w:val="005003BC"/>
    <w:pPr>
      <w:pBdr>
        <w:top w:val="single" w:sz="2" w:space="6" w:color="EAEAEA"/>
        <w:left w:val="single" w:sz="2" w:space="10" w:color="EAEAEA"/>
        <w:bottom w:val="single" w:sz="2" w:space="6" w:color="EAEAEA"/>
        <w:right w:val="single" w:sz="2" w:space="10" w:color="EAEAEA"/>
      </w:pBdr>
      <w:shd w:val="clear" w:color="auto" w:fill="EAEAEA"/>
      <w:ind w:left="397" w:right="397"/>
      <w:jc w:val="center"/>
    </w:pPr>
    <w:rPr>
      <w:rFonts w:ascii="Arial" w:hAnsi="Arial" w:cs="Arial"/>
      <w:color w:val="FFFFFF"/>
      <w:sz w:val="24"/>
      <w:szCs w:val="24"/>
    </w:rPr>
  </w:style>
  <w:style w:type="paragraph" w:customStyle="1" w:styleId="AdvertInformal-Graphic">
    <w:name w:val="Advert Informal - Graphic"/>
    <w:next w:val="AdvertInformal-SubTitle"/>
    <w:autoRedefine/>
    <w:rsid w:val="005003BC"/>
    <w:pPr>
      <w:pBdr>
        <w:top w:val="single" w:sz="2" w:space="6" w:color="808080"/>
        <w:left w:val="single" w:sz="2" w:space="10" w:color="808080"/>
        <w:bottom w:val="single" w:sz="2" w:space="6" w:color="808080"/>
        <w:right w:val="single" w:sz="2" w:space="10" w:color="808080"/>
      </w:pBdr>
      <w:shd w:val="clear" w:color="auto" w:fill="808080"/>
      <w:ind w:left="397" w:right="397"/>
      <w:jc w:val="center"/>
    </w:pPr>
    <w:rPr>
      <w:rFonts w:ascii="Comic Sans MS" w:hAnsi="Comic Sans MS" w:cs="Arial"/>
      <w:color w:val="FFFFFF"/>
      <w:sz w:val="24"/>
      <w:szCs w:val="24"/>
    </w:rPr>
  </w:style>
  <w:style w:type="paragraph" w:customStyle="1" w:styleId="Gallery-BodyText">
    <w:name w:val="Gallery - Body Text"/>
    <w:autoRedefine/>
    <w:rsid w:val="000B26C7"/>
    <w:pPr>
      <w:spacing w:before="120" w:after="120" w:line="240" w:lineRule="exact"/>
    </w:pPr>
    <w:rPr>
      <w:rFonts w:ascii="Arial" w:hAnsi="Arial" w:cs="Arial"/>
      <w:sz w:val="18"/>
      <w:szCs w:val="18"/>
    </w:rPr>
  </w:style>
  <w:style w:type="paragraph" w:styleId="BalloonText">
    <w:name w:val="Balloon Text"/>
    <w:basedOn w:val="Normal"/>
    <w:link w:val="BalloonTextChar"/>
    <w:uiPriority w:val="99"/>
    <w:semiHidden/>
    <w:unhideWhenUsed/>
    <w:rsid w:val="0076444A"/>
    <w:rPr>
      <w:rFonts w:ascii="Tahoma" w:hAnsi="Tahoma" w:cs="Tahoma"/>
      <w:sz w:val="16"/>
      <w:szCs w:val="16"/>
    </w:rPr>
  </w:style>
  <w:style w:type="character" w:customStyle="1" w:styleId="BalloonTextChar">
    <w:name w:val="Balloon Text Char"/>
    <w:basedOn w:val="DefaultParagraphFont"/>
    <w:link w:val="BalloonText"/>
    <w:uiPriority w:val="99"/>
    <w:semiHidden/>
    <w:rsid w:val="0076444A"/>
    <w:rPr>
      <w:rFonts w:ascii="Tahoma" w:hAnsi="Tahoma" w:cs="Tahoma"/>
      <w:sz w:val="16"/>
      <w:szCs w:val="16"/>
    </w:rPr>
  </w:style>
  <w:style w:type="character" w:styleId="Hyperlink">
    <w:name w:val="Hyperlink"/>
    <w:basedOn w:val="DefaultParagraphFont"/>
    <w:uiPriority w:val="99"/>
    <w:rsid w:val="007A2AD7"/>
    <w:rPr>
      <w:color w:val="0000FF"/>
      <w:u w:val="single"/>
    </w:rPr>
  </w:style>
  <w:style w:type="character" w:styleId="Strong">
    <w:name w:val="Strong"/>
    <w:basedOn w:val="DefaultParagraphFont"/>
    <w:uiPriority w:val="22"/>
    <w:qFormat/>
    <w:rsid w:val="004952CE"/>
    <w:rPr>
      <w:b/>
      <w:bCs/>
    </w:rPr>
  </w:style>
  <w:style w:type="table" w:styleId="TableGrid">
    <w:name w:val="Table Grid"/>
    <w:basedOn w:val="TableNormal"/>
    <w:rsid w:val="00B26E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cxecx187514520-13122009">
    <w:name w:val="ecxecx187514520-13122009"/>
    <w:basedOn w:val="DefaultParagraphFont"/>
    <w:rsid w:val="0077455E"/>
  </w:style>
  <w:style w:type="character" w:customStyle="1" w:styleId="ecxecxecx859573921-07022010">
    <w:name w:val="ecxecxecx859573921-07022010"/>
    <w:basedOn w:val="DefaultParagraphFont"/>
    <w:rsid w:val="003B0B61"/>
  </w:style>
  <w:style w:type="paragraph" w:styleId="BodyText3">
    <w:name w:val="Body Text 3"/>
    <w:link w:val="BodyText3Char"/>
    <w:uiPriority w:val="99"/>
    <w:rsid w:val="00B058A2"/>
    <w:pPr>
      <w:spacing w:after="180" w:line="264" w:lineRule="auto"/>
    </w:pPr>
    <w:rPr>
      <w:color w:val="000000"/>
      <w:kern w:val="28"/>
    </w:rPr>
  </w:style>
  <w:style w:type="character" w:customStyle="1" w:styleId="BodyText3Char">
    <w:name w:val="Body Text 3 Char"/>
    <w:basedOn w:val="DefaultParagraphFont"/>
    <w:link w:val="BodyText3"/>
    <w:uiPriority w:val="99"/>
    <w:rsid w:val="00B058A2"/>
    <w:rPr>
      <w:color w:val="000000"/>
      <w:kern w:val="28"/>
    </w:rPr>
  </w:style>
  <w:style w:type="paragraph" w:customStyle="1" w:styleId="current">
    <w:name w:val="current"/>
    <w:basedOn w:val="Normal"/>
    <w:rsid w:val="0028766D"/>
    <w:pPr>
      <w:spacing w:before="100" w:beforeAutospacing="1" w:after="100" w:afterAutospacing="1"/>
    </w:pPr>
  </w:style>
  <w:style w:type="paragraph" w:customStyle="1" w:styleId="Default">
    <w:name w:val="Default"/>
    <w:rsid w:val="0028766D"/>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5E0805"/>
    <w:pPr>
      <w:spacing w:after="200" w:line="276" w:lineRule="auto"/>
      <w:ind w:left="720"/>
      <w:contextualSpacing/>
    </w:pPr>
    <w:rPr>
      <w:rFonts w:asciiTheme="minorHAnsi" w:eastAsiaTheme="minorHAnsi" w:hAnsiTheme="minorHAnsi" w:cstheme="minorBidi"/>
      <w:sz w:val="22"/>
      <w:szCs w:val="22"/>
      <w:lang w:eastAsia="en-US"/>
    </w:rPr>
  </w:style>
  <w:style w:type="paragraph" w:styleId="BlockText">
    <w:name w:val="Block Text"/>
    <w:basedOn w:val="Normal"/>
    <w:rsid w:val="00C82719"/>
    <w:pPr>
      <w:tabs>
        <w:tab w:val="left" w:pos="567"/>
      </w:tabs>
      <w:ind w:left="567" w:right="135"/>
    </w:pPr>
    <w:rPr>
      <w:rFonts w:ascii="Arial" w:hAnsi="Arial"/>
      <w:szCs w:val="20"/>
      <w:lang w:eastAsia="en-US"/>
    </w:rPr>
  </w:style>
  <w:style w:type="character" w:customStyle="1" w:styleId="ecxecxecx489111400-29032010">
    <w:name w:val="ecxecxecx489111400-29032010"/>
    <w:basedOn w:val="DefaultParagraphFont"/>
    <w:rsid w:val="00AB0946"/>
  </w:style>
  <w:style w:type="character" w:customStyle="1" w:styleId="ecxecx359344323-19042010">
    <w:name w:val="ecxecx359344323-19042010"/>
    <w:basedOn w:val="DefaultParagraphFont"/>
    <w:rsid w:val="00AB0946"/>
  </w:style>
  <w:style w:type="character" w:customStyle="1" w:styleId="ecxecxecxecxecxecx489111400-29032010">
    <w:name w:val="ecxecxecxecxecxecx489111400-29032010"/>
    <w:basedOn w:val="DefaultParagraphFont"/>
    <w:rsid w:val="00886F4B"/>
  </w:style>
  <w:style w:type="character" w:customStyle="1" w:styleId="ecxecxecx359344323-19042010">
    <w:name w:val="ecxecxecx359344323-19042010"/>
    <w:basedOn w:val="DefaultParagraphFont"/>
    <w:rsid w:val="00E9403B"/>
  </w:style>
  <w:style w:type="paragraph" w:customStyle="1" w:styleId="msotitle3">
    <w:name w:val="msotitle3"/>
    <w:rsid w:val="00D228A9"/>
    <w:rPr>
      <w:b/>
      <w:bCs/>
      <w:color w:val="336666"/>
      <w:kern w:val="28"/>
      <w:sz w:val="44"/>
      <w:szCs w:val="44"/>
    </w:rPr>
  </w:style>
  <w:style w:type="character" w:customStyle="1" w:styleId="ecx698350622-27062010">
    <w:name w:val="ecx698350622-27062010"/>
    <w:basedOn w:val="DefaultParagraphFont"/>
    <w:rsid w:val="007365A6"/>
  </w:style>
  <w:style w:type="character" w:customStyle="1" w:styleId="ecx920293921-27062010">
    <w:name w:val="ecx920293921-27062010"/>
    <w:basedOn w:val="DefaultParagraphFont"/>
    <w:rsid w:val="007365A6"/>
  </w:style>
  <w:style w:type="character" w:customStyle="1" w:styleId="ecxecx698350622-27062010">
    <w:name w:val="ecxecx698350622-27062010"/>
    <w:basedOn w:val="DefaultParagraphFont"/>
    <w:rsid w:val="00C558C6"/>
  </w:style>
  <w:style w:type="character" w:customStyle="1" w:styleId="ecxecx920293921-27062010">
    <w:name w:val="ecxecx920293921-27062010"/>
    <w:basedOn w:val="DefaultParagraphFont"/>
    <w:rsid w:val="00C558C6"/>
  </w:style>
  <w:style w:type="character" w:customStyle="1" w:styleId="apple-style-span">
    <w:name w:val="apple-style-span"/>
    <w:basedOn w:val="DefaultParagraphFont"/>
    <w:rsid w:val="006D7A24"/>
  </w:style>
  <w:style w:type="paragraph" w:styleId="Title">
    <w:name w:val="Title"/>
    <w:basedOn w:val="Normal"/>
    <w:link w:val="TitleChar"/>
    <w:qFormat/>
    <w:rsid w:val="00332606"/>
    <w:pPr>
      <w:jc w:val="center"/>
    </w:pPr>
    <w:rPr>
      <w:rFonts w:ascii="Arial" w:hAnsi="Arial" w:cs="Arial"/>
      <w:u w:val="single"/>
      <w:lang w:val="en-US" w:eastAsia="en-US"/>
    </w:rPr>
  </w:style>
  <w:style w:type="character" w:customStyle="1" w:styleId="TitleChar">
    <w:name w:val="Title Char"/>
    <w:basedOn w:val="DefaultParagraphFont"/>
    <w:link w:val="Title"/>
    <w:rsid w:val="00332606"/>
    <w:rPr>
      <w:rFonts w:ascii="Arial" w:hAnsi="Arial" w:cs="Arial"/>
      <w:sz w:val="24"/>
      <w:szCs w:val="24"/>
      <w:u w:val="single"/>
      <w:lang w:val="en-US" w:eastAsia="en-US"/>
    </w:rPr>
  </w:style>
  <w:style w:type="paragraph" w:styleId="PlainText">
    <w:name w:val="Plain Text"/>
    <w:basedOn w:val="Normal"/>
    <w:link w:val="PlainTextChar"/>
    <w:uiPriority w:val="99"/>
    <w:unhideWhenUsed/>
    <w:rsid w:val="00066E8A"/>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66E8A"/>
    <w:rPr>
      <w:rFonts w:ascii="Consolas" w:eastAsiaTheme="minorHAnsi" w:hAnsi="Consolas" w:cstheme="minorBidi"/>
      <w:sz w:val="21"/>
      <w:szCs w:val="21"/>
      <w:lang w:eastAsia="en-US"/>
    </w:rPr>
  </w:style>
  <w:style w:type="character" w:styleId="Emphasis">
    <w:name w:val="Emphasis"/>
    <w:basedOn w:val="DefaultParagraphFont"/>
    <w:uiPriority w:val="20"/>
    <w:qFormat/>
    <w:rsid w:val="002772C4"/>
    <w:rPr>
      <w:i/>
      <w:iCs/>
    </w:rPr>
  </w:style>
  <w:style w:type="paragraph" w:styleId="NormalWeb">
    <w:name w:val="Normal (Web)"/>
    <w:basedOn w:val="Normal"/>
    <w:uiPriority w:val="99"/>
    <w:unhideWhenUsed/>
    <w:rsid w:val="00BB641B"/>
  </w:style>
  <w:style w:type="paragraph" w:customStyle="1" w:styleId="yiv452976623msonormal">
    <w:name w:val="yiv452976623msonormal"/>
    <w:basedOn w:val="Normal"/>
    <w:rsid w:val="00DB4E37"/>
    <w:pPr>
      <w:spacing w:before="100" w:beforeAutospacing="1" w:after="100" w:afterAutospacing="1"/>
    </w:pPr>
  </w:style>
  <w:style w:type="paragraph" w:styleId="NoSpacing">
    <w:name w:val="No Spacing"/>
    <w:uiPriority w:val="1"/>
    <w:qFormat/>
    <w:rsid w:val="004C7003"/>
    <w:rPr>
      <w:rFonts w:ascii="Calibri" w:eastAsia="Calibri" w:hAnsi="Calibri"/>
      <w:sz w:val="22"/>
      <w:szCs w:val="22"/>
      <w:lang w:eastAsia="en-US"/>
    </w:rPr>
  </w:style>
  <w:style w:type="character" w:customStyle="1" w:styleId="ecxapple-style-span">
    <w:name w:val="ecxapple-style-span"/>
    <w:basedOn w:val="DefaultParagraphFont"/>
    <w:rsid w:val="009057B3"/>
  </w:style>
  <w:style w:type="character" w:customStyle="1" w:styleId="screen-namescreen-name-tjpspandcpill">
    <w:name w:val="screen-namescreen-name-tjpspandcpill"/>
    <w:basedOn w:val="DefaultParagraphFont"/>
    <w:rsid w:val="00BF26D5"/>
  </w:style>
  <w:style w:type="character" w:customStyle="1" w:styleId="ecx178442922-21032011">
    <w:name w:val="ecx178442922-21032011"/>
    <w:basedOn w:val="DefaultParagraphFont"/>
    <w:rsid w:val="000540B9"/>
  </w:style>
  <w:style w:type="character" w:customStyle="1" w:styleId="ecxscreen-namescreen-name-tjpspandcpill">
    <w:name w:val="ecxscreen-namescreen-name-tjpspandcpill"/>
    <w:basedOn w:val="DefaultParagraphFont"/>
    <w:rsid w:val="000540B9"/>
  </w:style>
  <w:style w:type="character" w:customStyle="1" w:styleId="listbody">
    <w:name w:val="listbody"/>
    <w:basedOn w:val="DefaultParagraphFont"/>
    <w:rsid w:val="00CF34B7"/>
  </w:style>
  <w:style w:type="character" w:customStyle="1" w:styleId="ecx796360822-31012011">
    <w:name w:val="ecx796360822-31012011"/>
    <w:basedOn w:val="DefaultParagraphFont"/>
    <w:rsid w:val="009C38DE"/>
  </w:style>
  <w:style w:type="table" w:customStyle="1" w:styleId="TableGrid1">
    <w:name w:val="Table Grid1"/>
    <w:basedOn w:val="TableNormal"/>
    <w:next w:val="TableGrid"/>
    <w:uiPriority w:val="59"/>
    <w:rsid w:val="00366BDB"/>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5Char">
    <w:name w:val="Heading 5 Char"/>
    <w:basedOn w:val="DefaultParagraphFont"/>
    <w:link w:val="Heading5"/>
    <w:uiPriority w:val="9"/>
    <w:semiHidden/>
    <w:rsid w:val="00A40AC5"/>
    <w:rPr>
      <w:rFonts w:asciiTheme="majorHAnsi" w:eastAsiaTheme="majorEastAsia" w:hAnsiTheme="majorHAnsi" w:cstheme="majorBidi"/>
      <w:color w:val="243F60" w:themeColor="accent1" w:themeShade="7F"/>
      <w:sz w:val="24"/>
      <w:szCs w:val="24"/>
    </w:rPr>
  </w:style>
  <w:style w:type="character" w:customStyle="1" w:styleId="apple-tab-span">
    <w:name w:val="apple-tab-span"/>
    <w:basedOn w:val="DefaultParagraphFont"/>
    <w:rsid w:val="007B6240"/>
  </w:style>
  <w:style w:type="paragraph" w:customStyle="1" w:styleId="ecxmsonormal">
    <w:name w:val="ecxmsonormal"/>
    <w:basedOn w:val="Normal"/>
    <w:rsid w:val="008F2D75"/>
    <w:pPr>
      <w:spacing w:after="324"/>
    </w:pPr>
    <w:rPr>
      <w:lang w:val="en-US" w:eastAsia="en-US"/>
    </w:rPr>
  </w:style>
  <w:style w:type="paragraph" w:customStyle="1" w:styleId="xmsonormal">
    <w:name w:val="x_msonormal"/>
    <w:basedOn w:val="Normal"/>
    <w:rsid w:val="00AE7E94"/>
  </w:style>
  <w:style w:type="character" w:customStyle="1" w:styleId="HeaderChar">
    <w:name w:val="Header Char"/>
    <w:link w:val="Header"/>
    <w:uiPriority w:val="99"/>
    <w:rsid w:val="006C2059"/>
    <w:rPr>
      <w:sz w:val="24"/>
      <w:szCs w:val="24"/>
    </w:rPr>
  </w:style>
  <w:style w:type="character" w:customStyle="1" w:styleId="apple-converted-space">
    <w:name w:val="apple-converted-space"/>
    <w:basedOn w:val="DefaultParagraphFont"/>
    <w:rsid w:val="00342230"/>
  </w:style>
  <w:style w:type="character" w:customStyle="1" w:styleId="bc">
    <w:name w:val="bc"/>
    <w:basedOn w:val="DefaultParagraphFont"/>
    <w:rsid w:val="001437BD"/>
  </w:style>
  <w:style w:type="character" w:styleId="HTMLCite">
    <w:name w:val="HTML Cite"/>
    <w:basedOn w:val="DefaultParagraphFont"/>
    <w:uiPriority w:val="99"/>
    <w:semiHidden/>
    <w:unhideWhenUsed/>
    <w:rsid w:val="001437BD"/>
    <w:rPr>
      <w:i/>
      <w:iCs/>
    </w:rPr>
  </w:style>
  <w:style w:type="character" w:customStyle="1" w:styleId="Heading2Char">
    <w:name w:val="Heading 2 Char"/>
    <w:basedOn w:val="DefaultParagraphFont"/>
    <w:link w:val="Heading2"/>
    <w:rsid w:val="00993CB0"/>
    <w:rPr>
      <w:rFonts w:ascii="Arial" w:hAnsi="Arial" w:cs="Arial"/>
      <w:b/>
      <w:bCs/>
      <w:i/>
      <w:iCs/>
      <w:sz w:val="28"/>
      <w:szCs w:val="28"/>
    </w:rPr>
  </w:style>
  <w:style w:type="character" w:customStyle="1" w:styleId="usercontent">
    <w:name w:val="usercontent"/>
    <w:basedOn w:val="DefaultParagraphFont"/>
    <w:rsid w:val="00D36977"/>
  </w:style>
  <w:style w:type="character" w:customStyle="1" w:styleId="uficommentbody">
    <w:name w:val="uficommentbody"/>
    <w:rsid w:val="00D36977"/>
  </w:style>
  <w:style w:type="table" w:customStyle="1" w:styleId="TableGrid2">
    <w:name w:val="Table Grid2"/>
    <w:basedOn w:val="TableNormal"/>
    <w:next w:val="TableGrid"/>
    <w:uiPriority w:val="59"/>
    <w:rsid w:val="0094439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611F19"/>
    <w:pPr>
      <w:spacing w:after="120"/>
    </w:pPr>
  </w:style>
  <w:style w:type="character" w:customStyle="1" w:styleId="BodyTextChar">
    <w:name w:val="Body Text Char"/>
    <w:basedOn w:val="DefaultParagraphFont"/>
    <w:link w:val="BodyText"/>
    <w:uiPriority w:val="99"/>
    <w:semiHidden/>
    <w:rsid w:val="00611F19"/>
    <w:rPr>
      <w:sz w:val="24"/>
      <w:szCs w:val="24"/>
    </w:rPr>
  </w:style>
  <w:style w:type="paragraph" w:customStyle="1" w:styleId="DSRBodyCopy">
    <w:name w:val="DSR Body Copy"/>
    <w:basedOn w:val="Normal"/>
    <w:rsid w:val="00C67BAE"/>
    <w:pPr>
      <w:spacing w:before="120"/>
    </w:pPr>
    <w:rPr>
      <w:rFonts w:ascii="Arial" w:eastAsia="Times" w:hAnsi="Arial"/>
      <w:sz w:val="22"/>
      <w:szCs w:val="20"/>
      <w:lang w:val="en-US" w:eastAsia="en-US"/>
    </w:rPr>
  </w:style>
  <w:style w:type="paragraph" w:customStyle="1" w:styleId="DefaultText">
    <w:name w:val="Default Text"/>
    <w:basedOn w:val="Normal"/>
    <w:rsid w:val="00A80A77"/>
    <w:pPr>
      <w:jc w:val="both"/>
    </w:pPr>
    <w:rPr>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44404">
      <w:bodyDiv w:val="1"/>
      <w:marLeft w:val="0"/>
      <w:marRight w:val="0"/>
      <w:marTop w:val="0"/>
      <w:marBottom w:val="0"/>
      <w:divBdr>
        <w:top w:val="none" w:sz="0" w:space="0" w:color="auto"/>
        <w:left w:val="none" w:sz="0" w:space="0" w:color="auto"/>
        <w:bottom w:val="none" w:sz="0" w:space="0" w:color="auto"/>
        <w:right w:val="none" w:sz="0" w:space="0" w:color="auto"/>
      </w:divBdr>
      <w:divsChild>
        <w:div w:id="47606034">
          <w:marLeft w:val="0"/>
          <w:marRight w:val="0"/>
          <w:marTop w:val="0"/>
          <w:marBottom w:val="0"/>
          <w:divBdr>
            <w:top w:val="none" w:sz="0" w:space="0" w:color="auto"/>
            <w:left w:val="none" w:sz="0" w:space="0" w:color="auto"/>
            <w:bottom w:val="none" w:sz="0" w:space="0" w:color="auto"/>
            <w:right w:val="none" w:sz="0" w:space="0" w:color="auto"/>
          </w:divBdr>
          <w:divsChild>
            <w:div w:id="1399743718">
              <w:marLeft w:val="0"/>
              <w:marRight w:val="0"/>
              <w:marTop w:val="0"/>
              <w:marBottom w:val="0"/>
              <w:divBdr>
                <w:top w:val="none" w:sz="0" w:space="0" w:color="auto"/>
                <w:left w:val="none" w:sz="0" w:space="0" w:color="auto"/>
                <w:bottom w:val="none" w:sz="0" w:space="0" w:color="auto"/>
                <w:right w:val="none" w:sz="0" w:space="0" w:color="auto"/>
              </w:divBdr>
              <w:divsChild>
                <w:div w:id="586841266">
                  <w:marLeft w:val="0"/>
                  <w:marRight w:val="0"/>
                  <w:marTop w:val="0"/>
                  <w:marBottom w:val="0"/>
                  <w:divBdr>
                    <w:top w:val="none" w:sz="0" w:space="0" w:color="auto"/>
                    <w:left w:val="none" w:sz="0" w:space="0" w:color="auto"/>
                    <w:bottom w:val="none" w:sz="0" w:space="0" w:color="auto"/>
                    <w:right w:val="none" w:sz="0" w:space="0" w:color="auto"/>
                  </w:divBdr>
                  <w:divsChild>
                    <w:div w:id="1774738546">
                      <w:marLeft w:val="0"/>
                      <w:marRight w:val="0"/>
                      <w:marTop w:val="0"/>
                      <w:marBottom w:val="0"/>
                      <w:divBdr>
                        <w:top w:val="none" w:sz="0" w:space="0" w:color="auto"/>
                        <w:left w:val="none" w:sz="0" w:space="0" w:color="auto"/>
                        <w:bottom w:val="none" w:sz="0" w:space="0" w:color="auto"/>
                        <w:right w:val="none" w:sz="0" w:space="0" w:color="auto"/>
                      </w:divBdr>
                    </w:div>
                    <w:div w:id="593175054">
                      <w:marLeft w:val="0"/>
                      <w:marRight w:val="0"/>
                      <w:marTop w:val="0"/>
                      <w:marBottom w:val="0"/>
                      <w:divBdr>
                        <w:top w:val="none" w:sz="0" w:space="0" w:color="auto"/>
                        <w:left w:val="none" w:sz="0" w:space="0" w:color="auto"/>
                        <w:bottom w:val="none" w:sz="0" w:space="0" w:color="auto"/>
                        <w:right w:val="none" w:sz="0" w:space="0" w:color="auto"/>
                      </w:divBdr>
                    </w:div>
                    <w:div w:id="2101413757">
                      <w:marLeft w:val="0"/>
                      <w:marRight w:val="0"/>
                      <w:marTop w:val="0"/>
                      <w:marBottom w:val="0"/>
                      <w:divBdr>
                        <w:top w:val="none" w:sz="0" w:space="0" w:color="auto"/>
                        <w:left w:val="none" w:sz="0" w:space="0" w:color="auto"/>
                        <w:bottom w:val="none" w:sz="0" w:space="0" w:color="auto"/>
                        <w:right w:val="none" w:sz="0" w:space="0" w:color="auto"/>
                      </w:divBdr>
                    </w:div>
                    <w:div w:id="1376471545">
                      <w:marLeft w:val="0"/>
                      <w:marRight w:val="0"/>
                      <w:marTop w:val="0"/>
                      <w:marBottom w:val="0"/>
                      <w:divBdr>
                        <w:top w:val="none" w:sz="0" w:space="0" w:color="auto"/>
                        <w:left w:val="none" w:sz="0" w:space="0" w:color="auto"/>
                        <w:bottom w:val="none" w:sz="0" w:space="0" w:color="auto"/>
                        <w:right w:val="none" w:sz="0" w:space="0" w:color="auto"/>
                      </w:divBdr>
                    </w:div>
                    <w:div w:id="2071076911">
                      <w:marLeft w:val="0"/>
                      <w:marRight w:val="0"/>
                      <w:marTop w:val="0"/>
                      <w:marBottom w:val="0"/>
                      <w:divBdr>
                        <w:top w:val="none" w:sz="0" w:space="0" w:color="auto"/>
                        <w:left w:val="none" w:sz="0" w:space="0" w:color="auto"/>
                        <w:bottom w:val="none" w:sz="0" w:space="0" w:color="auto"/>
                        <w:right w:val="none" w:sz="0" w:space="0" w:color="auto"/>
                      </w:divBdr>
                    </w:div>
                    <w:div w:id="960383887">
                      <w:marLeft w:val="0"/>
                      <w:marRight w:val="0"/>
                      <w:marTop w:val="0"/>
                      <w:marBottom w:val="0"/>
                      <w:divBdr>
                        <w:top w:val="none" w:sz="0" w:space="0" w:color="auto"/>
                        <w:left w:val="none" w:sz="0" w:space="0" w:color="auto"/>
                        <w:bottom w:val="none" w:sz="0" w:space="0" w:color="auto"/>
                        <w:right w:val="none" w:sz="0" w:space="0" w:color="auto"/>
                      </w:divBdr>
                    </w:div>
                    <w:div w:id="1363363273">
                      <w:marLeft w:val="0"/>
                      <w:marRight w:val="0"/>
                      <w:marTop w:val="0"/>
                      <w:marBottom w:val="0"/>
                      <w:divBdr>
                        <w:top w:val="none" w:sz="0" w:space="0" w:color="auto"/>
                        <w:left w:val="none" w:sz="0" w:space="0" w:color="auto"/>
                        <w:bottom w:val="none" w:sz="0" w:space="0" w:color="auto"/>
                        <w:right w:val="none" w:sz="0" w:space="0" w:color="auto"/>
                      </w:divBdr>
                    </w:div>
                    <w:div w:id="139824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97979">
      <w:bodyDiv w:val="1"/>
      <w:marLeft w:val="0"/>
      <w:marRight w:val="0"/>
      <w:marTop w:val="0"/>
      <w:marBottom w:val="0"/>
      <w:divBdr>
        <w:top w:val="none" w:sz="0" w:space="0" w:color="auto"/>
        <w:left w:val="none" w:sz="0" w:space="0" w:color="auto"/>
        <w:bottom w:val="none" w:sz="0" w:space="0" w:color="auto"/>
        <w:right w:val="none" w:sz="0" w:space="0" w:color="auto"/>
      </w:divBdr>
      <w:divsChild>
        <w:div w:id="2111512495">
          <w:marLeft w:val="0"/>
          <w:marRight w:val="0"/>
          <w:marTop w:val="0"/>
          <w:marBottom w:val="0"/>
          <w:divBdr>
            <w:top w:val="none" w:sz="0" w:space="0" w:color="auto"/>
            <w:left w:val="none" w:sz="0" w:space="0" w:color="auto"/>
            <w:bottom w:val="none" w:sz="0" w:space="0" w:color="auto"/>
            <w:right w:val="none" w:sz="0" w:space="0" w:color="auto"/>
          </w:divBdr>
          <w:divsChild>
            <w:div w:id="1878157689">
              <w:marLeft w:val="0"/>
              <w:marRight w:val="0"/>
              <w:marTop w:val="0"/>
              <w:marBottom w:val="0"/>
              <w:divBdr>
                <w:top w:val="none" w:sz="0" w:space="0" w:color="auto"/>
                <w:left w:val="none" w:sz="0" w:space="0" w:color="auto"/>
                <w:bottom w:val="none" w:sz="0" w:space="0" w:color="auto"/>
                <w:right w:val="none" w:sz="0" w:space="0" w:color="auto"/>
              </w:divBdr>
              <w:divsChild>
                <w:div w:id="1144128268">
                  <w:marLeft w:val="0"/>
                  <w:marRight w:val="0"/>
                  <w:marTop w:val="0"/>
                  <w:marBottom w:val="0"/>
                  <w:divBdr>
                    <w:top w:val="none" w:sz="0" w:space="0" w:color="auto"/>
                    <w:left w:val="none" w:sz="0" w:space="0" w:color="auto"/>
                    <w:bottom w:val="none" w:sz="0" w:space="0" w:color="auto"/>
                    <w:right w:val="none" w:sz="0" w:space="0" w:color="auto"/>
                  </w:divBdr>
                  <w:divsChild>
                    <w:div w:id="724180972">
                      <w:marLeft w:val="0"/>
                      <w:marRight w:val="0"/>
                      <w:marTop w:val="0"/>
                      <w:marBottom w:val="0"/>
                      <w:divBdr>
                        <w:top w:val="none" w:sz="0" w:space="0" w:color="auto"/>
                        <w:left w:val="none" w:sz="0" w:space="0" w:color="auto"/>
                        <w:bottom w:val="none" w:sz="0" w:space="0" w:color="auto"/>
                        <w:right w:val="none" w:sz="0" w:space="0" w:color="auto"/>
                      </w:divBdr>
                      <w:divsChild>
                        <w:div w:id="2132817238">
                          <w:marLeft w:val="0"/>
                          <w:marRight w:val="0"/>
                          <w:marTop w:val="0"/>
                          <w:marBottom w:val="0"/>
                          <w:divBdr>
                            <w:top w:val="none" w:sz="0" w:space="0" w:color="auto"/>
                            <w:left w:val="none" w:sz="0" w:space="0" w:color="auto"/>
                            <w:bottom w:val="none" w:sz="0" w:space="0" w:color="auto"/>
                            <w:right w:val="none" w:sz="0" w:space="0" w:color="auto"/>
                          </w:divBdr>
                          <w:divsChild>
                            <w:div w:id="190076577">
                              <w:marLeft w:val="0"/>
                              <w:marRight w:val="0"/>
                              <w:marTop w:val="0"/>
                              <w:marBottom w:val="0"/>
                              <w:divBdr>
                                <w:top w:val="none" w:sz="0" w:space="0" w:color="auto"/>
                                <w:left w:val="none" w:sz="0" w:space="0" w:color="auto"/>
                                <w:bottom w:val="none" w:sz="0" w:space="0" w:color="auto"/>
                                <w:right w:val="none" w:sz="0" w:space="0" w:color="auto"/>
                              </w:divBdr>
                              <w:divsChild>
                                <w:div w:id="1206406940">
                                  <w:marLeft w:val="0"/>
                                  <w:marRight w:val="0"/>
                                  <w:marTop w:val="0"/>
                                  <w:marBottom w:val="0"/>
                                  <w:divBdr>
                                    <w:top w:val="none" w:sz="0" w:space="0" w:color="auto"/>
                                    <w:left w:val="none" w:sz="0" w:space="0" w:color="auto"/>
                                    <w:bottom w:val="none" w:sz="0" w:space="0" w:color="auto"/>
                                    <w:right w:val="none" w:sz="0" w:space="0" w:color="auto"/>
                                  </w:divBdr>
                                  <w:divsChild>
                                    <w:div w:id="1728145754">
                                      <w:marLeft w:val="0"/>
                                      <w:marRight w:val="0"/>
                                      <w:marTop w:val="0"/>
                                      <w:marBottom w:val="0"/>
                                      <w:divBdr>
                                        <w:top w:val="none" w:sz="0" w:space="0" w:color="auto"/>
                                        <w:left w:val="none" w:sz="0" w:space="0" w:color="auto"/>
                                        <w:bottom w:val="none" w:sz="0" w:space="0" w:color="auto"/>
                                        <w:right w:val="none" w:sz="0" w:space="0" w:color="auto"/>
                                      </w:divBdr>
                                      <w:divsChild>
                                        <w:div w:id="325977371">
                                          <w:marLeft w:val="0"/>
                                          <w:marRight w:val="0"/>
                                          <w:marTop w:val="0"/>
                                          <w:marBottom w:val="0"/>
                                          <w:divBdr>
                                            <w:top w:val="none" w:sz="0" w:space="0" w:color="auto"/>
                                            <w:left w:val="none" w:sz="0" w:space="0" w:color="auto"/>
                                            <w:bottom w:val="none" w:sz="0" w:space="0" w:color="auto"/>
                                            <w:right w:val="none" w:sz="0" w:space="0" w:color="auto"/>
                                          </w:divBdr>
                                          <w:divsChild>
                                            <w:div w:id="919749217">
                                              <w:marLeft w:val="0"/>
                                              <w:marRight w:val="0"/>
                                              <w:marTop w:val="0"/>
                                              <w:marBottom w:val="0"/>
                                              <w:divBdr>
                                                <w:top w:val="none" w:sz="0" w:space="0" w:color="auto"/>
                                                <w:left w:val="none" w:sz="0" w:space="0" w:color="auto"/>
                                                <w:bottom w:val="none" w:sz="0" w:space="0" w:color="auto"/>
                                                <w:right w:val="none" w:sz="0" w:space="0" w:color="auto"/>
                                              </w:divBdr>
                                              <w:divsChild>
                                                <w:div w:id="2040081239">
                                                  <w:marLeft w:val="0"/>
                                                  <w:marRight w:val="0"/>
                                                  <w:marTop w:val="0"/>
                                                  <w:marBottom w:val="0"/>
                                                  <w:divBdr>
                                                    <w:top w:val="none" w:sz="0" w:space="0" w:color="auto"/>
                                                    <w:left w:val="none" w:sz="0" w:space="0" w:color="auto"/>
                                                    <w:bottom w:val="none" w:sz="0" w:space="0" w:color="auto"/>
                                                    <w:right w:val="none" w:sz="0" w:space="0" w:color="auto"/>
                                                  </w:divBdr>
                                                  <w:divsChild>
                                                    <w:div w:id="1703171354">
                                                      <w:marLeft w:val="0"/>
                                                      <w:marRight w:val="0"/>
                                                      <w:marTop w:val="0"/>
                                                      <w:marBottom w:val="0"/>
                                                      <w:divBdr>
                                                        <w:top w:val="none" w:sz="0" w:space="0" w:color="auto"/>
                                                        <w:left w:val="none" w:sz="0" w:space="0" w:color="auto"/>
                                                        <w:bottom w:val="none" w:sz="0" w:space="0" w:color="auto"/>
                                                        <w:right w:val="none" w:sz="0" w:space="0" w:color="auto"/>
                                                      </w:divBdr>
                                                      <w:divsChild>
                                                        <w:div w:id="2069256865">
                                                          <w:marLeft w:val="0"/>
                                                          <w:marRight w:val="0"/>
                                                          <w:marTop w:val="0"/>
                                                          <w:marBottom w:val="0"/>
                                                          <w:divBdr>
                                                            <w:top w:val="none" w:sz="0" w:space="0" w:color="auto"/>
                                                            <w:left w:val="none" w:sz="0" w:space="0" w:color="auto"/>
                                                            <w:bottom w:val="none" w:sz="0" w:space="0" w:color="auto"/>
                                                            <w:right w:val="none" w:sz="0" w:space="0" w:color="auto"/>
                                                          </w:divBdr>
                                                          <w:divsChild>
                                                            <w:div w:id="772676089">
                                                              <w:marLeft w:val="0"/>
                                                              <w:marRight w:val="0"/>
                                                              <w:marTop w:val="0"/>
                                                              <w:marBottom w:val="0"/>
                                                              <w:divBdr>
                                                                <w:top w:val="none" w:sz="0" w:space="0" w:color="auto"/>
                                                                <w:left w:val="none" w:sz="0" w:space="0" w:color="auto"/>
                                                                <w:bottom w:val="none" w:sz="0" w:space="0" w:color="auto"/>
                                                                <w:right w:val="none" w:sz="0" w:space="0" w:color="auto"/>
                                                              </w:divBdr>
                                                              <w:divsChild>
                                                                <w:div w:id="1863008251">
                                                                  <w:marLeft w:val="0"/>
                                                                  <w:marRight w:val="0"/>
                                                                  <w:marTop w:val="0"/>
                                                                  <w:marBottom w:val="0"/>
                                                                  <w:divBdr>
                                                                    <w:top w:val="none" w:sz="0" w:space="0" w:color="auto"/>
                                                                    <w:left w:val="none" w:sz="0" w:space="0" w:color="auto"/>
                                                                    <w:bottom w:val="none" w:sz="0" w:space="0" w:color="auto"/>
                                                                    <w:right w:val="none" w:sz="0" w:space="0" w:color="auto"/>
                                                                  </w:divBdr>
                                                                  <w:divsChild>
                                                                    <w:div w:id="1326861670">
                                                                      <w:marLeft w:val="0"/>
                                                                      <w:marRight w:val="0"/>
                                                                      <w:marTop w:val="0"/>
                                                                      <w:marBottom w:val="0"/>
                                                                      <w:divBdr>
                                                                        <w:top w:val="none" w:sz="0" w:space="0" w:color="auto"/>
                                                                        <w:left w:val="none" w:sz="0" w:space="0" w:color="auto"/>
                                                                        <w:bottom w:val="none" w:sz="0" w:space="0" w:color="auto"/>
                                                                        <w:right w:val="none" w:sz="0" w:space="0" w:color="auto"/>
                                                                      </w:divBdr>
                                                                      <w:divsChild>
                                                                        <w:div w:id="772243170">
                                                                          <w:marLeft w:val="0"/>
                                                                          <w:marRight w:val="0"/>
                                                                          <w:marTop w:val="0"/>
                                                                          <w:marBottom w:val="0"/>
                                                                          <w:divBdr>
                                                                            <w:top w:val="none" w:sz="0" w:space="0" w:color="auto"/>
                                                                            <w:left w:val="none" w:sz="0" w:space="0" w:color="auto"/>
                                                                            <w:bottom w:val="none" w:sz="0" w:space="0" w:color="auto"/>
                                                                            <w:right w:val="none" w:sz="0" w:space="0" w:color="auto"/>
                                                                          </w:divBdr>
                                                                          <w:divsChild>
                                                                            <w:div w:id="217134915">
                                                                              <w:marLeft w:val="0"/>
                                                                              <w:marRight w:val="0"/>
                                                                              <w:marTop w:val="0"/>
                                                                              <w:marBottom w:val="0"/>
                                                                              <w:divBdr>
                                                                                <w:top w:val="none" w:sz="0" w:space="0" w:color="auto"/>
                                                                                <w:left w:val="none" w:sz="0" w:space="0" w:color="auto"/>
                                                                                <w:bottom w:val="none" w:sz="0" w:space="0" w:color="auto"/>
                                                                                <w:right w:val="none" w:sz="0" w:space="0" w:color="auto"/>
                                                                              </w:divBdr>
                                                                              <w:divsChild>
                                                                                <w:div w:id="1375154203">
                                                                                  <w:marLeft w:val="0"/>
                                                                                  <w:marRight w:val="0"/>
                                                                                  <w:marTop w:val="0"/>
                                                                                  <w:marBottom w:val="0"/>
                                                                                  <w:divBdr>
                                                                                    <w:top w:val="none" w:sz="0" w:space="0" w:color="auto"/>
                                                                                    <w:left w:val="none" w:sz="0" w:space="0" w:color="auto"/>
                                                                                    <w:bottom w:val="none" w:sz="0" w:space="0" w:color="auto"/>
                                                                                    <w:right w:val="none" w:sz="0" w:space="0" w:color="auto"/>
                                                                                  </w:divBdr>
                                                                                  <w:divsChild>
                                                                                    <w:div w:id="166790373">
                                                                                      <w:marLeft w:val="0"/>
                                                                                      <w:marRight w:val="0"/>
                                                                                      <w:marTop w:val="0"/>
                                                                                      <w:marBottom w:val="0"/>
                                                                                      <w:divBdr>
                                                                                        <w:top w:val="none" w:sz="0" w:space="0" w:color="auto"/>
                                                                                        <w:left w:val="none" w:sz="0" w:space="0" w:color="auto"/>
                                                                                        <w:bottom w:val="none" w:sz="0" w:space="0" w:color="auto"/>
                                                                                        <w:right w:val="none" w:sz="0" w:space="0" w:color="auto"/>
                                                                                      </w:divBdr>
                                                                                      <w:divsChild>
                                                                                        <w:div w:id="679350684">
                                                                                          <w:marLeft w:val="0"/>
                                                                                          <w:marRight w:val="0"/>
                                                                                          <w:marTop w:val="0"/>
                                                                                          <w:marBottom w:val="0"/>
                                                                                          <w:divBdr>
                                                                                            <w:top w:val="none" w:sz="0" w:space="0" w:color="auto"/>
                                                                                            <w:left w:val="none" w:sz="0" w:space="0" w:color="auto"/>
                                                                                            <w:bottom w:val="none" w:sz="0" w:space="0" w:color="auto"/>
                                                                                            <w:right w:val="none" w:sz="0" w:space="0" w:color="auto"/>
                                                                                          </w:divBdr>
                                                                                          <w:divsChild>
                                                                                            <w:div w:id="3363453">
                                                                                              <w:marLeft w:val="0"/>
                                                                                              <w:marRight w:val="0"/>
                                                                                              <w:marTop w:val="0"/>
                                                                                              <w:marBottom w:val="0"/>
                                                                                              <w:divBdr>
                                                                                                <w:top w:val="none" w:sz="0" w:space="0" w:color="auto"/>
                                                                                                <w:left w:val="none" w:sz="0" w:space="0" w:color="auto"/>
                                                                                                <w:bottom w:val="none" w:sz="0" w:space="0" w:color="auto"/>
                                                                                                <w:right w:val="none" w:sz="0" w:space="0" w:color="auto"/>
                                                                                              </w:divBdr>
                                                                                              <w:divsChild>
                                                                                                <w:div w:id="15816767">
                                                                                                  <w:marLeft w:val="0"/>
                                                                                                  <w:marRight w:val="0"/>
                                                                                                  <w:marTop w:val="0"/>
                                                                                                  <w:marBottom w:val="0"/>
                                                                                                  <w:divBdr>
                                                                                                    <w:top w:val="none" w:sz="0" w:space="0" w:color="auto"/>
                                                                                                    <w:left w:val="none" w:sz="0" w:space="0" w:color="auto"/>
                                                                                                    <w:bottom w:val="none" w:sz="0" w:space="0" w:color="auto"/>
                                                                                                    <w:right w:val="none" w:sz="0" w:space="0" w:color="auto"/>
                                                                                                  </w:divBdr>
                                                                                                  <w:divsChild>
                                                                                                    <w:div w:id="392898089">
                                                                                                      <w:marLeft w:val="0"/>
                                                                                                      <w:marRight w:val="0"/>
                                                                                                      <w:marTop w:val="0"/>
                                                                                                      <w:marBottom w:val="0"/>
                                                                                                      <w:divBdr>
                                                                                                        <w:top w:val="none" w:sz="0" w:space="0" w:color="auto"/>
                                                                                                        <w:left w:val="none" w:sz="0" w:space="0" w:color="auto"/>
                                                                                                        <w:bottom w:val="none" w:sz="0" w:space="0" w:color="auto"/>
                                                                                                        <w:right w:val="none" w:sz="0" w:space="0" w:color="auto"/>
                                                                                                      </w:divBdr>
                                                                                                      <w:divsChild>
                                                                                                        <w:div w:id="1050963356">
                                                                                                          <w:marLeft w:val="0"/>
                                                                                                          <w:marRight w:val="0"/>
                                                                                                          <w:marTop w:val="0"/>
                                                                                                          <w:marBottom w:val="0"/>
                                                                                                          <w:divBdr>
                                                                                                            <w:top w:val="none" w:sz="0" w:space="0" w:color="auto"/>
                                                                                                            <w:left w:val="none" w:sz="0" w:space="0" w:color="auto"/>
                                                                                                            <w:bottom w:val="none" w:sz="0" w:space="0" w:color="auto"/>
                                                                                                            <w:right w:val="none" w:sz="0" w:space="0" w:color="auto"/>
                                                                                                          </w:divBdr>
                                                                                                          <w:divsChild>
                                                                                                            <w:div w:id="935284303">
                                                                                                              <w:marLeft w:val="0"/>
                                                                                                              <w:marRight w:val="0"/>
                                                                                                              <w:marTop w:val="0"/>
                                                                                                              <w:marBottom w:val="0"/>
                                                                                                              <w:divBdr>
                                                                                                                <w:top w:val="none" w:sz="0" w:space="0" w:color="auto"/>
                                                                                                                <w:left w:val="none" w:sz="0" w:space="0" w:color="auto"/>
                                                                                                                <w:bottom w:val="none" w:sz="0" w:space="0" w:color="auto"/>
                                                                                                                <w:right w:val="none" w:sz="0" w:space="0" w:color="auto"/>
                                                                                                              </w:divBdr>
                                                                                                              <w:divsChild>
                                                                                                                <w:div w:id="1378047123">
                                                                                                                  <w:marLeft w:val="0"/>
                                                                                                                  <w:marRight w:val="0"/>
                                                                                                                  <w:marTop w:val="0"/>
                                                                                                                  <w:marBottom w:val="0"/>
                                                                                                                  <w:divBdr>
                                                                                                                    <w:top w:val="none" w:sz="0" w:space="0" w:color="auto"/>
                                                                                                                    <w:left w:val="none" w:sz="0" w:space="0" w:color="auto"/>
                                                                                                                    <w:bottom w:val="none" w:sz="0" w:space="0" w:color="auto"/>
                                                                                                                    <w:right w:val="none" w:sz="0" w:space="0" w:color="auto"/>
                                                                                                                  </w:divBdr>
                                                                                                                  <w:divsChild>
                                                                                                                    <w:div w:id="621108406">
                                                                                                                      <w:marLeft w:val="0"/>
                                                                                                                      <w:marRight w:val="0"/>
                                                                                                                      <w:marTop w:val="0"/>
                                                                                                                      <w:marBottom w:val="0"/>
                                                                                                                      <w:divBdr>
                                                                                                                        <w:top w:val="none" w:sz="0" w:space="0" w:color="auto"/>
                                                                                                                        <w:left w:val="none" w:sz="0" w:space="0" w:color="auto"/>
                                                                                                                        <w:bottom w:val="none" w:sz="0" w:space="0" w:color="auto"/>
                                                                                                                        <w:right w:val="none" w:sz="0" w:space="0" w:color="auto"/>
                                                                                                                      </w:divBdr>
                                                                                                                      <w:divsChild>
                                                                                                                        <w:div w:id="1962104992">
                                                                                                                          <w:marLeft w:val="0"/>
                                                                                                                          <w:marRight w:val="0"/>
                                                                                                                          <w:marTop w:val="0"/>
                                                                                                                          <w:marBottom w:val="0"/>
                                                                                                                          <w:divBdr>
                                                                                                                            <w:top w:val="none" w:sz="0" w:space="0" w:color="auto"/>
                                                                                                                            <w:left w:val="none" w:sz="0" w:space="0" w:color="auto"/>
                                                                                                                            <w:bottom w:val="none" w:sz="0" w:space="0" w:color="auto"/>
                                                                                                                            <w:right w:val="none" w:sz="0" w:space="0" w:color="auto"/>
                                                                                                                          </w:divBdr>
                                                                                                                          <w:divsChild>
                                                                                                                            <w:div w:id="175072280">
                                                                                                                              <w:marLeft w:val="0"/>
                                                                                                                              <w:marRight w:val="0"/>
                                                                                                                              <w:marTop w:val="0"/>
                                                                                                                              <w:marBottom w:val="0"/>
                                                                                                                              <w:divBdr>
                                                                                                                                <w:top w:val="none" w:sz="0" w:space="0" w:color="auto"/>
                                                                                                                                <w:left w:val="none" w:sz="0" w:space="0" w:color="auto"/>
                                                                                                                                <w:bottom w:val="none" w:sz="0" w:space="0" w:color="auto"/>
                                                                                                                                <w:right w:val="none" w:sz="0" w:space="0" w:color="auto"/>
                                                                                                                              </w:divBdr>
                                                                                                                            </w:div>
                                                                                                                            <w:div w:id="2137485336">
                                                                                                                              <w:marLeft w:val="0"/>
                                                                                                                              <w:marRight w:val="0"/>
                                                                                                                              <w:marTop w:val="0"/>
                                                                                                                              <w:marBottom w:val="0"/>
                                                                                                                              <w:divBdr>
                                                                                                                                <w:top w:val="none" w:sz="0" w:space="0" w:color="auto"/>
                                                                                                                                <w:left w:val="none" w:sz="0" w:space="0" w:color="auto"/>
                                                                                                                                <w:bottom w:val="none" w:sz="0" w:space="0" w:color="auto"/>
                                                                                                                                <w:right w:val="none" w:sz="0" w:space="0" w:color="auto"/>
                                                                                                                              </w:divBdr>
                                                                                                                            </w:div>
                                                                                                                            <w:div w:id="1720323421">
                                                                                                                              <w:marLeft w:val="0"/>
                                                                                                                              <w:marRight w:val="0"/>
                                                                                                                              <w:marTop w:val="0"/>
                                                                                                                              <w:marBottom w:val="0"/>
                                                                                                                              <w:divBdr>
                                                                                                                                <w:top w:val="none" w:sz="0" w:space="0" w:color="auto"/>
                                                                                                                                <w:left w:val="none" w:sz="0" w:space="0" w:color="auto"/>
                                                                                                                                <w:bottom w:val="none" w:sz="0" w:space="0" w:color="auto"/>
                                                                                                                                <w:right w:val="none" w:sz="0" w:space="0" w:color="auto"/>
                                                                                                                              </w:divBdr>
                                                                                                                            </w:div>
                                                                                                                            <w:div w:id="780876117">
                                                                                                                              <w:marLeft w:val="0"/>
                                                                                                                              <w:marRight w:val="0"/>
                                                                                                                              <w:marTop w:val="0"/>
                                                                                                                              <w:marBottom w:val="0"/>
                                                                                                                              <w:divBdr>
                                                                                                                                <w:top w:val="none" w:sz="0" w:space="0" w:color="auto"/>
                                                                                                                                <w:left w:val="none" w:sz="0" w:space="0" w:color="auto"/>
                                                                                                                                <w:bottom w:val="none" w:sz="0" w:space="0" w:color="auto"/>
                                                                                                                                <w:right w:val="none" w:sz="0" w:space="0" w:color="auto"/>
                                                                                                                              </w:divBdr>
                                                                                                                            </w:div>
                                                                                                                            <w:div w:id="376659743">
                                                                                                                              <w:marLeft w:val="0"/>
                                                                                                                              <w:marRight w:val="0"/>
                                                                                                                              <w:marTop w:val="0"/>
                                                                                                                              <w:marBottom w:val="0"/>
                                                                                                                              <w:divBdr>
                                                                                                                                <w:top w:val="none" w:sz="0" w:space="0" w:color="auto"/>
                                                                                                                                <w:left w:val="none" w:sz="0" w:space="0" w:color="auto"/>
                                                                                                                                <w:bottom w:val="none" w:sz="0" w:space="0" w:color="auto"/>
                                                                                                                                <w:right w:val="none" w:sz="0" w:space="0" w:color="auto"/>
                                                                                                                              </w:divBdr>
                                                                                                                            </w:div>
                                                                                                                            <w:div w:id="983970792">
                                                                                                                              <w:marLeft w:val="0"/>
                                                                                                                              <w:marRight w:val="0"/>
                                                                                                                              <w:marTop w:val="0"/>
                                                                                                                              <w:marBottom w:val="0"/>
                                                                                                                              <w:divBdr>
                                                                                                                                <w:top w:val="none" w:sz="0" w:space="0" w:color="auto"/>
                                                                                                                                <w:left w:val="none" w:sz="0" w:space="0" w:color="auto"/>
                                                                                                                                <w:bottom w:val="none" w:sz="0" w:space="0" w:color="auto"/>
                                                                                                                                <w:right w:val="none" w:sz="0" w:space="0" w:color="auto"/>
                                                                                                                              </w:divBdr>
                                                                                                                            </w:div>
                                                                                                                            <w:div w:id="156305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7047955">
      <w:bodyDiv w:val="1"/>
      <w:marLeft w:val="0"/>
      <w:marRight w:val="0"/>
      <w:marTop w:val="0"/>
      <w:marBottom w:val="0"/>
      <w:divBdr>
        <w:top w:val="none" w:sz="0" w:space="0" w:color="auto"/>
        <w:left w:val="none" w:sz="0" w:space="0" w:color="auto"/>
        <w:bottom w:val="none" w:sz="0" w:space="0" w:color="auto"/>
        <w:right w:val="none" w:sz="0" w:space="0" w:color="auto"/>
      </w:divBdr>
      <w:divsChild>
        <w:div w:id="440302694">
          <w:marLeft w:val="0"/>
          <w:marRight w:val="0"/>
          <w:marTop w:val="0"/>
          <w:marBottom w:val="0"/>
          <w:divBdr>
            <w:top w:val="none" w:sz="0" w:space="0" w:color="auto"/>
            <w:left w:val="none" w:sz="0" w:space="0" w:color="auto"/>
            <w:bottom w:val="none" w:sz="0" w:space="0" w:color="auto"/>
            <w:right w:val="none" w:sz="0" w:space="0" w:color="auto"/>
          </w:divBdr>
          <w:divsChild>
            <w:div w:id="1669404851">
              <w:marLeft w:val="0"/>
              <w:marRight w:val="0"/>
              <w:marTop w:val="0"/>
              <w:marBottom w:val="0"/>
              <w:divBdr>
                <w:top w:val="none" w:sz="0" w:space="0" w:color="auto"/>
                <w:left w:val="none" w:sz="0" w:space="0" w:color="auto"/>
                <w:bottom w:val="none" w:sz="0" w:space="0" w:color="auto"/>
                <w:right w:val="none" w:sz="0" w:space="0" w:color="auto"/>
              </w:divBdr>
              <w:divsChild>
                <w:div w:id="1899710031">
                  <w:marLeft w:val="0"/>
                  <w:marRight w:val="0"/>
                  <w:marTop w:val="0"/>
                  <w:marBottom w:val="0"/>
                  <w:divBdr>
                    <w:top w:val="none" w:sz="0" w:space="0" w:color="auto"/>
                    <w:left w:val="none" w:sz="0" w:space="0" w:color="auto"/>
                    <w:bottom w:val="none" w:sz="0" w:space="0" w:color="auto"/>
                    <w:right w:val="none" w:sz="0" w:space="0" w:color="auto"/>
                  </w:divBdr>
                  <w:divsChild>
                    <w:div w:id="2091923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97272867">
                          <w:marLeft w:val="0"/>
                          <w:marRight w:val="0"/>
                          <w:marTop w:val="0"/>
                          <w:marBottom w:val="0"/>
                          <w:divBdr>
                            <w:top w:val="none" w:sz="0" w:space="0" w:color="auto"/>
                            <w:left w:val="none" w:sz="0" w:space="0" w:color="auto"/>
                            <w:bottom w:val="none" w:sz="0" w:space="0" w:color="auto"/>
                            <w:right w:val="none" w:sz="0" w:space="0" w:color="auto"/>
                          </w:divBdr>
                          <w:divsChild>
                            <w:div w:id="7114595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1481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223427">
      <w:bodyDiv w:val="1"/>
      <w:marLeft w:val="0"/>
      <w:marRight w:val="0"/>
      <w:marTop w:val="0"/>
      <w:marBottom w:val="0"/>
      <w:divBdr>
        <w:top w:val="none" w:sz="0" w:space="0" w:color="auto"/>
        <w:left w:val="none" w:sz="0" w:space="0" w:color="auto"/>
        <w:bottom w:val="none" w:sz="0" w:space="0" w:color="auto"/>
        <w:right w:val="none" w:sz="0" w:space="0" w:color="auto"/>
      </w:divBdr>
      <w:divsChild>
        <w:div w:id="1449660881">
          <w:marLeft w:val="0"/>
          <w:marRight w:val="0"/>
          <w:marTop w:val="0"/>
          <w:marBottom w:val="0"/>
          <w:divBdr>
            <w:top w:val="none" w:sz="0" w:space="0" w:color="auto"/>
            <w:left w:val="none" w:sz="0" w:space="0" w:color="auto"/>
            <w:bottom w:val="none" w:sz="0" w:space="0" w:color="auto"/>
            <w:right w:val="none" w:sz="0" w:space="0" w:color="auto"/>
          </w:divBdr>
          <w:divsChild>
            <w:div w:id="798109812">
              <w:marLeft w:val="0"/>
              <w:marRight w:val="0"/>
              <w:marTop w:val="0"/>
              <w:marBottom w:val="0"/>
              <w:divBdr>
                <w:top w:val="none" w:sz="0" w:space="0" w:color="auto"/>
                <w:left w:val="none" w:sz="0" w:space="0" w:color="auto"/>
                <w:bottom w:val="none" w:sz="0" w:space="0" w:color="auto"/>
                <w:right w:val="none" w:sz="0" w:space="0" w:color="auto"/>
              </w:divBdr>
              <w:divsChild>
                <w:div w:id="400638165">
                  <w:marLeft w:val="0"/>
                  <w:marRight w:val="0"/>
                  <w:marTop w:val="0"/>
                  <w:marBottom w:val="0"/>
                  <w:divBdr>
                    <w:top w:val="none" w:sz="0" w:space="0" w:color="auto"/>
                    <w:left w:val="none" w:sz="0" w:space="0" w:color="auto"/>
                    <w:bottom w:val="none" w:sz="0" w:space="0" w:color="auto"/>
                    <w:right w:val="none" w:sz="0" w:space="0" w:color="auto"/>
                  </w:divBdr>
                </w:div>
                <w:div w:id="1417559877">
                  <w:marLeft w:val="0"/>
                  <w:marRight w:val="0"/>
                  <w:marTop w:val="0"/>
                  <w:marBottom w:val="0"/>
                  <w:divBdr>
                    <w:top w:val="none" w:sz="0" w:space="0" w:color="auto"/>
                    <w:left w:val="none" w:sz="0" w:space="0" w:color="auto"/>
                    <w:bottom w:val="none" w:sz="0" w:space="0" w:color="auto"/>
                    <w:right w:val="none" w:sz="0" w:space="0" w:color="auto"/>
                  </w:divBdr>
                </w:div>
                <w:div w:id="1569727087">
                  <w:marLeft w:val="0"/>
                  <w:marRight w:val="0"/>
                  <w:marTop w:val="0"/>
                  <w:marBottom w:val="0"/>
                  <w:divBdr>
                    <w:top w:val="none" w:sz="0" w:space="0" w:color="auto"/>
                    <w:left w:val="none" w:sz="0" w:space="0" w:color="auto"/>
                    <w:bottom w:val="none" w:sz="0" w:space="0" w:color="auto"/>
                    <w:right w:val="none" w:sz="0" w:space="0" w:color="auto"/>
                  </w:divBdr>
                </w:div>
                <w:div w:id="307394628">
                  <w:marLeft w:val="0"/>
                  <w:marRight w:val="0"/>
                  <w:marTop w:val="0"/>
                  <w:marBottom w:val="0"/>
                  <w:divBdr>
                    <w:top w:val="none" w:sz="0" w:space="0" w:color="auto"/>
                    <w:left w:val="none" w:sz="0" w:space="0" w:color="auto"/>
                    <w:bottom w:val="none" w:sz="0" w:space="0" w:color="auto"/>
                    <w:right w:val="none" w:sz="0" w:space="0" w:color="auto"/>
                  </w:divBdr>
                </w:div>
                <w:div w:id="1755055271">
                  <w:marLeft w:val="0"/>
                  <w:marRight w:val="0"/>
                  <w:marTop w:val="0"/>
                  <w:marBottom w:val="0"/>
                  <w:divBdr>
                    <w:top w:val="none" w:sz="0" w:space="0" w:color="auto"/>
                    <w:left w:val="none" w:sz="0" w:space="0" w:color="auto"/>
                    <w:bottom w:val="none" w:sz="0" w:space="0" w:color="auto"/>
                    <w:right w:val="none" w:sz="0" w:space="0" w:color="auto"/>
                  </w:divBdr>
                </w:div>
                <w:div w:id="61759323">
                  <w:marLeft w:val="0"/>
                  <w:marRight w:val="0"/>
                  <w:marTop w:val="0"/>
                  <w:marBottom w:val="0"/>
                  <w:divBdr>
                    <w:top w:val="none" w:sz="0" w:space="0" w:color="auto"/>
                    <w:left w:val="none" w:sz="0" w:space="0" w:color="auto"/>
                    <w:bottom w:val="none" w:sz="0" w:space="0" w:color="auto"/>
                    <w:right w:val="none" w:sz="0" w:space="0" w:color="auto"/>
                  </w:divBdr>
                </w:div>
                <w:div w:id="1388525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62935">
      <w:bodyDiv w:val="1"/>
      <w:marLeft w:val="0"/>
      <w:marRight w:val="0"/>
      <w:marTop w:val="0"/>
      <w:marBottom w:val="0"/>
      <w:divBdr>
        <w:top w:val="none" w:sz="0" w:space="0" w:color="auto"/>
        <w:left w:val="none" w:sz="0" w:space="0" w:color="auto"/>
        <w:bottom w:val="none" w:sz="0" w:space="0" w:color="auto"/>
        <w:right w:val="none" w:sz="0" w:space="0" w:color="auto"/>
      </w:divBdr>
      <w:divsChild>
        <w:div w:id="1606034341">
          <w:marLeft w:val="0"/>
          <w:marRight w:val="0"/>
          <w:marTop w:val="0"/>
          <w:marBottom w:val="0"/>
          <w:divBdr>
            <w:top w:val="none" w:sz="0" w:space="0" w:color="auto"/>
            <w:left w:val="none" w:sz="0" w:space="0" w:color="auto"/>
            <w:bottom w:val="none" w:sz="0" w:space="0" w:color="auto"/>
            <w:right w:val="none" w:sz="0" w:space="0" w:color="auto"/>
          </w:divBdr>
          <w:divsChild>
            <w:div w:id="24794240">
              <w:marLeft w:val="0"/>
              <w:marRight w:val="0"/>
              <w:marTop w:val="0"/>
              <w:marBottom w:val="0"/>
              <w:divBdr>
                <w:top w:val="none" w:sz="0" w:space="0" w:color="auto"/>
                <w:left w:val="none" w:sz="0" w:space="0" w:color="auto"/>
                <w:bottom w:val="none" w:sz="0" w:space="0" w:color="auto"/>
                <w:right w:val="none" w:sz="0" w:space="0" w:color="auto"/>
              </w:divBdr>
              <w:divsChild>
                <w:div w:id="203295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69482">
      <w:bodyDiv w:val="1"/>
      <w:marLeft w:val="0"/>
      <w:marRight w:val="0"/>
      <w:marTop w:val="0"/>
      <w:marBottom w:val="0"/>
      <w:divBdr>
        <w:top w:val="none" w:sz="0" w:space="0" w:color="auto"/>
        <w:left w:val="none" w:sz="0" w:space="0" w:color="auto"/>
        <w:bottom w:val="none" w:sz="0" w:space="0" w:color="auto"/>
        <w:right w:val="none" w:sz="0" w:space="0" w:color="auto"/>
      </w:divBdr>
      <w:divsChild>
        <w:div w:id="1243641994">
          <w:marLeft w:val="0"/>
          <w:marRight w:val="0"/>
          <w:marTop w:val="0"/>
          <w:marBottom w:val="0"/>
          <w:divBdr>
            <w:top w:val="none" w:sz="0" w:space="0" w:color="auto"/>
            <w:left w:val="none" w:sz="0" w:space="0" w:color="auto"/>
            <w:bottom w:val="none" w:sz="0" w:space="0" w:color="auto"/>
            <w:right w:val="none" w:sz="0" w:space="0" w:color="auto"/>
          </w:divBdr>
          <w:divsChild>
            <w:div w:id="1101874540">
              <w:marLeft w:val="0"/>
              <w:marRight w:val="0"/>
              <w:marTop w:val="0"/>
              <w:marBottom w:val="0"/>
              <w:divBdr>
                <w:top w:val="none" w:sz="0" w:space="0" w:color="auto"/>
                <w:left w:val="none" w:sz="0" w:space="0" w:color="auto"/>
                <w:bottom w:val="none" w:sz="0" w:space="0" w:color="auto"/>
                <w:right w:val="none" w:sz="0" w:space="0" w:color="auto"/>
              </w:divBdr>
              <w:divsChild>
                <w:div w:id="1327904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29829">
      <w:bodyDiv w:val="1"/>
      <w:marLeft w:val="0"/>
      <w:marRight w:val="0"/>
      <w:marTop w:val="0"/>
      <w:marBottom w:val="0"/>
      <w:divBdr>
        <w:top w:val="none" w:sz="0" w:space="0" w:color="auto"/>
        <w:left w:val="none" w:sz="0" w:space="0" w:color="auto"/>
        <w:bottom w:val="none" w:sz="0" w:space="0" w:color="auto"/>
        <w:right w:val="none" w:sz="0" w:space="0" w:color="auto"/>
      </w:divBdr>
      <w:divsChild>
        <w:div w:id="2118862102">
          <w:marLeft w:val="0"/>
          <w:marRight w:val="0"/>
          <w:marTop w:val="0"/>
          <w:marBottom w:val="0"/>
          <w:divBdr>
            <w:top w:val="none" w:sz="0" w:space="0" w:color="auto"/>
            <w:left w:val="none" w:sz="0" w:space="0" w:color="auto"/>
            <w:bottom w:val="none" w:sz="0" w:space="0" w:color="auto"/>
            <w:right w:val="none" w:sz="0" w:space="0" w:color="auto"/>
          </w:divBdr>
        </w:div>
        <w:div w:id="1791313694">
          <w:marLeft w:val="0"/>
          <w:marRight w:val="0"/>
          <w:marTop w:val="0"/>
          <w:marBottom w:val="0"/>
          <w:divBdr>
            <w:top w:val="none" w:sz="0" w:space="0" w:color="auto"/>
            <w:left w:val="none" w:sz="0" w:space="0" w:color="auto"/>
            <w:bottom w:val="none" w:sz="0" w:space="0" w:color="auto"/>
            <w:right w:val="none" w:sz="0" w:space="0" w:color="auto"/>
          </w:divBdr>
        </w:div>
        <w:div w:id="1631016826">
          <w:marLeft w:val="0"/>
          <w:marRight w:val="0"/>
          <w:marTop w:val="0"/>
          <w:marBottom w:val="0"/>
          <w:divBdr>
            <w:top w:val="none" w:sz="0" w:space="0" w:color="auto"/>
            <w:left w:val="none" w:sz="0" w:space="0" w:color="auto"/>
            <w:bottom w:val="none" w:sz="0" w:space="0" w:color="auto"/>
            <w:right w:val="none" w:sz="0" w:space="0" w:color="auto"/>
          </w:divBdr>
        </w:div>
        <w:div w:id="114184066">
          <w:marLeft w:val="0"/>
          <w:marRight w:val="0"/>
          <w:marTop w:val="0"/>
          <w:marBottom w:val="0"/>
          <w:divBdr>
            <w:top w:val="none" w:sz="0" w:space="0" w:color="auto"/>
            <w:left w:val="none" w:sz="0" w:space="0" w:color="auto"/>
            <w:bottom w:val="none" w:sz="0" w:space="0" w:color="auto"/>
            <w:right w:val="none" w:sz="0" w:space="0" w:color="auto"/>
          </w:divBdr>
        </w:div>
        <w:div w:id="1008218634">
          <w:marLeft w:val="0"/>
          <w:marRight w:val="0"/>
          <w:marTop w:val="0"/>
          <w:marBottom w:val="0"/>
          <w:divBdr>
            <w:top w:val="none" w:sz="0" w:space="0" w:color="auto"/>
            <w:left w:val="none" w:sz="0" w:space="0" w:color="auto"/>
            <w:bottom w:val="none" w:sz="0" w:space="0" w:color="auto"/>
            <w:right w:val="none" w:sz="0" w:space="0" w:color="auto"/>
          </w:divBdr>
        </w:div>
        <w:div w:id="885488715">
          <w:marLeft w:val="0"/>
          <w:marRight w:val="0"/>
          <w:marTop w:val="0"/>
          <w:marBottom w:val="0"/>
          <w:divBdr>
            <w:top w:val="none" w:sz="0" w:space="0" w:color="auto"/>
            <w:left w:val="none" w:sz="0" w:space="0" w:color="auto"/>
            <w:bottom w:val="none" w:sz="0" w:space="0" w:color="auto"/>
            <w:right w:val="none" w:sz="0" w:space="0" w:color="auto"/>
          </w:divBdr>
        </w:div>
        <w:div w:id="2122454383">
          <w:marLeft w:val="0"/>
          <w:marRight w:val="0"/>
          <w:marTop w:val="0"/>
          <w:marBottom w:val="0"/>
          <w:divBdr>
            <w:top w:val="none" w:sz="0" w:space="0" w:color="auto"/>
            <w:left w:val="none" w:sz="0" w:space="0" w:color="auto"/>
            <w:bottom w:val="none" w:sz="0" w:space="0" w:color="auto"/>
            <w:right w:val="none" w:sz="0" w:space="0" w:color="auto"/>
          </w:divBdr>
        </w:div>
        <w:div w:id="1656034375">
          <w:marLeft w:val="0"/>
          <w:marRight w:val="0"/>
          <w:marTop w:val="0"/>
          <w:marBottom w:val="0"/>
          <w:divBdr>
            <w:top w:val="none" w:sz="0" w:space="0" w:color="auto"/>
            <w:left w:val="none" w:sz="0" w:space="0" w:color="auto"/>
            <w:bottom w:val="none" w:sz="0" w:space="0" w:color="auto"/>
            <w:right w:val="none" w:sz="0" w:space="0" w:color="auto"/>
          </w:divBdr>
        </w:div>
        <w:div w:id="130294951">
          <w:marLeft w:val="0"/>
          <w:marRight w:val="0"/>
          <w:marTop w:val="0"/>
          <w:marBottom w:val="0"/>
          <w:divBdr>
            <w:top w:val="none" w:sz="0" w:space="0" w:color="auto"/>
            <w:left w:val="none" w:sz="0" w:space="0" w:color="auto"/>
            <w:bottom w:val="none" w:sz="0" w:space="0" w:color="auto"/>
            <w:right w:val="none" w:sz="0" w:space="0" w:color="auto"/>
          </w:divBdr>
        </w:div>
        <w:div w:id="705713301">
          <w:marLeft w:val="0"/>
          <w:marRight w:val="0"/>
          <w:marTop w:val="0"/>
          <w:marBottom w:val="0"/>
          <w:divBdr>
            <w:top w:val="none" w:sz="0" w:space="0" w:color="auto"/>
            <w:left w:val="none" w:sz="0" w:space="0" w:color="auto"/>
            <w:bottom w:val="none" w:sz="0" w:space="0" w:color="auto"/>
            <w:right w:val="none" w:sz="0" w:space="0" w:color="auto"/>
          </w:divBdr>
        </w:div>
        <w:div w:id="2051806673">
          <w:marLeft w:val="0"/>
          <w:marRight w:val="0"/>
          <w:marTop w:val="0"/>
          <w:marBottom w:val="0"/>
          <w:divBdr>
            <w:top w:val="none" w:sz="0" w:space="0" w:color="auto"/>
            <w:left w:val="none" w:sz="0" w:space="0" w:color="auto"/>
            <w:bottom w:val="none" w:sz="0" w:space="0" w:color="auto"/>
            <w:right w:val="none" w:sz="0" w:space="0" w:color="auto"/>
          </w:divBdr>
        </w:div>
        <w:div w:id="2052419818">
          <w:marLeft w:val="0"/>
          <w:marRight w:val="0"/>
          <w:marTop w:val="0"/>
          <w:marBottom w:val="0"/>
          <w:divBdr>
            <w:top w:val="none" w:sz="0" w:space="0" w:color="auto"/>
            <w:left w:val="none" w:sz="0" w:space="0" w:color="auto"/>
            <w:bottom w:val="none" w:sz="0" w:space="0" w:color="auto"/>
            <w:right w:val="none" w:sz="0" w:space="0" w:color="auto"/>
          </w:divBdr>
        </w:div>
        <w:div w:id="1512063107">
          <w:marLeft w:val="0"/>
          <w:marRight w:val="0"/>
          <w:marTop w:val="0"/>
          <w:marBottom w:val="0"/>
          <w:divBdr>
            <w:top w:val="none" w:sz="0" w:space="0" w:color="auto"/>
            <w:left w:val="none" w:sz="0" w:space="0" w:color="auto"/>
            <w:bottom w:val="none" w:sz="0" w:space="0" w:color="auto"/>
            <w:right w:val="none" w:sz="0" w:space="0" w:color="auto"/>
          </w:divBdr>
        </w:div>
      </w:divsChild>
    </w:div>
    <w:div w:id="71398221">
      <w:bodyDiv w:val="1"/>
      <w:marLeft w:val="0"/>
      <w:marRight w:val="0"/>
      <w:marTop w:val="0"/>
      <w:marBottom w:val="0"/>
      <w:divBdr>
        <w:top w:val="none" w:sz="0" w:space="0" w:color="auto"/>
        <w:left w:val="none" w:sz="0" w:space="0" w:color="auto"/>
        <w:bottom w:val="none" w:sz="0" w:space="0" w:color="auto"/>
        <w:right w:val="none" w:sz="0" w:space="0" w:color="auto"/>
      </w:divBdr>
      <w:divsChild>
        <w:div w:id="1325009791">
          <w:marLeft w:val="0"/>
          <w:marRight w:val="0"/>
          <w:marTop w:val="0"/>
          <w:marBottom w:val="0"/>
          <w:divBdr>
            <w:top w:val="none" w:sz="0" w:space="0" w:color="auto"/>
            <w:left w:val="none" w:sz="0" w:space="0" w:color="auto"/>
            <w:bottom w:val="none" w:sz="0" w:space="0" w:color="auto"/>
            <w:right w:val="none" w:sz="0" w:space="0" w:color="auto"/>
          </w:divBdr>
          <w:divsChild>
            <w:div w:id="1143040665">
              <w:marLeft w:val="0"/>
              <w:marRight w:val="0"/>
              <w:marTop w:val="0"/>
              <w:marBottom w:val="0"/>
              <w:divBdr>
                <w:top w:val="none" w:sz="0" w:space="0" w:color="auto"/>
                <w:left w:val="none" w:sz="0" w:space="0" w:color="auto"/>
                <w:bottom w:val="none" w:sz="0" w:space="0" w:color="auto"/>
                <w:right w:val="none" w:sz="0" w:space="0" w:color="auto"/>
              </w:divBdr>
            </w:div>
            <w:div w:id="410739539">
              <w:marLeft w:val="0"/>
              <w:marRight w:val="0"/>
              <w:marTop w:val="0"/>
              <w:marBottom w:val="0"/>
              <w:divBdr>
                <w:top w:val="none" w:sz="0" w:space="0" w:color="auto"/>
                <w:left w:val="none" w:sz="0" w:space="0" w:color="auto"/>
                <w:bottom w:val="none" w:sz="0" w:space="0" w:color="auto"/>
                <w:right w:val="none" w:sz="0" w:space="0" w:color="auto"/>
              </w:divBdr>
            </w:div>
            <w:div w:id="2070613938">
              <w:marLeft w:val="0"/>
              <w:marRight w:val="0"/>
              <w:marTop w:val="0"/>
              <w:marBottom w:val="0"/>
              <w:divBdr>
                <w:top w:val="none" w:sz="0" w:space="0" w:color="auto"/>
                <w:left w:val="none" w:sz="0" w:space="0" w:color="auto"/>
                <w:bottom w:val="none" w:sz="0" w:space="0" w:color="auto"/>
                <w:right w:val="none" w:sz="0" w:space="0" w:color="auto"/>
              </w:divBdr>
            </w:div>
            <w:div w:id="1022048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98797">
      <w:bodyDiv w:val="1"/>
      <w:marLeft w:val="0"/>
      <w:marRight w:val="0"/>
      <w:marTop w:val="0"/>
      <w:marBottom w:val="0"/>
      <w:divBdr>
        <w:top w:val="none" w:sz="0" w:space="0" w:color="auto"/>
        <w:left w:val="none" w:sz="0" w:space="0" w:color="auto"/>
        <w:bottom w:val="none" w:sz="0" w:space="0" w:color="auto"/>
        <w:right w:val="none" w:sz="0" w:space="0" w:color="auto"/>
      </w:divBdr>
      <w:divsChild>
        <w:div w:id="1870953357">
          <w:marLeft w:val="0"/>
          <w:marRight w:val="0"/>
          <w:marTop w:val="0"/>
          <w:marBottom w:val="0"/>
          <w:divBdr>
            <w:top w:val="none" w:sz="0" w:space="0" w:color="auto"/>
            <w:left w:val="none" w:sz="0" w:space="0" w:color="auto"/>
            <w:bottom w:val="none" w:sz="0" w:space="0" w:color="auto"/>
            <w:right w:val="none" w:sz="0" w:space="0" w:color="auto"/>
          </w:divBdr>
          <w:divsChild>
            <w:div w:id="1384477330">
              <w:marLeft w:val="0"/>
              <w:marRight w:val="0"/>
              <w:marTop w:val="0"/>
              <w:marBottom w:val="0"/>
              <w:divBdr>
                <w:top w:val="none" w:sz="0" w:space="0" w:color="auto"/>
                <w:left w:val="none" w:sz="0" w:space="0" w:color="auto"/>
                <w:bottom w:val="none" w:sz="0" w:space="0" w:color="auto"/>
                <w:right w:val="none" w:sz="0" w:space="0" w:color="auto"/>
              </w:divBdr>
              <w:divsChild>
                <w:div w:id="1045836836">
                  <w:marLeft w:val="0"/>
                  <w:marRight w:val="0"/>
                  <w:marTop w:val="0"/>
                  <w:marBottom w:val="0"/>
                  <w:divBdr>
                    <w:top w:val="none" w:sz="0" w:space="0" w:color="auto"/>
                    <w:left w:val="none" w:sz="0" w:space="0" w:color="auto"/>
                    <w:bottom w:val="none" w:sz="0" w:space="0" w:color="auto"/>
                    <w:right w:val="none" w:sz="0" w:space="0" w:color="auto"/>
                  </w:divBdr>
                  <w:divsChild>
                    <w:div w:id="391854246">
                      <w:marLeft w:val="0"/>
                      <w:marRight w:val="0"/>
                      <w:marTop w:val="0"/>
                      <w:marBottom w:val="0"/>
                      <w:divBdr>
                        <w:top w:val="none" w:sz="0" w:space="0" w:color="auto"/>
                        <w:left w:val="none" w:sz="0" w:space="0" w:color="auto"/>
                        <w:bottom w:val="none" w:sz="0" w:space="0" w:color="auto"/>
                        <w:right w:val="none" w:sz="0" w:space="0" w:color="auto"/>
                      </w:divBdr>
                      <w:divsChild>
                        <w:div w:id="144796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805627">
      <w:bodyDiv w:val="1"/>
      <w:marLeft w:val="0"/>
      <w:marRight w:val="0"/>
      <w:marTop w:val="0"/>
      <w:marBottom w:val="0"/>
      <w:divBdr>
        <w:top w:val="none" w:sz="0" w:space="0" w:color="auto"/>
        <w:left w:val="none" w:sz="0" w:space="0" w:color="auto"/>
        <w:bottom w:val="none" w:sz="0" w:space="0" w:color="auto"/>
        <w:right w:val="none" w:sz="0" w:space="0" w:color="auto"/>
      </w:divBdr>
      <w:divsChild>
        <w:div w:id="1485898038">
          <w:marLeft w:val="0"/>
          <w:marRight w:val="0"/>
          <w:marTop w:val="0"/>
          <w:marBottom w:val="0"/>
          <w:divBdr>
            <w:top w:val="none" w:sz="0" w:space="0" w:color="auto"/>
            <w:left w:val="none" w:sz="0" w:space="0" w:color="auto"/>
            <w:bottom w:val="none" w:sz="0" w:space="0" w:color="auto"/>
            <w:right w:val="none" w:sz="0" w:space="0" w:color="auto"/>
          </w:divBdr>
          <w:divsChild>
            <w:div w:id="154036938">
              <w:marLeft w:val="0"/>
              <w:marRight w:val="0"/>
              <w:marTop w:val="0"/>
              <w:marBottom w:val="0"/>
              <w:divBdr>
                <w:top w:val="none" w:sz="0" w:space="0" w:color="auto"/>
                <w:left w:val="none" w:sz="0" w:space="0" w:color="auto"/>
                <w:bottom w:val="none" w:sz="0" w:space="0" w:color="auto"/>
                <w:right w:val="none" w:sz="0" w:space="0" w:color="auto"/>
              </w:divBdr>
            </w:div>
            <w:div w:id="1833984175">
              <w:marLeft w:val="0"/>
              <w:marRight w:val="0"/>
              <w:marTop w:val="0"/>
              <w:marBottom w:val="0"/>
              <w:divBdr>
                <w:top w:val="none" w:sz="0" w:space="0" w:color="auto"/>
                <w:left w:val="none" w:sz="0" w:space="0" w:color="auto"/>
                <w:bottom w:val="none" w:sz="0" w:space="0" w:color="auto"/>
                <w:right w:val="none" w:sz="0" w:space="0" w:color="auto"/>
              </w:divBdr>
            </w:div>
            <w:div w:id="861287743">
              <w:marLeft w:val="0"/>
              <w:marRight w:val="0"/>
              <w:marTop w:val="0"/>
              <w:marBottom w:val="0"/>
              <w:divBdr>
                <w:top w:val="none" w:sz="0" w:space="0" w:color="auto"/>
                <w:left w:val="none" w:sz="0" w:space="0" w:color="auto"/>
                <w:bottom w:val="none" w:sz="0" w:space="0" w:color="auto"/>
                <w:right w:val="none" w:sz="0" w:space="0" w:color="auto"/>
              </w:divBdr>
            </w:div>
            <w:div w:id="1473408709">
              <w:marLeft w:val="0"/>
              <w:marRight w:val="0"/>
              <w:marTop w:val="0"/>
              <w:marBottom w:val="0"/>
              <w:divBdr>
                <w:top w:val="none" w:sz="0" w:space="0" w:color="auto"/>
                <w:left w:val="none" w:sz="0" w:space="0" w:color="auto"/>
                <w:bottom w:val="none" w:sz="0" w:space="0" w:color="auto"/>
                <w:right w:val="none" w:sz="0" w:space="0" w:color="auto"/>
              </w:divBdr>
            </w:div>
            <w:div w:id="438139211">
              <w:marLeft w:val="0"/>
              <w:marRight w:val="0"/>
              <w:marTop w:val="0"/>
              <w:marBottom w:val="0"/>
              <w:divBdr>
                <w:top w:val="none" w:sz="0" w:space="0" w:color="auto"/>
                <w:left w:val="none" w:sz="0" w:space="0" w:color="auto"/>
                <w:bottom w:val="none" w:sz="0" w:space="0" w:color="auto"/>
                <w:right w:val="none" w:sz="0" w:space="0" w:color="auto"/>
              </w:divBdr>
            </w:div>
            <w:div w:id="1754157214">
              <w:marLeft w:val="0"/>
              <w:marRight w:val="0"/>
              <w:marTop w:val="0"/>
              <w:marBottom w:val="0"/>
              <w:divBdr>
                <w:top w:val="none" w:sz="0" w:space="0" w:color="auto"/>
                <w:left w:val="none" w:sz="0" w:space="0" w:color="auto"/>
                <w:bottom w:val="none" w:sz="0" w:space="0" w:color="auto"/>
                <w:right w:val="none" w:sz="0" w:space="0" w:color="auto"/>
              </w:divBdr>
            </w:div>
            <w:div w:id="1344745140">
              <w:marLeft w:val="0"/>
              <w:marRight w:val="0"/>
              <w:marTop w:val="0"/>
              <w:marBottom w:val="0"/>
              <w:divBdr>
                <w:top w:val="none" w:sz="0" w:space="0" w:color="auto"/>
                <w:left w:val="none" w:sz="0" w:space="0" w:color="auto"/>
                <w:bottom w:val="none" w:sz="0" w:space="0" w:color="auto"/>
                <w:right w:val="none" w:sz="0" w:space="0" w:color="auto"/>
              </w:divBdr>
            </w:div>
            <w:div w:id="1439060261">
              <w:marLeft w:val="0"/>
              <w:marRight w:val="0"/>
              <w:marTop w:val="0"/>
              <w:marBottom w:val="0"/>
              <w:divBdr>
                <w:top w:val="none" w:sz="0" w:space="0" w:color="auto"/>
                <w:left w:val="none" w:sz="0" w:space="0" w:color="auto"/>
                <w:bottom w:val="none" w:sz="0" w:space="0" w:color="auto"/>
                <w:right w:val="none" w:sz="0" w:space="0" w:color="auto"/>
              </w:divBdr>
            </w:div>
            <w:div w:id="342126554">
              <w:marLeft w:val="0"/>
              <w:marRight w:val="0"/>
              <w:marTop w:val="0"/>
              <w:marBottom w:val="0"/>
              <w:divBdr>
                <w:top w:val="none" w:sz="0" w:space="0" w:color="auto"/>
                <w:left w:val="none" w:sz="0" w:space="0" w:color="auto"/>
                <w:bottom w:val="none" w:sz="0" w:space="0" w:color="auto"/>
                <w:right w:val="none" w:sz="0" w:space="0" w:color="auto"/>
              </w:divBdr>
            </w:div>
            <w:div w:id="962728421">
              <w:marLeft w:val="0"/>
              <w:marRight w:val="0"/>
              <w:marTop w:val="0"/>
              <w:marBottom w:val="0"/>
              <w:divBdr>
                <w:top w:val="none" w:sz="0" w:space="0" w:color="auto"/>
                <w:left w:val="none" w:sz="0" w:space="0" w:color="auto"/>
                <w:bottom w:val="none" w:sz="0" w:space="0" w:color="auto"/>
                <w:right w:val="none" w:sz="0" w:space="0" w:color="auto"/>
              </w:divBdr>
            </w:div>
            <w:div w:id="361514374">
              <w:marLeft w:val="0"/>
              <w:marRight w:val="0"/>
              <w:marTop w:val="0"/>
              <w:marBottom w:val="0"/>
              <w:divBdr>
                <w:top w:val="none" w:sz="0" w:space="0" w:color="auto"/>
                <w:left w:val="none" w:sz="0" w:space="0" w:color="auto"/>
                <w:bottom w:val="none" w:sz="0" w:space="0" w:color="auto"/>
                <w:right w:val="none" w:sz="0" w:space="0" w:color="auto"/>
              </w:divBdr>
            </w:div>
            <w:div w:id="1325352274">
              <w:marLeft w:val="0"/>
              <w:marRight w:val="0"/>
              <w:marTop w:val="0"/>
              <w:marBottom w:val="0"/>
              <w:divBdr>
                <w:top w:val="none" w:sz="0" w:space="0" w:color="auto"/>
                <w:left w:val="none" w:sz="0" w:space="0" w:color="auto"/>
                <w:bottom w:val="none" w:sz="0" w:space="0" w:color="auto"/>
                <w:right w:val="none" w:sz="0" w:space="0" w:color="auto"/>
              </w:divBdr>
            </w:div>
            <w:div w:id="35350277">
              <w:marLeft w:val="0"/>
              <w:marRight w:val="0"/>
              <w:marTop w:val="0"/>
              <w:marBottom w:val="0"/>
              <w:divBdr>
                <w:top w:val="none" w:sz="0" w:space="0" w:color="auto"/>
                <w:left w:val="none" w:sz="0" w:space="0" w:color="auto"/>
                <w:bottom w:val="none" w:sz="0" w:space="0" w:color="auto"/>
                <w:right w:val="none" w:sz="0" w:space="0" w:color="auto"/>
              </w:divBdr>
            </w:div>
            <w:div w:id="106622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7377">
      <w:bodyDiv w:val="1"/>
      <w:marLeft w:val="0"/>
      <w:marRight w:val="0"/>
      <w:marTop w:val="0"/>
      <w:marBottom w:val="0"/>
      <w:divBdr>
        <w:top w:val="none" w:sz="0" w:space="0" w:color="auto"/>
        <w:left w:val="none" w:sz="0" w:space="0" w:color="auto"/>
        <w:bottom w:val="none" w:sz="0" w:space="0" w:color="auto"/>
        <w:right w:val="none" w:sz="0" w:space="0" w:color="auto"/>
      </w:divBdr>
      <w:divsChild>
        <w:div w:id="691421796">
          <w:marLeft w:val="0"/>
          <w:marRight w:val="0"/>
          <w:marTop w:val="0"/>
          <w:marBottom w:val="0"/>
          <w:divBdr>
            <w:top w:val="none" w:sz="0" w:space="0" w:color="auto"/>
            <w:left w:val="none" w:sz="0" w:space="0" w:color="auto"/>
            <w:bottom w:val="none" w:sz="0" w:space="0" w:color="auto"/>
            <w:right w:val="none" w:sz="0" w:space="0" w:color="auto"/>
          </w:divBdr>
        </w:div>
      </w:divsChild>
    </w:div>
    <w:div w:id="95635315">
      <w:bodyDiv w:val="1"/>
      <w:marLeft w:val="0"/>
      <w:marRight w:val="0"/>
      <w:marTop w:val="0"/>
      <w:marBottom w:val="0"/>
      <w:divBdr>
        <w:top w:val="none" w:sz="0" w:space="0" w:color="auto"/>
        <w:left w:val="none" w:sz="0" w:space="0" w:color="auto"/>
        <w:bottom w:val="none" w:sz="0" w:space="0" w:color="auto"/>
        <w:right w:val="none" w:sz="0" w:space="0" w:color="auto"/>
      </w:divBdr>
      <w:divsChild>
        <w:div w:id="615873111">
          <w:marLeft w:val="0"/>
          <w:marRight w:val="0"/>
          <w:marTop w:val="0"/>
          <w:marBottom w:val="0"/>
          <w:divBdr>
            <w:top w:val="none" w:sz="0" w:space="0" w:color="auto"/>
            <w:left w:val="none" w:sz="0" w:space="0" w:color="auto"/>
            <w:bottom w:val="none" w:sz="0" w:space="0" w:color="auto"/>
            <w:right w:val="none" w:sz="0" w:space="0" w:color="auto"/>
          </w:divBdr>
          <w:divsChild>
            <w:div w:id="811602783">
              <w:marLeft w:val="0"/>
              <w:marRight w:val="0"/>
              <w:marTop w:val="0"/>
              <w:marBottom w:val="0"/>
              <w:divBdr>
                <w:top w:val="none" w:sz="0" w:space="0" w:color="auto"/>
                <w:left w:val="none" w:sz="0" w:space="0" w:color="auto"/>
                <w:bottom w:val="none" w:sz="0" w:space="0" w:color="auto"/>
                <w:right w:val="none" w:sz="0" w:space="0" w:color="auto"/>
              </w:divBdr>
              <w:divsChild>
                <w:div w:id="1900313623">
                  <w:marLeft w:val="0"/>
                  <w:marRight w:val="0"/>
                  <w:marTop w:val="0"/>
                  <w:marBottom w:val="0"/>
                  <w:divBdr>
                    <w:top w:val="none" w:sz="0" w:space="0" w:color="auto"/>
                    <w:left w:val="none" w:sz="0" w:space="0" w:color="auto"/>
                    <w:bottom w:val="none" w:sz="0" w:space="0" w:color="auto"/>
                    <w:right w:val="none" w:sz="0" w:space="0" w:color="auto"/>
                  </w:divBdr>
                  <w:divsChild>
                    <w:div w:id="1255433356">
                      <w:marLeft w:val="0"/>
                      <w:marRight w:val="0"/>
                      <w:marTop w:val="0"/>
                      <w:marBottom w:val="0"/>
                      <w:divBdr>
                        <w:top w:val="none" w:sz="0" w:space="0" w:color="auto"/>
                        <w:left w:val="none" w:sz="0" w:space="0" w:color="auto"/>
                        <w:bottom w:val="none" w:sz="0" w:space="0" w:color="auto"/>
                        <w:right w:val="none" w:sz="0" w:space="0" w:color="auto"/>
                      </w:divBdr>
                      <w:divsChild>
                        <w:div w:id="92892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57849">
      <w:bodyDiv w:val="1"/>
      <w:marLeft w:val="0"/>
      <w:marRight w:val="0"/>
      <w:marTop w:val="0"/>
      <w:marBottom w:val="0"/>
      <w:divBdr>
        <w:top w:val="none" w:sz="0" w:space="0" w:color="auto"/>
        <w:left w:val="none" w:sz="0" w:space="0" w:color="auto"/>
        <w:bottom w:val="none" w:sz="0" w:space="0" w:color="auto"/>
        <w:right w:val="none" w:sz="0" w:space="0" w:color="auto"/>
      </w:divBdr>
      <w:divsChild>
        <w:div w:id="1027949236">
          <w:marLeft w:val="0"/>
          <w:marRight w:val="0"/>
          <w:marTop w:val="0"/>
          <w:marBottom w:val="0"/>
          <w:divBdr>
            <w:top w:val="none" w:sz="0" w:space="0" w:color="auto"/>
            <w:left w:val="none" w:sz="0" w:space="0" w:color="auto"/>
            <w:bottom w:val="none" w:sz="0" w:space="0" w:color="auto"/>
            <w:right w:val="none" w:sz="0" w:space="0" w:color="auto"/>
          </w:divBdr>
          <w:divsChild>
            <w:div w:id="337123091">
              <w:marLeft w:val="0"/>
              <w:marRight w:val="0"/>
              <w:marTop w:val="0"/>
              <w:marBottom w:val="0"/>
              <w:divBdr>
                <w:top w:val="none" w:sz="0" w:space="0" w:color="auto"/>
                <w:left w:val="none" w:sz="0" w:space="0" w:color="auto"/>
                <w:bottom w:val="none" w:sz="0" w:space="0" w:color="auto"/>
                <w:right w:val="none" w:sz="0" w:space="0" w:color="auto"/>
              </w:divBdr>
              <w:divsChild>
                <w:div w:id="510492094">
                  <w:marLeft w:val="0"/>
                  <w:marRight w:val="0"/>
                  <w:marTop w:val="0"/>
                  <w:marBottom w:val="0"/>
                  <w:divBdr>
                    <w:top w:val="none" w:sz="0" w:space="0" w:color="auto"/>
                    <w:left w:val="none" w:sz="0" w:space="0" w:color="auto"/>
                    <w:bottom w:val="none" w:sz="0" w:space="0" w:color="auto"/>
                    <w:right w:val="none" w:sz="0" w:space="0" w:color="auto"/>
                  </w:divBdr>
                  <w:divsChild>
                    <w:div w:id="1190532231">
                      <w:marLeft w:val="0"/>
                      <w:marRight w:val="0"/>
                      <w:marTop w:val="0"/>
                      <w:marBottom w:val="0"/>
                      <w:divBdr>
                        <w:top w:val="none" w:sz="0" w:space="0" w:color="auto"/>
                        <w:left w:val="none" w:sz="0" w:space="0" w:color="auto"/>
                        <w:bottom w:val="none" w:sz="0" w:space="0" w:color="auto"/>
                        <w:right w:val="none" w:sz="0" w:space="0" w:color="auto"/>
                      </w:divBdr>
                      <w:divsChild>
                        <w:div w:id="1400906908">
                          <w:marLeft w:val="0"/>
                          <w:marRight w:val="0"/>
                          <w:marTop w:val="0"/>
                          <w:marBottom w:val="0"/>
                          <w:divBdr>
                            <w:top w:val="none" w:sz="0" w:space="0" w:color="auto"/>
                            <w:left w:val="none" w:sz="0" w:space="0" w:color="auto"/>
                            <w:bottom w:val="none" w:sz="0" w:space="0" w:color="auto"/>
                            <w:right w:val="none" w:sz="0" w:space="0" w:color="auto"/>
                          </w:divBdr>
                        </w:div>
                        <w:div w:id="744704">
                          <w:marLeft w:val="0"/>
                          <w:marRight w:val="0"/>
                          <w:marTop w:val="0"/>
                          <w:marBottom w:val="0"/>
                          <w:divBdr>
                            <w:top w:val="none" w:sz="0" w:space="0" w:color="auto"/>
                            <w:left w:val="none" w:sz="0" w:space="0" w:color="auto"/>
                            <w:bottom w:val="none" w:sz="0" w:space="0" w:color="auto"/>
                            <w:right w:val="none" w:sz="0" w:space="0" w:color="auto"/>
                          </w:divBdr>
                        </w:div>
                        <w:div w:id="1598365574">
                          <w:marLeft w:val="0"/>
                          <w:marRight w:val="0"/>
                          <w:marTop w:val="0"/>
                          <w:marBottom w:val="0"/>
                          <w:divBdr>
                            <w:top w:val="none" w:sz="0" w:space="0" w:color="auto"/>
                            <w:left w:val="none" w:sz="0" w:space="0" w:color="auto"/>
                            <w:bottom w:val="none" w:sz="0" w:space="0" w:color="auto"/>
                            <w:right w:val="none" w:sz="0" w:space="0" w:color="auto"/>
                          </w:divBdr>
                        </w:div>
                        <w:div w:id="1603998851">
                          <w:marLeft w:val="0"/>
                          <w:marRight w:val="0"/>
                          <w:marTop w:val="0"/>
                          <w:marBottom w:val="0"/>
                          <w:divBdr>
                            <w:top w:val="none" w:sz="0" w:space="0" w:color="auto"/>
                            <w:left w:val="none" w:sz="0" w:space="0" w:color="auto"/>
                            <w:bottom w:val="none" w:sz="0" w:space="0" w:color="auto"/>
                            <w:right w:val="none" w:sz="0" w:space="0" w:color="auto"/>
                          </w:divBdr>
                        </w:div>
                        <w:div w:id="1839418386">
                          <w:marLeft w:val="0"/>
                          <w:marRight w:val="0"/>
                          <w:marTop w:val="0"/>
                          <w:marBottom w:val="0"/>
                          <w:divBdr>
                            <w:top w:val="none" w:sz="0" w:space="0" w:color="auto"/>
                            <w:left w:val="none" w:sz="0" w:space="0" w:color="auto"/>
                            <w:bottom w:val="none" w:sz="0" w:space="0" w:color="auto"/>
                            <w:right w:val="none" w:sz="0" w:space="0" w:color="auto"/>
                          </w:divBdr>
                        </w:div>
                        <w:div w:id="1719431878">
                          <w:marLeft w:val="0"/>
                          <w:marRight w:val="0"/>
                          <w:marTop w:val="0"/>
                          <w:marBottom w:val="0"/>
                          <w:divBdr>
                            <w:top w:val="none" w:sz="0" w:space="0" w:color="auto"/>
                            <w:left w:val="none" w:sz="0" w:space="0" w:color="auto"/>
                            <w:bottom w:val="none" w:sz="0" w:space="0" w:color="auto"/>
                            <w:right w:val="none" w:sz="0" w:space="0" w:color="auto"/>
                          </w:divBdr>
                          <w:divsChild>
                            <w:div w:id="2112043061">
                              <w:marLeft w:val="0"/>
                              <w:marRight w:val="0"/>
                              <w:marTop w:val="0"/>
                              <w:marBottom w:val="0"/>
                              <w:divBdr>
                                <w:top w:val="none" w:sz="0" w:space="0" w:color="auto"/>
                                <w:left w:val="none" w:sz="0" w:space="0" w:color="auto"/>
                                <w:bottom w:val="none" w:sz="0" w:space="0" w:color="auto"/>
                                <w:right w:val="none" w:sz="0" w:space="0" w:color="auto"/>
                              </w:divBdr>
                            </w:div>
                            <w:div w:id="1486824365">
                              <w:marLeft w:val="0"/>
                              <w:marRight w:val="0"/>
                              <w:marTop w:val="0"/>
                              <w:marBottom w:val="0"/>
                              <w:divBdr>
                                <w:top w:val="none" w:sz="0" w:space="0" w:color="auto"/>
                                <w:left w:val="none" w:sz="0" w:space="0" w:color="auto"/>
                                <w:bottom w:val="none" w:sz="0" w:space="0" w:color="auto"/>
                                <w:right w:val="none" w:sz="0" w:space="0" w:color="auto"/>
                              </w:divBdr>
                            </w:div>
                            <w:div w:id="782766262">
                              <w:marLeft w:val="0"/>
                              <w:marRight w:val="0"/>
                              <w:marTop w:val="0"/>
                              <w:marBottom w:val="0"/>
                              <w:divBdr>
                                <w:top w:val="none" w:sz="0" w:space="0" w:color="auto"/>
                                <w:left w:val="none" w:sz="0" w:space="0" w:color="auto"/>
                                <w:bottom w:val="none" w:sz="0" w:space="0" w:color="auto"/>
                                <w:right w:val="none" w:sz="0" w:space="0" w:color="auto"/>
                              </w:divBdr>
                            </w:div>
                            <w:div w:id="479467278">
                              <w:marLeft w:val="0"/>
                              <w:marRight w:val="0"/>
                              <w:marTop w:val="0"/>
                              <w:marBottom w:val="0"/>
                              <w:divBdr>
                                <w:top w:val="none" w:sz="0" w:space="0" w:color="auto"/>
                                <w:left w:val="none" w:sz="0" w:space="0" w:color="auto"/>
                                <w:bottom w:val="none" w:sz="0" w:space="0" w:color="auto"/>
                                <w:right w:val="none" w:sz="0" w:space="0" w:color="auto"/>
                              </w:divBdr>
                            </w:div>
                            <w:div w:id="2107769246">
                              <w:marLeft w:val="0"/>
                              <w:marRight w:val="0"/>
                              <w:marTop w:val="0"/>
                              <w:marBottom w:val="0"/>
                              <w:divBdr>
                                <w:top w:val="none" w:sz="0" w:space="0" w:color="auto"/>
                                <w:left w:val="none" w:sz="0" w:space="0" w:color="auto"/>
                                <w:bottom w:val="none" w:sz="0" w:space="0" w:color="auto"/>
                                <w:right w:val="none" w:sz="0" w:space="0" w:color="auto"/>
                              </w:divBdr>
                            </w:div>
                            <w:div w:id="522866644">
                              <w:marLeft w:val="0"/>
                              <w:marRight w:val="0"/>
                              <w:marTop w:val="0"/>
                              <w:marBottom w:val="0"/>
                              <w:divBdr>
                                <w:top w:val="none" w:sz="0" w:space="0" w:color="auto"/>
                                <w:left w:val="none" w:sz="0" w:space="0" w:color="auto"/>
                                <w:bottom w:val="none" w:sz="0" w:space="0" w:color="auto"/>
                                <w:right w:val="none" w:sz="0" w:space="0" w:color="auto"/>
                              </w:divBdr>
                            </w:div>
                            <w:div w:id="484786317">
                              <w:marLeft w:val="0"/>
                              <w:marRight w:val="0"/>
                              <w:marTop w:val="0"/>
                              <w:marBottom w:val="0"/>
                              <w:divBdr>
                                <w:top w:val="none" w:sz="0" w:space="0" w:color="auto"/>
                                <w:left w:val="none" w:sz="0" w:space="0" w:color="auto"/>
                                <w:bottom w:val="none" w:sz="0" w:space="0" w:color="auto"/>
                                <w:right w:val="none" w:sz="0" w:space="0" w:color="auto"/>
                              </w:divBdr>
                            </w:div>
                            <w:div w:id="1768186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0079990">
      <w:bodyDiv w:val="1"/>
      <w:marLeft w:val="0"/>
      <w:marRight w:val="0"/>
      <w:marTop w:val="0"/>
      <w:marBottom w:val="0"/>
      <w:divBdr>
        <w:top w:val="none" w:sz="0" w:space="0" w:color="auto"/>
        <w:left w:val="none" w:sz="0" w:space="0" w:color="auto"/>
        <w:bottom w:val="none" w:sz="0" w:space="0" w:color="auto"/>
        <w:right w:val="none" w:sz="0" w:space="0" w:color="auto"/>
      </w:divBdr>
      <w:divsChild>
        <w:div w:id="412896188">
          <w:marLeft w:val="0"/>
          <w:marRight w:val="0"/>
          <w:marTop w:val="0"/>
          <w:marBottom w:val="0"/>
          <w:divBdr>
            <w:top w:val="none" w:sz="0" w:space="0" w:color="auto"/>
            <w:left w:val="none" w:sz="0" w:space="0" w:color="auto"/>
            <w:bottom w:val="none" w:sz="0" w:space="0" w:color="auto"/>
            <w:right w:val="none" w:sz="0" w:space="0" w:color="auto"/>
          </w:divBdr>
          <w:divsChild>
            <w:div w:id="1234511268">
              <w:marLeft w:val="0"/>
              <w:marRight w:val="0"/>
              <w:marTop w:val="0"/>
              <w:marBottom w:val="0"/>
              <w:divBdr>
                <w:top w:val="none" w:sz="0" w:space="0" w:color="auto"/>
                <w:left w:val="none" w:sz="0" w:space="0" w:color="auto"/>
                <w:bottom w:val="none" w:sz="0" w:space="0" w:color="auto"/>
                <w:right w:val="none" w:sz="0" w:space="0" w:color="auto"/>
              </w:divBdr>
              <w:divsChild>
                <w:div w:id="1249460073">
                  <w:marLeft w:val="0"/>
                  <w:marRight w:val="0"/>
                  <w:marTop w:val="0"/>
                  <w:marBottom w:val="0"/>
                  <w:divBdr>
                    <w:top w:val="none" w:sz="0" w:space="0" w:color="auto"/>
                    <w:left w:val="none" w:sz="0" w:space="0" w:color="auto"/>
                    <w:bottom w:val="none" w:sz="0" w:space="0" w:color="auto"/>
                    <w:right w:val="none" w:sz="0" w:space="0" w:color="auto"/>
                  </w:divBdr>
                  <w:divsChild>
                    <w:div w:id="711348526">
                      <w:marLeft w:val="0"/>
                      <w:marRight w:val="0"/>
                      <w:marTop w:val="0"/>
                      <w:marBottom w:val="0"/>
                      <w:divBdr>
                        <w:top w:val="none" w:sz="0" w:space="0" w:color="auto"/>
                        <w:left w:val="none" w:sz="0" w:space="0" w:color="auto"/>
                        <w:bottom w:val="none" w:sz="0" w:space="0" w:color="auto"/>
                        <w:right w:val="none" w:sz="0" w:space="0" w:color="auto"/>
                      </w:divBdr>
                    </w:div>
                    <w:div w:id="551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99621">
      <w:bodyDiv w:val="1"/>
      <w:marLeft w:val="0"/>
      <w:marRight w:val="0"/>
      <w:marTop w:val="0"/>
      <w:marBottom w:val="0"/>
      <w:divBdr>
        <w:top w:val="none" w:sz="0" w:space="0" w:color="auto"/>
        <w:left w:val="none" w:sz="0" w:space="0" w:color="auto"/>
        <w:bottom w:val="none" w:sz="0" w:space="0" w:color="auto"/>
        <w:right w:val="none" w:sz="0" w:space="0" w:color="auto"/>
      </w:divBdr>
      <w:divsChild>
        <w:div w:id="1168132435">
          <w:marLeft w:val="0"/>
          <w:marRight w:val="0"/>
          <w:marTop w:val="0"/>
          <w:marBottom w:val="0"/>
          <w:divBdr>
            <w:top w:val="none" w:sz="0" w:space="0" w:color="auto"/>
            <w:left w:val="none" w:sz="0" w:space="0" w:color="auto"/>
            <w:bottom w:val="none" w:sz="0" w:space="0" w:color="auto"/>
            <w:right w:val="none" w:sz="0" w:space="0" w:color="auto"/>
          </w:divBdr>
          <w:divsChild>
            <w:div w:id="327634211">
              <w:marLeft w:val="0"/>
              <w:marRight w:val="0"/>
              <w:marTop w:val="0"/>
              <w:marBottom w:val="0"/>
              <w:divBdr>
                <w:top w:val="none" w:sz="0" w:space="0" w:color="auto"/>
                <w:left w:val="none" w:sz="0" w:space="0" w:color="auto"/>
                <w:bottom w:val="none" w:sz="0" w:space="0" w:color="auto"/>
                <w:right w:val="none" w:sz="0" w:space="0" w:color="auto"/>
              </w:divBdr>
              <w:divsChild>
                <w:div w:id="1165709295">
                  <w:marLeft w:val="0"/>
                  <w:marRight w:val="0"/>
                  <w:marTop w:val="0"/>
                  <w:marBottom w:val="0"/>
                  <w:divBdr>
                    <w:top w:val="none" w:sz="0" w:space="0" w:color="auto"/>
                    <w:left w:val="none" w:sz="0" w:space="0" w:color="auto"/>
                    <w:bottom w:val="none" w:sz="0" w:space="0" w:color="auto"/>
                    <w:right w:val="none" w:sz="0" w:space="0" w:color="auto"/>
                  </w:divBdr>
                  <w:divsChild>
                    <w:div w:id="1944805791">
                      <w:marLeft w:val="0"/>
                      <w:marRight w:val="0"/>
                      <w:marTop w:val="0"/>
                      <w:marBottom w:val="0"/>
                      <w:divBdr>
                        <w:top w:val="single" w:sz="8" w:space="1" w:color="auto"/>
                        <w:left w:val="single" w:sz="8" w:space="4" w:color="auto"/>
                        <w:bottom w:val="single" w:sz="8" w:space="1" w:color="auto"/>
                        <w:right w:val="single" w:sz="8" w:space="4" w:color="auto"/>
                      </w:divBdr>
                    </w:div>
                  </w:divsChild>
                </w:div>
              </w:divsChild>
            </w:div>
          </w:divsChild>
        </w:div>
      </w:divsChild>
    </w:div>
    <w:div w:id="136538758">
      <w:bodyDiv w:val="1"/>
      <w:marLeft w:val="0"/>
      <w:marRight w:val="0"/>
      <w:marTop w:val="0"/>
      <w:marBottom w:val="0"/>
      <w:divBdr>
        <w:top w:val="none" w:sz="0" w:space="0" w:color="auto"/>
        <w:left w:val="none" w:sz="0" w:space="0" w:color="auto"/>
        <w:bottom w:val="none" w:sz="0" w:space="0" w:color="auto"/>
        <w:right w:val="none" w:sz="0" w:space="0" w:color="auto"/>
      </w:divBdr>
      <w:divsChild>
        <w:div w:id="1718773807">
          <w:marLeft w:val="0"/>
          <w:marRight w:val="0"/>
          <w:marTop w:val="0"/>
          <w:marBottom w:val="0"/>
          <w:divBdr>
            <w:top w:val="none" w:sz="0" w:space="0" w:color="auto"/>
            <w:left w:val="none" w:sz="0" w:space="0" w:color="auto"/>
            <w:bottom w:val="none" w:sz="0" w:space="0" w:color="auto"/>
            <w:right w:val="none" w:sz="0" w:space="0" w:color="auto"/>
          </w:divBdr>
          <w:divsChild>
            <w:div w:id="197360221">
              <w:marLeft w:val="0"/>
              <w:marRight w:val="0"/>
              <w:marTop w:val="0"/>
              <w:marBottom w:val="0"/>
              <w:divBdr>
                <w:top w:val="none" w:sz="0" w:space="0" w:color="auto"/>
                <w:left w:val="none" w:sz="0" w:space="0" w:color="auto"/>
                <w:bottom w:val="none" w:sz="0" w:space="0" w:color="auto"/>
                <w:right w:val="none" w:sz="0" w:space="0" w:color="auto"/>
              </w:divBdr>
              <w:divsChild>
                <w:div w:id="438108667">
                  <w:marLeft w:val="0"/>
                  <w:marRight w:val="0"/>
                  <w:marTop w:val="0"/>
                  <w:marBottom w:val="0"/>
                  <w:divBdr>
                    <w:top w:val="none" w:sz="0" w:space="0" w:color="auto"/>
                    <w:left w:val="none" w:sz="0" w:space="0" w:color="auto"/>
                    <w:bottom w:val="none" w:sz="0" w:space="0" w:color="auto"/>
                    <w:right w:val="none" w:sz="0" w:space="0" w:color="auto"/>
                  </w:divBdr>
                  <w:divsChild>
                    <w:div w:id="61218609">
                      <w:marLeft w:val="0"/>
                      <w:marRight w:val="0"/>
                      <w:marTop w:val="0"/>
                      <w:marBottom w:val="0"/>
                      <w:divBdr>
                        <w:top w:val="none" w:sz="0" w:space="0" w:color="auto"/>
                        <w:left w:val="none" w:sz="0" w:space="0" w:color="auto"/>
                        <w:bottom w:val="none" w:sz="0" w:space="0" w:color="auto"/>
                        <w:right w:val="none" w:sz="0" w:space="0" w:color="auto"/>
                      </w:divBdr>
                      <w:divsChild>
                        <w:div w:id="1914927680">
                          <w:marLeft w:val="0"/>
                          <w:marRight w:val="0"/>
                          <w:marTop w:val="0"/>
                          <w:marBottom w:val="0"/>
                          <w:divBdr>
                            <w:top w:val="none" w:sz="0" w:space="0" w:color="auto"/>
                            <w:left w:val="none" w:sz="0" w:space="0" w:color="auto"/>
                            <w:bottom w:val="none" w:sz="0" w:space="0" w:color="auto"/>
                            <w:right w:val="none" w:sz="0" w:space="0" w:color="auto"/>
                          </w:divBdr>
                          <w:divsChild>
                            <w:div w:id="383918689">
                              <w:marLeft w:val="0"/>
                              <w:marRight w:val="0"/>
                              <w:marTop w:val="0"/>
                              <w:marBottom w:val="0"/>
                              <w:divBdr>
                                <w:top w:val="none" w:sz="0" w:space="0" w:color="auto"/>
                                <w:left w:val="none" w:sz="0" w:space="0" w:color="auto"/>
                                <w:bottom w:val="none" w:sz="0" w:space="0" w:color="auto"/>
                                <w:right w:val="none" w:sz="0" w:space="0" w:color="auto"/>
                              </w:divBdr>
                              <w:divsChild>
                                <w:div w:id="11935004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83521023">
                                      <w:marLeft w:val="0"/>
                                      <w:marRight w:val="0"/>
                                      <w:marTop w:val="0"/>
                                      <w:marBottom w:val="0"/>
                                      <w:divBdr>
                                        <w:top w:val="none" w:sz="0" w:space="0" w:color="auto"/>
                                        <w:left w:val="none" w:sz="0" w:space="0" w:color="auto"/>
                                        <w:bottom w:val="none" w:sz="0" w:space="0" w:color="auto"/>
                                        <w:right w:val="none" w:sz="0" w:space="0" w:color="auto"/>
                                      </w:divBdr>
                                    </w:div>
                                  </w:divsChild>
                                </w:div>
                                <w:div w:id="9987280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957720">
      <w:bodyDiv w:val="1"/>
      <w:marLeft w:val="0"/>
      <w:marRight w:val="0"/>
      <w:marTop w:val="0"/>
      <w:marBottom w:val="0"/>
      <w:divBdr>
        <w:top w:val="none" w:sz="0" w:space="0" w:color="auto"/>
        <w:left w:val="none" w:sz="0" w:space="0" w:color="auto"/>
        <w:bottom w:val="none" w:sz="0" w:space="0" w:color="auto"/>
        <w:right w:val="none" w:sz="0" w:space="0" w:color="auto"/>
      </w:divBdr>
      <w:divsChild>
        <w:div w:id="103380200">
          <w:marLeft w:val="0"/>
          <w:marRight w:val="0"/>
          <w:marTop w:val="0"/>
          <w:marBottom w:val="0"/>
          <w:divBdr>
            <w:top w:val="none" w:sz="0" w:space="0" w:color="auto"/>
            <w:left w:val="none" w:sz="0" w:space="0" w:color="auto"/>
            <w:bottom w:val="none" w:sz="0" w:space="0" w:color="auto"/>
            <w:right w:val="none" w:sz="0" w:space="0" w:color="auto"/>
          </w:divBdr>
          <w:divsChild>
            <w:div w:id="1290353427">
              <w:marLeft w:val="0"/>
              <w:marRight w:val="0"/>
              <w:marTop w:val="0"/>
              <w:marBottom w:val="0"/>
              <w:divBdr>
                <w:top w:val="none" w:sz="0" w:space="0" w:color="auto"/>
                <w:left w:val="none" w:sz="0" w:space="0" w:color="auto"/>
                <w:bottom w:val="none" w:sz="0" w:space="0" w:color="auto"/>
                <w:right w:val="none" w:sz="0" w:space="0" w:color="auto"/>
              </w:divBdr>
            </w:div>
            <w:div w:id="178634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24524">
      <w:bodyDiv w:val="1"/>
      <w:marLeft w:val="0"/>
      <w:marRight w:val="0"/>
      <w:marTop w:val="0"/>
      <w:marBottom w:val="0"/>
      <w:divBdr>
        <w:top w:val="none" w:sz="0" w:space="0" w:color="auto"/>
        <w:left w:val="none" w:sz="0" w:space="0" w:color="auto"/>
        <w:bottom w:val="none" w:sz="0" w:space="0" w:color="auto"/>
        <w:right w:val="none" w:sz="0" w:space="0" w:color="auto"/>
      </w:divBdr>
      <w:divsChild>
        <w:div w:id="267130278">
          <w:marLeft w:val="0"/>
          <w:marRight w:val="0"/>
          <w:marTop w:val="0"/>
          <w:marBottom w:val="0"/>
          <w:divBdr>
            <w:top w:val="none" w:sz="0" w:space="0" w:color="auto"/>
            <w:left w:val="none" w:sz="0" w:space="0" w:color="auto"/>
            <w:bottom w:val="none" w:sz="0" w:space="0" w:color="auto"/>
            <w:right w:val="none" w:sz="0" w:space="0" w:color="auto"/>
          </w:divBdr>
          <w:divsChild>
            <w:div w:id="873081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09939">
      <w:bodyDiv w:val="1"/>
      <w:marLeft w:val="0"/>
      <w:marRight w:val="0"/>
      <w:marTop w:val="0"/>
      <w:marBottom w:val="0"/>
      <w:divBdr>
        <w:top w:val="none" w:sz="0" w:space="0" w:color="auto"/>
        <w:left w:val="none" w:sz="0" w:space="0" w:color="auto"/>
        <w:bottom w:val="none" w:sz="0" w:space="0" w:color="auto"/>
        <w:right w:val="none" w:sz="0" w:space="0" w:color="auto"/>
      </w:divBdr>
      <w:divsChild>
        <w:div w:id="249042429">
          <w:marLeft w:val="0"/>
          <w:marRight w:val="0"/>
          <w:marTop w:val="0"/>
          <w:marBottom w:val="0"/>
          <w:divBdr>
            <w:top w:val="none" w:sz="0" w:space="0" w:color="auto"/>
            <w:left w:val="none" w:sz="0" w:space="0" w:color="auto"/>
            <w:bottom w:val="none" w:sz="0" w:space="0" w:color="auto"/>
            <w:right w:val="none" w:sz="0" w:space="0" w:color="auto"/>
          </w:divBdr>
          <w:divsChild>
            <w:div w:id="30011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352240">
      <w:bodyDiv w:val="1"/>
      <w:marLeft w:val="0"/>
      <w:marRight w:val="0"/>
      <w:marTop w:val="0"/>
      <w:marBottom w:val="0"/>
      <w:divBdr>
        <w:top w:val="none" w:sz="0" w:space="0" w:color="auto"/>
        <w:left w:val="none" w:sz="0" w:space="0" w:color="auto"/>
        <w:bottom w:val="none" w:sz="0" w:space="0" w:color="auto"/>
        <w:right w:val="none" w:sz="0" w:space="0" w:color="auto"/>
      </w:divBdr>
      <w:divsChild>
        <w:div w:id="1874885404">
          <w:marLeft w:val="0"/>
          <w:marRight w:val="0"/>
          <w:marTop w:val="0"/>
          <w:marBottom w:val="0"/>
          <w:divBdr>
            <w:top w:val="none" w:sz="0" w:space="0" w:color="auto"/>
            <w:left w:val="none" w:sz="0" w:space="0" w:color="auto"/>
            <w:bottom w:val="none" w:sz="0" w:space="0" w:color="auto"/>
            <w:right w:val="none" w:sz="0" w:space="0" w:color="auto"/>
          </w:divBdr>
          <w:divsChild>
            <w:div w:id="946277490">
              <w:marLeft w:val="0"/>
              <w:marRight w:val="0"/>
              <w:marTop w:val="0"/>
              <w:marBottom w:val="0"/>
              <w:divBdr>
                <w:top w:val="none" w:sz="0" w:space="0" w:color="auto"/>
                <w:left w:val="none" w:sz="0" w:space="0" w:color="auto"/>
                <w:bottom w:val="none" w:sz="0" w:space="0" w:color="auto"/>
                <w:right w:val="none" w:sz="0" w:space="0" w:color="auto"/>
              </w:divBdr>
              <w:divsChild>
                <w:div w:id="1570192356">
                  <w:marLeft w:val="0"/>
                  <w:marRight w:val="0"/>
                  <w:marTop w:val="0"/>
                  <w:marBottom w:val="0"/>
                  <w:divBdr>
                    <w:top w:val="none" w:sz="0" w:space="0" w:color="auto"/>
                    <w:left w:val="single" w:sz="12" w:space="4" w:color="0000FF"/>
                    <w:bottom w:val="none" w:sz="0" w:space="0" w:color="auto"/>
                    <w:right w:val="none" w:sz="0" w:space="0" w:color="auto"/>
                  </w:divBdr>
                </w:div>
              </w:divsChild>
            </w:div>
          </w:divsChild>
        </w:div>
      </w:divsChild>
    </w:div>
    <w:div w:id="151456760">
      <w:bodyDiv w:val="1"/>
      <w:marLeft w:val="0"/>
      <w:marRight w:val="0"/>
      <w:marTop w:val="0"/>
      <w:marBottom w:val="0"/>
      <w:divBdr>
        <w:top w:val="none" w:sz="0" w:space="0" w:color="auto"/>
        <w:left w:val="none" w:sz="0" w:space="0" w:color="auto"/>
        <w:bottom w:val="none" w:sz="0" w:space="0" w:color="auto"/>
        <w:right w:val="none" w:sz="0" w:space="0" w:color="auto"/>
      </w:divBdr>
      <w:divsChild>
        <w:div w:id="101069694">
          <w:marLeft w:val="0"/>
          <w:marRight w:val="0"/>
          <w:marTop w:val="0"/>
          <w:marBottom w:val="0"/>
          <w:divBdr>
            <w:top w:val="none" w:sz="0" w:space="0" w:color="auto"/>
            <w:left w:val="none" w:sz="0" w:space="0" w:color="auto"/>
            <w:bottom w:val="none" w:sz="0" w:space="0" w:color="auto"/>
            <w:right w:val="none" w:sz="0" w:space="0" w:color="auto"/>
          </w:divBdr>
          <w:divsChild>
            <w:div w:id="1072578976">
              <w:marLeft w:val="0"/>
              <w:marRight w:val="0"/>
              <w:marTop w:val="0"/>
              <w:marBottom w:val="0"/>
              <w:divBdr>
                <w:top w:val="none" w:sz="0" w:space="0" w:color="auto"/>
                <w:left w:val="none" w:sz="0" w:space="0" w:color="auto"/>
                <w:bottom w:val="none" w:sz="0" w:space="0" w:color="auto"/>
                <w:right w:val="none" w:sz="0" w:space="0" w:color="auto"/>
              </w:divBdr>
            </w:div>
            <w:div w:id="102979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8281">
      <w:marLeft w:val="0"/>
      <w:marRight w:val="0"/>
      <w:marTop w:val="0"/>
      <w:marBottom w:val="0"/>
      <w:divBdr>
        <w:top w:val="none" w:sz="0" w:space="0" w:color="auto"/>
        <w:left w:val="none" w:sz="0" w:space="0" w:color="auto"/>
        <w:bottom w:val="none" w:sz="0" w:space="0" w:color="auto"/>
        <w:right w:val="none" w:sz="0" w:space="0" w:color="auto"/>
      </w:divBdr>
    </w:div>
    <w:div w:id="158930651">
      <w:bodyDiv w:val="1"/>
      <w:marLeft w:val="0"/>
      <w:marRight w:val="0"/>
      <w:marTop w:val="0"/>
      <w:marBottom w:val="0"/>
      <w:divBdr>
        <w:top w:val="none" w:sz="0" w:space="0" w:color="auto"/>
        <w:left w:val="none" w:sz="0" w:space="0" w:color="auto"/>
        <w:bottom w:val="none" w:sz="0" w:space="0" w:color="auto"/>
        <w:right w:val="none" w:sz="0" w:space="0" w:color="auto"/>
      </w:divBdr>
      <w:divsChild>
        <w:div w:id="1008288242">
          <w:marLeft w:val="0"/>
          <w:marRight w:val="0"/>
          <w:marTop w:val="0"/>
          <w:marBottom w:val="0"/>
          <w:divBdr>
            <w:top w:val="none" w:sz="0" w:space="0" w:color="auto"/>
            <w:left w:val="none" w:sz="0" w:space="0" w:color="auto"/>
            <w:bottom w:val="none" w:sz="0" w:space="0" w:color="auto"/>
            <w:right w:val="none" w:sz="0" w:space="0" w:color="auto"/>
          </w:divBdr>
          <w:divsChild>
            <w:div w:id="1752702159">
              <w:marLeft w:val="0"/>
              <w:marRight w:val="0"/>
              <w:marTop w:val="0"/>
              <w:marBottom w:val="0"/>
              <w:divBdr>
                <w:top w:val="none" w:sz="0" w:space="0" w:color="auto"/>
                <w:left w:val="none" w:sz="0" w:space="0" w:color="auto"/>
                <w:bottom w:val="none" w:sz="0" w:space="0" w:color="auto"/>
                <w:right w:val="none" w:sz="0" w:space="0" w:color="auto"/>
              </w:divBdr>
              <w:divsChild>
                <w:div w:id="77140617">
                  <w:marLeft w:val="0"/>
                  <w:marRight w:val="0"/>
                  <w:marTop w:val="0"/>
                  <w:marBottom w:val="0"/>
                  <w:divBdr>
                    <w:top w:val="none" w:sz="0" w:space="0" w:color="auto"/>
                    <w:left w:val="none" w:sz="0" w:space="0" w:color="auto"/>
                    <w:bottom w:val="none" w:sz="0" w:space="0" w:color="auto"/>
                    <w:right w:val="none" w:sz="0" w:space="0" w:color="auto"/>
                  </w:divBdr>
                </w:div>
                <w:div w:id="325744329">
                  <w:marLeft w:val="0"/>
                  <w:marRight w:val="0"/>
                  <w:marTop w:val="0"/>
                  <w:marBottom w:val="0"/>
                  <w:divBdr>
                    <w:top w:val="none" w:sz="0" w:space="0" w:color="auto"/>
                    <w:left w:val="none" w:sz="0" w:space="0" w:color="auto"/>
                    <w:bottom w:val="none" w:sz="0" w:space="0" w:color="auto"/>
                    <w:right w:val="none" w:sz="0" w:space="0" w:color="auto"/>
                  </w:divBdr>
                </w:div>
                <w:div w:id="510878086">
                  <w:marLeft w:val="0"/>
                  <w:marRight w:val="0"/>
                  <w:marTop w:val="0"/>
                  <w:marBottom w:val="0"/>
                  <w:divBdr>
                    <w:top w:val="none" w:sz="0" w:space="0" w:color="auto"/>
                    <w:left w:val="none" w:sz="0" w:space="0" w:color="auto"/>
                    <w:bottom w:val="none" w:sz="0" w:space="0" w:color="auto"/>
                    <w:right w:val="none" w:sz="0" w:space="0" w:color="auto"/>
                  </w:divBdr>
                </w:div>
                <w:div w:id="102649962">
                  <w:marLeft w:val="0"/>
                  <w:marRight w:val="0"/>
                  <w:marTop w:val="0"/>
                  <w:marBottom w:val="0"/>
                  <w:divBdr>
                    <w:top w:val="none" w:sz="0" w:space="0" w:color="auto"/>
                    <w:left w:val="none" w:sz="0" w:space="0" w:color="auto"/>
                    <w:bottom w:val="none" w:sz="0" w:space="0" w:color="auto"/>
                    <w:right w:val="none" w:sz="0" w:space="0" w:color="auto"/>
                  </w:divBdr>
                </w:div>
                <w:div w:id="461382217">
                  <w:marLeft w:val="0"/>
                  <w:marRight w:val="0"/>
                  <w:marTop w:val="0"/>
                  <w:marBottom w:val="0"/>
                  <w:divBdr>
                    <w:top w:val="none" w:sz="0" w:space="0" w:color="auto"/>
                    <w:left w:val="none" w:sz="0" w:space="0" w:color="auto"/>
                    <w:bottom w:val="none" w:sz="0" w:space="0" w:color="auto"/>
                    <w:right w:val="none" w:sz="0" w:space="0" w:color="auto"/>
                  </w:divBdr>
                </w:div>
                <w:div w:id="1847283371">
                  <w:marLeft w:val="0"/>
                  <w:marRight w:val="0"/>
                  <w:marTop w:val="0"/>
                  <w:marBottom w:val="0"/>
                  <w:divBdr>
                    <w:top w:val="none" w:sz="0" w:space="0" w:color="auto"/>
                    <w:left w:val="none" w:sz="0" w:space="0" w:color="auto"/>
                    <w:bottom w:val="none" w:sz="0" w:space="0" w:color="auto"/>
                    <w:right w:val="none" w:sz="0" w:space="0" w:color="auto"/>
                  </w:divBdr>
                </w:div>
                <w:div w:id="25409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67552">
      <w:bodyDiv w:val="1"/>
      <w:marLeft w:val="0"/>
      <w:marRight w:val="0"/>
      <w:marTop w:val="0"/>
      <w:marBottom w:val="0"/>
      <w:divBdr>
        <w:top w:val="none" w:sz="0" w:space="0" w:color="auto"/>
        <w:left w:val="none" w:sz="0" w:space="0" w:color="auto"/>
        <w:bottom w:val="none" w:sz="0" w:space="0" w:color="auto"/>
        <w:right w:val="none" w:sz="0" w:space="0" w:color="auto"/>
      </w:divBdr>
      <w:divsChild>
        <w:div w:id="256409095">
          <w:marLeft w:val="0"/>
          <w:marRight w:val="0"/>
          <w:marTop w:val="0"/>
          <w:marBottom w:val="0"/>
          <w:divBdr>
            <w:top w:val="none" w:sz="0" w:space="0" w:color="auto"/>
            <w:left w:val="none" w:sz="0" w:space="0" w:color="auto"/>
            <w:bottom w:val="none" w:sz="0" w:space="0" w:color="auto"/>
            <w:right w:val="none" w:sz="0" w:space="0" w:color="auto"/>
          </w:divBdr>
          <w:divsChild>
            <w:div w:id="1929386296">
              <w:marLeft w:val="0"/>
              <w:marRight w:val="0"/>
              <w:marTop w:val="0"/>
              <w:marBottom w:val="0"/>
              <w:divBdr>
                <w:top w:val="none" w:sz="0" w:space="0" w:color="auto"/>
                <w:left w:val="none" w:sz="0" w:space="0" w:color="auto"/>
                <w:bottom w:val="none" w:sz="0" w:space="0" w:color="auto"/>
                <w:right w:val="none" w:sz="0" w:space="0" w:color="auto"/>
              </w:divBdr>
              <w:divsChild>
                <w:div w:id="1084304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412257">
      <w:bodyDiv w:val="1"/>
      <w:marLeft w:val="0"/>
      <w:marRight w:val="0"/>
      <w:marTop w:val="0"/>
      <w:marBottom w:val="0"/>
      <w:divBdr>
        <w:top w:val="none" w:sz="0" w:space="0" w:color="auto"/>
        <w:left w:val="none" w:sz="0" w:space="0" w:color="auto"/>
        <w:bottom w:val="none" w:sz="0" w:space="0" w:color="auto"/>
        <w:right w:val="none" w:sz="0" w:space="0" w:color="auto"/>
      </w:divBdr>
      <w:divsChild>
        <w:div w:id="1969119703">
          <w:marLeft w:val="0"/>
          <w:marRight w:val="0"/>
          <w:marTop w:val="0"/>
          <w:marBottom w:val="0"/>
          <w:divBdr>
            <w:top w:val="none" w:sz="0" w:space="0" w:color="auto"/>
            <w:left w:val="none" w:sz="0" w:space="0" w:color="auto"/>
            <w:bottom w:val="none" w:sz="0" w:space="0" w:color="auto"/>
            <w:right w:val="none" w:sz="0" w:space="0" w:color="auto"/>
          </w:divBdr>
          <w:divsChild>
            <w:div w:id="72151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72001">
      <w:bodyDiv w:val="1"/>
      <w:marLeft w:val="0"/>
      <w:marRight w:val="0"/>
      <w:marTop w:val="0"/>
      <w:marBottom w:val="0"/>
      <w:divBdr>
        <w:top w:val="none" w:sz="0" w:space="0" w:color="auto"/>
        <w:left w:val="none" w:sz="0" w:space="0" w:color="auto"/>
        <w:bottom w:val="none" w:sz="0" w:space="0" w:color="auto"/>
        <w:right w:val="none" w:sz="0" w:space="0" w:color="auto"/>
      </w:divBdr>
      <w:divsChild>
        <w:div w:id="1191607682">
          <w:marLeft w:val="0"/>
          <w:marRight w:val="0"/>
          <w:marTop w:val="0"/>
          <w:marBottom w:val="0"/>
          <w:divBdr>
            <w:top w:val="none" w:sz="0" w:space="0" w:color="auto"/>
            <w:left w:val="none" w:sz="0" w:space="0" w:color="auto"/>
            <w:bottom w:val="none" w:sz="0" w:space="0" w:color="auto"/>
            <w:right w:val="none" w:sz="0" w:space="0" w:color="auto"/>
          </w:divBdr>
          <w:divsChild>
            <w:div w:id="164426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20909">
      <w:bodyDiv w:val="1"/>
      <w:marLeft w:val="0"/>
      <w:marRight w:val="0"/>
      <w:marTop w:val="0"/>
      <w:marBottom w:val="0"/>
      <w:divBdr>
        <w:top w:val="none" w:sz="0" w:space="0" w:color="auto"/>
        <w:left w:val="none" w:sz="0" w:space="0" w:color="auto"/>
        <w:bottom w:val="none" w:sz="0" w:space="0" w:color="auto"/>
        <w:right w:val="none" w:sz="0" w:space="0" w:color="auto"/>
      </w:divBdr>
      <w:divsChild>
        <w:div w:id="529419960">
          <w:marLeft w:val="0"/>
          <w:marRight w:val="0"/>
          <w:marTop w:val="0"/>
          <w:marBottom w:val="0"/>
          <w:divBdr>
            <w:top w:val="none" w:sz="0" w:space="0" w:color="auto"/>
            <w:left w:val="none" w:sz="0" w:space="0" w:color="auto"/>
            <w:bottom w:val="none" w:sz="0" w:space="0" w:color="auto"/>
            <w:right w:val="none" w:sz="0" w:space="0" w:color="auto"/>
          </w:divBdr>
          <w:divsChild>
            <w:div w:id="208525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7860697">
      <w:bodyDiv w:val="1"/>
      <w:marLeft w:val="0"/>
      <w:marRight w:val="0"/>
      <w:marTop w:val="0"/>
      <w:marBottom w:val="0"/>
      <w:divBdr>
        <w:top w:val="none" w:sz="0" w:space="0" w:color="auto"/>
        <w:left w:val="none" w:sz="0" w:space="0" w:color="auto"/>
        <w:bottom w:val="none" w:sz="0" w:space="0" w:color="auto"/>
        <w:right w:val="none" w:sz="0" w:space="0" w:color="auto"/>
      </w:divBdr>
      <w:divsChild>
        <w:div w:id="1049844656">
          <w:marLeft w:val="0"/>
          <w:marRight w:val="0"/>
          <w:marTop w:val="0"/>
          <w:marBottom w:val="0"/>
          <w:divBdr>
            <w:top w:val="none" w:sz="0" w:space="0" w:color="auto"/>
            <w:left w:val="none" w:sz="0" w:space="0" w:color="auto"/>
            <w:bottom w:val="none" w:sz="0" w:space="0" w:color="auto"/>
            <w:right w:val="none" w:sz="0" w:space="0" w:color="auto"/>
          </w:divBdr>
          <w:divsChild>
            <w:div w:id="11541654">
              <w:marLeft w:val="0"/>
              <w:marRight w:val="0"/>
              <w:marTop w:val="0"/>
              <w:marBottom w:val="0"/>
              <w:divBdr>
                <w:top w:val="none" w:sz="0" w:space="0" w:color="auto"/>
                <w:left w:val="none" w:sz="0" w:space="0" w:color="auto"/>
                <w:bottom w:val="none" w:sz="0" w:space="0" w:color="auto"/>
                <w:right w:val="none" w:sz="0" w:space="0" w:color="auto"/>
              </w:divBdr>
              <w:divsChild>
                <w:div w:id="105022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7861035">
      <w:bodyDiv w:val="1"/>
      <w:marLeft w:val="0"/>
      <w:marRight w:val="0"/>
      <w:marTop w:val="0"/>
      <w:marBottom w:val="0"/>
      <w:divBdr>
        <w:top w:val="none" w:sz="0" w:space="0" w:color="auto"/>
        <w:left w:val="none" w:sz="0" w:space="0" w:color="auto"/>
        <w:bottom w:val="none" w:sz="0" w:space="0" w:color="auto"/>
        <w:right w:val="none" w:sz="0" w:space="0" w:color="auto"/>
      </w:divBdr>
      <w:divsChild>
        <w:div w:id="1153720731">
          <w:marLeft w:val="0"/>
          <w:marRight w:val="0"/>
          <w:marTop w:val="0"/>
          <w:marBottom w:val="0"/>
          <w:divBdr>
            <w:top w:val="none" w:sz="0" w:space="0" w:color="auto"/>
            <w:left w:val="none" w:sz="0" w:space="0" w:color="auto"/>
            <w:bottom w:val="none" w:sz="0" w:space="0" w:color="auto"/>
            <w:right w:val="none" w:sz="0" w:space="0" w:color="auto"/>
          </w:divBdr>
          <w:divsChild>
            <w:div w:id="382141442">
              <w:marLeft w:val="0"/>
              <w:marRight w:val="0"/>
              <w:marTop w:val="0"/>
              <w:marBottom w:val="0"/>
              <w:divBdr>
                <w:top w:val="none" w:sz="0" w:space="0" w:color="auto"/>
                <w:left w:val="none" w:sz="0" w:space="0" w:color="auto"/>
                <w:bottom w:val="none" w:sz="0" w:space="0" w:color="auto"/>
                <w:right w:val="none" w:sz="0" w:space="0" w:color="auto"/>
              </w:divBdr>
              <w:divsChild>
                <w:div w:id="1503082394">
                  <w:marLeft w:val="0"/>
                  <w:marRight w:val="0"/>
                  <w:marTop w:val="0"/>
                  <w:marBottom w:val="0"/>
                  <w:divBdr>
                    <w:top w:val="none" w:sz="0" w:space="0" w:color="auto"/>
                    <w:left w:val="none" w:sz="0" w:space="0" w:color="auto"/>
                    <w:bottom w:val="none" w:sz="0" w:space="0" w:color="auto"/>
                    <w:right w:val="none" w:sz="0" w:space="0" w:color="auto"/>
                  </w:divBdr>
                  <w:divsChild>
                    <w:div w:id="1977100767">
                      <w:marLeft w:val="0"/>
                      <w:marRight w:val="0"/>
                      <w:marTop w:val="0"/>
                      <w:marBottom w:val="0"/>
                      <w:divBdr>
                        <w:top w:val="none" w:sz="0" w:space="0" w:color="auto"/>
                        <w:left w:val="none" w:sz="0" w:space="0" w:color="auto"/>
                        <w:bottom w:val="none" w:sz="0" w:space="0" w:color="auto"/>
                        <w:right w:val="none" w:sz="0" w:space="0" w:color="auto"/>
                      </w:divBdr>
                      <w:divsChild>
                        <w:div w:id="1333799872">
                          <w:marLeft w:val="0"/>
                          <w:marRight w:val="0"/>
                          <w:marTop w:val="0"/>
                          <w:marBottom w:val="0"/>
                          <w:divBdr>
                            <w:top w:val="none" w:sz="0" w:space="0" w:color="auto"/>
                            <w:left w:val="none" w:sz="0" w:space="0" w:color="auto"/>
                            <w:bottom w:val="none" w:sz="0" w:space="0" w:color="auto"/>
                            <w:right w:val="none" w:sz="0" w:space="0" w:color="auto"/>
                          </w:divBdr>
                          <w:divsChild>
                            <w:div w:id="206918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8465780">
      <w:bodyDiv w:val="1"/>
      <w:marLeft w:val="0"/>
      <w:marRight w:val="0"/>
      <w:marTop w:val="0"/>
      <w:marBottom w:val="0"/>
      <w:divBdr>
        <w:top w:val="none" w:sz="0" w:space="0" w:color="auto"/>
        <w:left w:val="none" w:sz="0" w:space="0" w:color="auto"/>
        <w:bottom w:val="none" w:sz="0" w:space="0" w:color="auto"/>
        <w:right w:val="none" w:sz="0" w:space="0" w:color="auto"/>
      </w:divBdr>
      <w:divsChild>
        <w:div w:id="1222015011">
          <w:marLeft w:val="0"/>
          <w:marRight w:val="0"/>
          <w:marTop w:val="0"/>
          <w:marBottom w:val="0"/>
          <w:divBdr>
            <w:top w:val="none" w:sz="0" w:space="0" w:color="auto"/>
            <w:left w:val="none" w:sz="0" w:space="0" w:color="auto"/>
            <w:bottom w:val="none" w:sz="0" w:space="0" w:color="auto"/>
            <w:right w:val="none" w:sz="0" w:space="0" w:color="auto"/>
          </w:divBdr>
        </w:div>
      </w:divsChild>
    </w:div>
    <w:div w:id="252133414">
      <w:bodyDiv w:val="1"/>
      <w:marLeft w:val="0"/>
      <w:marRight w:val="0"/>
      <w:marTop w:val="0"/>
      <w:marBottom w:val="0"/>
      <w:divBdr>
        <w:top w:val="none" w:sz="0" w:space="0" w:color="auto"/>
        <w:left w:val="none" w:sz="0" w:space="0" w:color="auto"/>
        <w:bottom w:val="none" w:sz="0" w:space="0" w:color="auto"/>
        <w:right w:val="none" w:sz="0" w:space="0" w:color="auto"/>
      </w:divBdr>
      <w:divsChild>
        <w:div w:id="1809282110">
          <w:marLeft w:val="0"/>
          <w:marRight w:val="0"/>
          <w:marTop w:val="0"/>
          <w:marBottom w:val="0"/>
          <w:divBdr>
            <w:top w:val="none" w:sz="0" w:space="0" w:color="auto"/>
            <w:left w:val="none" w:sz="0" w:space="0" w:color="auto"/>
            <w:bottom w:val="none" w:sz="0" w:space="0" w:color="auto"/>
            <w:right w:val="none" w:sz="0" w:space="0" w:color="auto"/>
          </w:divBdr>
          <w:divsChild>
            <w:div w:id="1345013975">
              <w:marLeft w:val="0"/>
              <w:marRight w:val="0"/>
              <w:marTop w:val="0"/>
              <w:marBottom w:val="0"/>
              <w:divBdr>
                <w:top w:val="none" w:sz="0" w:space="0" w:color="auto"/>
                <w:left w:val="none" w:sz="0" w:space="0" w:color="auto"/>
                <w:bottom w:val="none" w:sz="0" w:space="0" w:color="auto"/>
                <w:right w:val="none" w:sz="0" w:space="0" w:color="auto"/>
              </w:divBdr>
              <w:divsChild>
                <w:div w:id="1599097857">
                  <w:marLeft w:val="0"/>
                  <w:marRight w:val="0"/>
                  <w:marTop w:val="0"/>
                  <w:marBottom w:val="0"/>
                  <w:divBdr>
                    <w:top w:val="none" w:sz="0" w:space="0" w:color="auto"/>
                    <w:left w:val="none" w:sz="0" w:space="0" w:color="auto"/>
                    <w:bottom w:val="none" w:sz="0" w:space="0" w:color="auto"/>
                    <w:right w:val="none" w:sz="0" w:space="0" w:color="auto"/>
                  </w:divBdr>
                  <w:divsChild>
                    <w:div w:id="381053648">
                      <w:marLeft w:val="360"/>
                      <w:marRight w:val="8880"/>
                      <w:marTop w:val="0"/>
                      <w:marBottom w:val="0"/>
                      <w:divBdr>
                        <w:top w:val="single" w:sz="8" w:space="1" w:color="auto"/>
                        <w:left w:val="single" w:sz="8" w:space="4" w:color="auto"/>
                        <w:bottom w:val="single" w:sz="8" w:space="1" w:color="auto"/>
                        <w:right w:val="single" w:sz="8" w:space="4" w:color="auto"/>
                      </w:divBdr>
                    </w:div>
                  </w:divsChild>
                </w:div>
              </w:divsChild>
            </w:div>
          </w:divsChild>
        </w:div>
      </w:divsChild>
    </w:div>
    <w:div w:id="264962216">
      <w:bodyDiv w:val="1"/>
      <w:marLeft w:val="0"/>
      <w:marRight w:val="0"/>
      <w:marTop w:val="0"/>
      <w:marBottom w:val="0"/>
      <w:divBdr>
        <w:top w:val="none" w:sz="0" w:space="0" w:color="auto"/>
        <w:left w:val="none" w:sz="0" w:space="0" w:color="auto"/>
        <w:bottom w:val="none" w:sz="0" w:space="0" w:color="auto"/>
        <w:right w:val="none" w:sz="0" w:space="0" w:color="auto"/>
      </w:divBdr>
    </w:div>
    <w:div w:id="269093076">
      <w:bodyDiv w:val="1"/>
      <w:marLeft w:val="0"/>
      <w:marRight w:val="0"/>
      <w:marTop w:val="0"/>
      <w:marBottom w:val="0"/>
      <w:divBdr>
        <w:top w:val="none" w:sz="0" w:space="0" w:color="auto"/>
        <w:left w:val="none" w:sz="0" w:space="0" w:color="auto"/>
        <w:bottom w:val="none" w:sz="0" w:space="0" w:color="auto"/>
        <w:right w:val="none" w:sz="0" w:space="0" w:color="auto"/>
      </w:divBdr>
      <w:divsChild>
        <w:div w:id="204760435">
          <w:marLeft w:val="0"/>
          <w:marRight w:val="0"/>
          <w:marTop w:val="0"/>
          <w:marBottom w:val="0"/>
          <w:divBdr>
            <w:top w:val="none" w:sz="0" w:space="0" w:color="auto"/>
            <w:left w:val="none" w:sz="0" w:space="0" w:color="auto"/>
            <w:bottom w:val="none" w:sz="0" w:space="0" w:color="auto"/>
            <w:right w:val="none" w:sz="0" w:space="0" w:color="auto"/>
          </w:divBdr>
          <w:divsChild>
            <w:div w:id="166435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0497584">
      <w:bodyDiv w:val="1"/>
      <w:marLeft w:val="0"/>
      <w:marRight w:val="0"/>
      <w:marTop w:val="0"/>
      <w:marBottom w:val="0"/>
      <w:divBdr>
        <w:top w:val="none" w:sz="0" w:space="0" w:color="auto"/>
        <w:left w:val="none" w:sz="0" w:space="0" w:color="auto"/>
        <w:bottom w:val="none" w:sz="0" w:space="0" w:color="auto"/>
        <w:right w:val="none" w:sz="0" w:space="0" w:color="auto"/>
      </w:divBdr>
      <w:divsChild>
        <w:div w:id="900484052">
          <w:marLeft w:val="0"/>
          <w:marRight w:val="0"/>
          <w:marTop w:val="0"/>
          <w:marBottom w:val="0"/>
          <w:divBdr>
            <w:top w:val="none" w:sz="0" w:space="0" w:color="auto"/>
            <w:left w:val="none" w:sz="0" w:space="0" w:color="auto"/>
            <w:bottom w:val="none" w:sz="0" w:space="0" w:color="auto"/>
            <w:right w:val="none" w:sz="0" w:space="0" w:color="auto"/>
          </w:divBdr>
          <w:divsChild>
            <w:div w:id="560988332">
              <w:marLeft w:val="0"/>
              <w:marRight w:val="0"/>
              <w:marTop w:val="0"/>
              <w:marBottom w:val="0"/>
              <w:divBdr>
                <w:top w:val="none" w:sz="0" w:space="0" w:color="auto"/>
                <w:left w:val="none" w:sz="0" w:space="0" w:color="auto"/>
                <w:bottom w:val="none" w:sz="0" w:space="0" w:color="auto"/>
                <w:right w:val="none" w:sz="0" w:space="0" w:color="auto"/>
              </w:divBdr>
            </w:div>
            <w:div w:id="1036852355">
              <w:marLeft w:val="0"/>
              <w:marRight w:val="0"/>
              <w:marTop w:val="0"/>
              <w:marBottom w:val="0"/>
              <w:divBdr>
                <w:top w:val="none" w:sz="0" w:space="0" w:color="auto"/>
                <w:left w:val="none" w:sz="0" w:space="0" w:color="auto"/>
                <w:bottom w:val="none" w:sz="0" w:space="0" w:color="auto"/>
                <w:right w:val="none" w:sz="0" w:space="0" w:color="auto"/>
              </w:divBdr>
            </w:div>
            <w:div w:id="1323657520">
              <w:marLeft w:val="0"/>
              <w:marRight w:val="0"/>
              <w:marTop w:val="0"/>
              <w:marBottom w:val="0"/>
              <w:divBdr>
                <w:top w:val="none" w:sz="0" w:space="0" w:color="auto"/>
                <w:left w:val="none" w:sz="0" w:space="0" w:color="auto"/>
                <w:bottom w:val="none" w:sz="0" w:space="0" w:color="auto"/>
                <w:right w:val="none" w:sz="0" w:space="0" w:color="auto"/>
              </w:divBdr>
            </w:div>
            <w:div w:id="2078240138">
              <w:marLeft w:val="0"/>
              <w:marRight w:val="0"/>
              <w:marTop w:val="0"/>
              <w:marBottom w:val="0"/>
              <w:divBdr>
                <w:top w:val="none" w:sz="0" w:space="0" w:color="auto"/>
                <w:left w:val="none" w:sz="0" w:space="0" w:color="auto"/>
                <w:bottom w:val="none" w:sz="0" w:space="0" w:color="auto"/>
                <w:right w:val="none" w:sz="0" w:space="0" w:color="auto"/>
              </w:divBdr>
            </w:div>
            <w:div w:id="1969820660">
              <w:marLeft w:val="0"/>
              <w:marRight w:val="0"/>
              <w:marTop w:val="0"/>
              <w:marBottom w:val="0"/>
              <w:divBdr>
                <w:top w:val="none" w:sz="0" w:space="0" w:color="auto"/>
                <w:left w:val="none" w:sz="0" w:space="0" w:color="auto"/>
                <w:bottom w:val="none" w:sz="0" w:space="0" w:color="auto"/>
                <w:right w:val="none" w:sz="0" w:space="0" w:color="auto"/>
              </w:divBdr>
            </w:div>
            <w:div w:id="2027056766">
              <w:marLeft w:val="0"/>
              <w:marRight w:val="0"/>
              <w:marTop w:val="0"/>
              <w:marBottom w:val="0"/>
              <w:divBdr>
                <w:top w:val="none" w:sz="0" w:space="0" w:color="auto"/>
                <w:left w:val="none" w:sz="0" w:space="0" w:color="auto"/>
                <w:bottom w:val="none" w:sz="0" w:space="0" w:color="auto"/>
                <w:right w:val="none" w:sz="0" w:space="0" w:color="auto"/>
              </w:divBdr>
            </w:div>
            <w:div w:id="170605614">
              <w:marLeft w:val="0"/>
              <w:marRight w:val="0"/>
              <w:marTop w:val="0"/>
              <w:marBottom w:val="0"/>
              <w:divBdr>
                <w:top w:val="none" w:sz="0" w:space="0" w:color="auto"/>
                <w:left w:val="none" w:sz="0" w:space="0" w:color="auto"/>
                <w:bottom w:val="none" w:sz="0" w:space="0" w:color="auto"/>
                <w:right w:val="none" w:sz="0" w:space="0" w:color="auto"/>
              </w:divBdr>
            </w:div>
            <w:div w:id="1243641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354989">
      <w:bodyDiv w:val="1"/>
      <w:marLeft w:val="0"/>
      <w:marRight w:val="0"/>
      <w:marTop w:val="0"/>
      <w:marBottom w:val="0"/>
      <w:divBdr>
        <w:top w:val="none" w:sz="0" w:space="0" w:color="auto"/>
        <w:left w:val="none" w:sz="0" w:space="0" w:color="auto"/>
        <w:bottom w:val="none" w:sz="0" w:space="0" w:color="auto"/>
        <w:right w:val="none" w:sz="0" w:space="0" w:color="auto"/>
      </w:divBdr>
      <w:divsChild>
        <w:div w:id="573130988">
          <w:marLeft w:val="0"/>
          <w:marRight w:val="0"/>
          <w:marTop w:val="0"/>
          <w:marBottom w:val="0"/>
          <w:divBdr>
            <w:top w:val="none" w:sz="0" w:space="0" w:color="auto"/>
            <w:left w:val="none" w:sz="0" w:space="0" w:color="auto"/>
            <w:bottom w:val="none" w:sz="0" w:space="0" w:color="auto"/>
            <w:right w:val="none" w:sz="0" w:space="0" w:color="auto"/>
          </w:divBdr>
          <w:divsChild>
            <w:div w:id="50077222">
              <w:marLeft w:val="0"/>
              <w:marRight w:val="0"/>
              <w:marTop w:val="0"/>
              <w:marBottom w:val="0"/>
              <w:divBdr>
                <w:top w:val="none" w:sz="0" w:space="0" w:color="auto"/>
                <w:left w:val="none" w:sz="0" w:space="0" w:color="auto"/>
                <w:bottom w:val="none" w:sz="0" w:space="0" w:color="auto"/>
                <w:right w:val="none" w:sz="0" w:space="0" w:color="auto"/>
              </w:divBdr>
              <w:divsChild>
                <w:div w:id="30084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3871716">
      <w:bodyDiv w:val="1"/>
      <w:marLeft w:val="0"/>
      <w:marRight w:val="0"/>
      <w:marTop w:val="0"/>
      <w:marBottom w:val="0"/>
      <w:divBdr>
        <w:top w:val="none" w:sz="0" w:space="0" w:color="auto"/>
        <w:left w:val="none" w:sz="0" w:space="0" w:color="auto"/>
        <w:bottom w:val="none" w:sz="0" w:space="0" w:color="auto"/>
        <w:right w:val="none" w:sz="0" w:space="0" w:color="auto"/>
      </w:divBdr>
    </w:div>
    <w:div w:id="315031988">
      <w:bodyDiv w:val="1"/>
      <w:marLeft w:val="0"/>
      <w:marRight w:val="0"/>
      <w:marTop w:val="0"/>
      <w:marBottom w:val="0"/>
      <w:divBdr>
        <w:top w:val="none" w:sz="0" w:space="0" w:color="auto"/>
        <w:left w:val="none" w:sz="0" w:space="0" w:color="auto"/>
        <w:bottom w:val="none" w:sz="0" w:space="0" w:color="auto"/>
        <w:right w:val="none" w:sz="0" w:space="0" w:color="auto"/>
      </w:divBdr>
      <w:divsChild>
        <w:div w:id="1814593302">
          <w:marLeft w:val="0"/>
          <w:marRight w:val="0"/>
          <w:marTop w:val="0"/>
          <w:marBottom w:val="0"/>
          <w:divBdr>
            <w:top w:val="none" w:sz="0" w:space="0" w:color="auto"/>
            <w:left w:val="none" w:sz="0" w:space="0" w:color="auto"/>
            <w:bottom w:val="none" w:sz="0" w:space="0" w:color="auto"/>
            <w:right w:val="none" w:sz="0" w:space="0" w:color="auto"/>
          </w:divBdr>
          <w:divsChild>
            <w:div w:id="1257668593">
              <w:marLeft w:val="0"/>
              <w:marRight w:val="0"/>
              <w:marTop w:val="0"/>
              <w:marBottom w:val="0"/>
              <w:divBdr>
                <w:top w:val="none" w:sz="0" w:space="0" w:color="auto"/>
                <w:left w:val="none" w:sz="0" w:space="0" w:color="auto"/>
                <w:bottom w:val="none" w:sz="0" w:space="0" w:color="auto"/>
                <w:right w:val="none" w:sz="0" w:space="0" w:color="auto"/>
              </w:divBdr>
              <w:divsChild>
                <w:div w:id="1703365485">
                  <w:marLeft w:val="0"/>
                  <w:marRight w:val="0"/>
                  <w:marTop w:val="0"/>
                  <w:marBottom w:val="0"/>
                  <w:divBdr>
                    <w:top w:val="none" w:sz="0" w:space="0" w:color="auto"/>
                    <w:left w:val="none" w:sz="0" w:space="0" w:color="auto"/>
                    <w:bottom w:val="none" w:sz="0" w:space="0" w:color="auto"/>
                    <w:right w:val="none" w:sz="0" w:space="0" w:color="auto"/>
                  </w:divBdr>
                </w:div>
                <w:div w:id="589437185">
                  <w:marLeft w:val="0"/>
                  <w:marRight w:val="0"/>
                  <w:marTop w:val="0"/>
                  <w:marBottom w:val="0"/>
                  <w:divBdr>
                    <w:top w:val="none" w:sz="0" w:space="0" w:color="auto"/>
                    <w:left w:val="none" w:sz="0" w:space="0" w:color="auto"/>
                    <w:bottom w:val="none" w:sz="0" w:space="0" w:color="auto"/>
                    <w:right w:val="none" w:sz="0" w:space="0" w:color="auto"/>
                  </w:divBdr>
                </w:div>
                <w:div w:id="1195727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5963977">
      <w:bodyDiv w:val="1"/>
      <w:marLeft w:val="0"/>
      <w:marRight w:val="0"/>
      <w:marTop w:val="0"/>
      <w:marBottom w:val="0"/>
      <w:divBdr>
        <w:top w:val="none" w:sz="0" w:space="0" w:color="auto"/>
        <w:left w:val="none" w:sz="0" w:space="0" w:color="auto"/>
        <w:bottom w:val="none" w:sz="0" w:space="0" w:color="auto"/>
        <w:right w:val="none" w:sz="0" w:space="0" w:color="auto"/>
      </w:divBdr>
      <w:divsChild>
        <w:div w:id="2002345757">
          <w:marLeft w:val="0"/>
          <w:marRight w:val="0"/>
          <w:marTop w:val="0"/>
          <w:marBottom w:val="0"/>
          <w:divBdr>
            <w:top w:val="none" w:sz="0" w:space="0" w:color="auto"/>
            <w:left w:val="none" w:sz="0" w:space="0" w:color="auto"/>
            <w:bottom w:val="none" w:sz="0" w:space="0" w:color="auto"/>
            <w:right w:val="none" w:sz="0" w:space="0" w:color="auto"/>
          </w:divBdr>
          <w:divsChild>
            <w:div w:id="553197950">
              <w:marLeft w:val="0"/>
              <w:marRight w:val="0"/>
              <w:marTop w:val="0"/>
              <w:marBottom w:val="0"/>
              <w:divBdr>
                <w:top w:val="none" w:sz="0" w:space="0" w:color="auto"/>
                <w:left w:val="none" w:sz="0" w:space="0" w:color="auto"/>
                <w:bottom w:val="none" w:sz="0" w:space="0" w:color="auto"/>
                <w:right w:val="none" w:sz="0" w:space="0" w:color="auto"/>
              </w:divBdr>
              <w:divsChild>
                <w:div w:id="210773302">
                  <w:marLeft w:val="0"/>
                  <w:marRight w:val="0"/>
                  <w:marTop w:val="0"/>
                  <w:marBottom w:val="0"/>
                  <w:divBdr>
                    <w:top w:val="none" w:sz="0" w:space="0" w:color="auto"/>
                    <w:left w:val="none" w:sz="0" w:space="0" w:color="auto"/>
                    <w:bottom w:val="none" w:sz="0" w:space="0" w:color="auto"/>
                    <w:right w:val="none" w:sz="0" w:space="0" w:color="auto"/>
                  </w:divBdr>
                  <w:divsChild>
                    <w:div w:id="176312259">
                      <w:marLeft w:val="0"/>
                      <w:marRight w:val="0"/>
                      <w:marTop w:val="0"/>
                      <w:marBottom w:val="0"/>
                      <w:divBdr>
                        <w:top w:val="none" w:sz="0" w:space="0" w:color="auto"/>
                        <w:left w:val="none" w:sz="0" w:space="0" w:color="auto"/>
                        <w:bottom w:val="none" w:sz="0" w:space="0" w:color="auto"/>
                        <w:right w:val="none" w:sz="0" w:space="0" w:color="auto"/>
                      </w:divBdr>
                      <w:divsChild>
                        <w:div w:id="1770468706">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417482704">
                              <w:marLeft w:val="0"/>
                              <w:marRight w:val="0"/>
                              <w:marTop w:val="0"/>
                              <w:marBottom w:val="0"/>
                              <w:divBdr>
                                <w:top w:val="none" w:sz="0" w:space="0" w:color="auto"/>
                                <w:left w:val="none" w:sz="0" w:space="0" w:color="auto"/>
                                <w:bottom w:val="none" w:sz="0" w:space="0" w:color="auto"/>
                                <w:right w:val="none" w:sz="0" w:space="0" w:color="auto"/>
                              </w:divBdr>
                            </w:div>
                            <w:div w:id="651523919">
                              <w:marLeft w:val="0"/>
                              <w:marRight w:val="0"/>
                              <w:marTop w:val="0"/>
                              <w:marBottom w:val="0"/>
                              <w:divBdr>
                                <w:top w:val="none" w:sz="0" w:space="0" w:color="auto"/>
                                <w:left w:val="none" w:sz="0" w:space="0" w:color="auto"/>
                                <w:bottom w:val="none" w:sz="0" w:space="0" w:color="auto"/>
                                <w:right w:val="none" w:sz="0" w:space="0" w:color="auto"/>
                              </w:divBdr>
                            </w:div>
                            <w:div w:id="1273322774">
                              <w:marLeft w:val="0"/>
                              <w:marRight w:val="0"/>
                              <w:marTop w:val="0"/>
                              <w:marBottom w:val="0"/>
                              <w:divBdr>
                                <w:top w:val="none" w:sz="0" w:space="0" w:color="auto"/>
                                <w:left w:val="none" w:sz="0" w:space="0" w:color="auto"/>
                                <w:bottom w:val="none" w:sz="0" w:space="0" w:color="auto"/>
                                <w:right w:val="none" w:sz="0" w:space="0" w:color="auto"/>
                              </w:divBdr>
                            </w:div>
                            <w:div w:id="892694781">
                              <w:marLeft w:val="0"/>
                              <w:marRight w:val="0"/>
                              <w:marTop w:val="0"/>
                              <w:marBottom w:val="0"/>
                              <w:divBdr>
                                <w:top w:val="none" w:sz="0" w:space="0" w:color="auto"/>
                                <w:left w:val="none" w:sz="0" w:space="0" w:color="auto"/>
                                <w:bottom w:val="none" w:sz="0" w:space="0" w:color="auto"/>
                                <w:right w:val="none" w:sz="0" w:space="0" w:color="auto"/>
                              </w:divBdr>
                            </w:div>
                            <w:div w:id="963511149">
                              <w:marLeft w:val="0"/>
                              <w:marRight w:val="0"/>
                              <w:marTop w:val="0"/>
                              <w:marBottom w:val="0"/>
                              <w:divBdr>
                                <w:top w:val="none" w:sz="0" w:space="0" w:color="auto"/>
                                <w:left w:val="none" w:sz="0" w:space="0" w:color="auto"/>
                                <w:bottom w:val="none" w:sz="0" w:space="0" w:color="auto"/>
                                <w:right w:val="none" w:sz="0" w:space="0" w:color="auto"/>
                              </w:divBdr>
                            </w:div>
                            <w:div w:id="1764842367">
                              <w:marLeft w:val="0"/>
                              <w:marRight w:val="0"/>
                              <w:marTop w:val="0"/>
                              <w:marBottom w:val="0"/>
                              <w:divBdr>
                                <w:top w:val="none" w:sz="0" w:space="0" w:color="auto"/>
                                <w:left w:val="none" w:sz="0" w:space="0" w:color="auto"/>
                                <w:bottom w:val="none" w:sz="0" w:space="0" w:color="auto"/>
                                <w:right w:val="none" w:sz="0" w:space="0" w:color="auto"/>
                              </w:divBdr>
                            </w:div>
                            <w:div w:id="1183012422">
                              <w:marLeft w:val="0"/>
                              <w:marRight w:val="0"/>
                              <w:marTop w:val="0"/>
                              <w:marBottom w:val="0"/>
                              <w:divBdr>
                                <w:top w:val="none" w:sz="0" w:space="0" w:color="auto"/>
                                <w:left w:val="none" w:sz="0" w:space="0" w:color="auto"/>
                                <w:bottom w:val="none" w:sz="0" w:space="0" w:color="auto"/>
                                <w:right w:val="none" w:sz="0" w:space="0" w:color="auto"/>
                              </w:divBdr>
                            </w:div>
                            <w:div w:id="1721830754">
                              <w:marLeft w:val="0"/>
                              <w:marRight w:val="0"/>
                              <w:marTop w:val="0"/>
                              <w:marBottom w:val="0"/>
                              <w:divBdr>
                                <w:top w:val="none" w:sz="0" w:space="0" w:color="auto"/>
                                <w:left w:val="none" w:sz="0" w:space="0" w:color="auto"/>
                                <w:bottom w:val="none" w:sz="0" w:space="0" w:color="auto"/>
                                <w:right w:val="none" w:sz="0" w:space="0" w:color="auto"/>
                              </w:divBdr>
                            </w:div>
                            <w:div w:id="1675180953">
                              <w:marLeft w:val="0"/>
                              <w:marRight w:val="0"/>
                              <w:marTop w:val="0"/>
                              <w:marBottom w:val="0"/>
                              <w:divBdr>
                                <w:top w:val="none" w:sz="0" w:space="0" w:color="auto"/>
                                <w:left w:val="none" w:sz="0" w:space="0" w:color="auto"/>
                                <w:bottom w:val="none" w:sz="0" w:space="0" w:color="auto"/>
                                <w:right w:val="none" w:sz="0" w:space="0" w:color="auto"/>
                              </w:divBdr>
                            </w:div>
                            <w:div w:id="177532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3992639">
      <w:bodyDiv w:val="1"/>
      <w:marLeft w:val="0"/>
      <w:marRight w:val="0"/>
      <w:marTop w:val="0"/>
      <w:marBottom w:val="0"/>
      <w:divBdr>
        <w:top w:val="none" w:sz="0" w:space="0" w:color="auto"/>
        <w:left w:val="none" w:sz="0" w:space="0" w:color="auto"/>
        <w:bottom w:val="none" w:sz="0" w:space="0" w:color="auto"/>
        <w:right w:val="none" w:sz="0" w:space="0" w:color="auto"/>
      </w:divBdr>
      <w:divsChild>
        <w:div w:id="465778796">
          <w:marLeft w:val="0"/>
          <w:marRight w:val="0"/>
          <w:marTop w:val="0"/>
          <w:marBottom w:val="0"/>
          <w:divBdr>
            <w:top w:val="none" w:sz="0" w:space="0" w:color="auto"/>
            <w:left w:val="none" w:sz="0" w:space="0" w:color="auto"/>
            <w:bottom w:val="none" w:sz="0" w:space="0" w:color="auto"/>
            <w:right w:val="none" w:sz="0" w:space="0" w:color="auto"/>
          </w:divBdr>
          <w:divsChild>
            <w:div w:id="933632960">
              <w:marLeft w:val="0"/>
              <w:marRight w:val="0"/>
              <w:marTop w:val="0"/>
              <w:marBottom w:val="0"/>
              <w:divBdr>
                <w:top w:val="none" w:sz="0" w:space="0" w:color="auto"/>
                <w:left w:val="none" w:sz="0" w:space="0" w:color="auto"/>
                <w:bottom w:val="none" w:sz="0" w:space="0" w:color="auto"/>
                <w:right w:val="none" w:sz="0" w:space="0" w:color="auto"/>
              </w:divBdr>
              <w:divsChild>
                <w:div w:id="1404723336">
                  <w:marLeft w:val="0"/>
                  <w:marRight w:val="0"/>
                  <w:marTop w:val="0"/>
                  <w:marBottom w:val="0"/>
                  <w:divBdr>
                    <w:top w:val="none" w:sz="0" w:space="0" w:color="auto"/>
                    <w:left w:val="none" w:sz="0" w:space="0" w:color="auto"/>
                    <w:bottom w:val="none" w:sz="0" w:space="0" w:color="auto"/>
                    <w:right w:val="none" w:sz="0" w:space="0" w:color="auto"/>
                  </w:divBdr>
                </w:div>
                <w:div w:id="1688093498">
                  <w:marLeft w:val="0"/>
                  <w:marRight w:val="0"/>
                  <w:marTop w:val="0"/>
                  <w:marBottom w:val="0"/>
                  <w:divBdr>
                    <w:top w:val="none" w:sz="0" w:space="0" w:color="auto"/>
                    <w:left w:val="none" w:sz="0" w:space="0" w:color="auto"/>
                    <w:bottom w:val="none" w:sz="0" w:space="0" w:color="auto"/>
                    <w:right w:val="none" w:sz="0" w:space="0" w:color="auto"/>
                  </w:divBdr>
                </w:div>
                <w:div w:id="1429305087">
                  <w:marLeft w:val="0"/>
                  <w:marRight w:val="0"/>
                  <w:marTop w:val="0"/>
                  <w:marBottom w:val="0"/>
                  <w:divBdr>
                    <w:top w:val="none" w:sz="0" w:space="0" w:color="auto"/>
                    <w:left w:val="none" w:sz="0" w:space="0" w:color="auto"/>
                    <w:bottom w:val="none" w:sz="0" w:space="0" w:color="auto"/>
                    <w:right w:val="none" w:sz="0" w:space="0" w:color="auto"/>
                  </w:divBdr>
                  <w:divsChild>
                    <w:div w:id="678696245">
                      <w:marLeft w:val="0"/>
                      <w:marRight w:val="0"/>
                      <w:marTop w:val="0"/>
                      <w:marBottom w:val="0"/>
                      <w:divBdr>
                        <w:top w:val="none" w:sz="0" w:space="0" w:color="auto"/>
                        <w:left w:val="none" w:sz="0" w:space="0" w:color="auto"/>
                        <w:bottom w:val="none" w:sz="0" w:space="0" w:color="auto"/>
                        <w:right w:val="none" w:sz="0" w:space="0" w:color="auto"/>
                      </w:divBdr>
                    </w:div>
                    <w:div w:id="459999599">
                      <w:marLeft w:val="0"/>
                      <w:marRight w:val="0"/>
                      <w:marTop w:val="0"/>
                      <w:marBottom w:val="0"/>
                      <w:divBdr>
                        <w:top w:val="none" w:sz="0" w:space="0" w:color="auto"/>
                        <w:left w:val="none" w:sz="0" w:space="0" w:color="auto"/>
                        <w:bottom w:val="none" w:sz="0" w:space="0" w:color="auto"/>
                        <w:right w:val="none" w:sz="0" w:space="0" w:color="auto"/>
                      </w:divBdr>
                    </w:div>
                    <w:div w:id="1741711154">
                      <w:marLeft w:val="0"/>
                      <w:marRight w:val="0"/>
                      <w:marTop w:val="0"/>
                      <w:marBottom w:val="0"/>
                      <w:divBdr>
                        <w:top w:val="none" w:sz="0" w:space="0" w:color="auto"/>
                        <w:left w:val="none" w:sz="0" w:space="0" w:color="auto"/>
                        <w:bottom w:val="none" w:sz="0" w:space="0" w:color="auto"/>
                        <w:right w:val="none" w:sz="0" w:space="0" w:color="auto"/>
                      </w:divBdr>
                    </w:div>
                    <w:div w:id="1523472029">
                      <w:marLeft w:val="0"/>
                      <w:marRight w:val="0"/>
                      <w:marTop w:val="0"/>
                      <w:marBottom w:val="0"/>
                      <w:divBdr>
                        <w:top w:val="none" w:sz="0" w:space="0" w:color="auto"/>
                        <w:left w:val="none" w:sz="0" w:space="0" w:color="auto"/>
                        <w:bottom w:val="none" w:sz="0" w:space="0" w:color="auto"/>
                        <w:right w:val="none" w:sz="0" w:space="0" w:color="auto"/>
                      </w:divBdr>
                      <w:divsChild>
                        <w:div w:id="132061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1154115">
      <w:bodyDiv w:val="1"/>
      <w:marLeft w:val="0"/>
      <w:marRight w:val="0"/>
      <w:marTop w:val="0"/>
      <w:marBottom w:val="0"/>
      <w:divBdr>
        <w:top w:val="none" w:sz="0" w:space="0" w:color="auto"/>
        <w:left w:val="none" w:sz="0" w:space="0" w:color="auto"/>
        <w:bottom w:val="none" w:sz="0" w:space="0" w:color="auto"/>
        <w:right w:val="none" w:sz="0" w:space="0" w:color="auto"/>
      </w:divBdr>
      <w:divsChild>
        <w:div w:id="1418287671">
          <w:marLeft w:val="0"/>
          <w:marRight w:val="0"/>
          <w:marTop w:val="0"/>
          <w:marBottom w:val="0"/>
          <w:divBdr>
            <w:top w:val="none" w:sz="0" w:space="0" w:color="auto"/>
            <w:left w:val="none" w:sz="0" w:space="0" w:color="auto"/>
            <w:bottom w:val="none" w:sz="0" w:space="0" w:color="auto"/>
            <w:right w:val="none" w:sz="0" w:space="0" w:color="auto"/>
          </w:divBdr>
        </w:div>
      </w:divsChild>
    </w:div>
    <w:div w:id="362945622">
      <w:bodyDiv w:val="1"/>
      <w:marLeft w:val="0"/>
      <w:marRight w:val="0"/>
      <w:marTop w:val="0"/>
      <w:marBottom w:val="0"/>
      <w:divBdr>
        <w:top w:val="none" w:sz="0" w:space="0" w:color="auto"/>
        <w:left w:val="none" w:sz="0" w:space="0" w:color="auto"/>
        <w:bottom w:val="none" w:sz="0" w:space="0" w:color="auto"/>
        <w:right w:val="none" w:sz="0" w:space="0" w:color="auto"/>
      </w:divBdr>
      <w:divsChild>
        <w:div w:id="99029881">
          <w:marLeft w:val="0"/>
          <w:marRight w:val="0"/>
          <w:marTop w:val="0"/>
          <w:marBottom w:val="0"/>
          <w:divBdr>
            <w:top w:val="none" w:sz="0" w:space="0" w:color="auto"/>
            <w:left w:val="none" w:sz="0" w:space="0" w:color="auto"/>
            <w:bottom w:val="none" w:sz="0" w:space="0" w:color="auto"/>
            <w:right w:val="none" w:sz="0" w:space="0" w:color="auto"/>
          </w:divBdr>
          <w:divsChild>
            <w:div w:id="362484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301772">
      <w:bodyDiv w:val="1"/>
      <w:marLeft w:val="0"/>
      <w:marRight w:val="0"/>
      <w:marTop w:val="0"/>
      <w:marBottom w:val="0"/>
      <w:divBdr>
        <w:top w:val="none" w:sz="0" w:space="0" w:color="auto"/>
        <w:left w:val="none" w:sz="0" w:space="0" w:color="auto"/>
        <w:bottom w:val="none" w:sz="0" w:space="0" w:color="auto"/>
        <w:right w:val="none" w:sz="0" w:space="0" w:color="auto"/>
      </w:divBdr>
      <w:divsChild>
        <w:div w:id="1548638221">
          <w:marLeft w:val="0"/>
          <w:marRight w:val="0"/>
          <w:marTop w:val="0"/>
          <w:marBottom w:val="0"/>
          <w:divBdr>
            <w:top w:val="none" w:sz="0" w:space="0" w:color="auto"/>
            <w:left w:val="none" w:sz="0" w:space="0" w:color="auto"/>
            <w:bottom w:val="none" w:sz="0" w:space="0" w:color="auto"/>
            <w:right w:val="none" w:sz="0" w:space="0" w:color="auto"/>
          </w:divBdr>
          <w:divsChild>
            <w:div w:id="1687049893">
              <w:marLeft w:val="0"/>
              <w:marRight w:val="0"/>
              <w:marTop w:val="0"/>
              <w:marBottom w:val="0"/>
              <w:divBdr>
                <w:top w:val="none" w:sz="0" w:space="0" w:color="auto"/>
                <w:left w:val="none" w:sz="0" w:space="0" w:color="auto"/>
                <w:bottom w:val="none" w:sz="0" w:space="0" w:color="auto"/>
                <w:right w:val="none" w:sz="0" w:space="0" w:color="auto"/>
              </w:divBdr>
            </w:div>
            <w:div w:id="112023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81141">
      <w:bodyDiv w:val="1"/>
      <w:marLeft w:val="0"/>
      <w:marRight w:val="0"/>
      <w:marTop w:val="0"/>
      <w:marBottom w:val="0"/>
      <w:divBdr>
        <w:top w:val="none" w:sz="0" w:space="0" w:color="auto"/>
        <w:left w:val="none" w:sz="0" w:space="0" w:color="auto"/>
        <w:bottom w:val="none" w:sz="0" w:space="0" w:color="auto"/>
        <w:right w:val="none" w:sz="0" w:space="0" w:color="auto"/>
      </w:divBdr>
      <w:divsChild>
        <w:div w:id="1266646933">
          <w:marLeft w:val="0"/>
          <w:marRight w:val="0"/>
          <w:marTop w:val="0"/>
          <w:marBottom w:val="0"/>
          <w:divBdr>
            <w:top w:val="none" w:sz="0" w:space="0" w:color="auto"/>
            <w:left w:val="none" w:sz="0" w:space="0" w:color="auto"/>
            <w:bottom w:val="none" w:sz="0" w:space="0" w:color="auto"/>
            <w:right w:val="none" w:sz="0" w:space="0" w:color="auto"/>
          </w:divBdr>
          <w:divsChild>
            <w:div w:id="627777937">
              <w:marLeft w:val="0"/>
              <w:marRight w:val="0"/>
              <w:marTop w:val="0"/>
              <w:marBottom w:val="0"/>
              <w:divBdr>
                <w:top w:val="none" w:sz="0" w:space="0" w:color="auto"/>
                <w:left w:val="none" w:sz="0" w:space="0" w:color="auto"/>
                <w:bottom w:val="none" w:sz="0" w:space="0" w:color="auto"/>
                <w:right w:val="none" w:sz="0" w:space="0" w:color="auto"/>
              </w:divBdr>
              <w:divsChild>
                <w:div w:id="1268657766">
                  <w:marLeft w:val="0"/>
                  <w:marRight w:val="0"/>
                  <w:marTop w:val="0"/>
                  <w:marBottom w:val="0"/>
                  <w:divBdr>
                    <w:top w:val="none" w:sz="0" w:space="0" w:color="auto"/>
                    <w:left w:val="none" w:sz="0" w:space="0" w:color="auto"/>
                    <w:bottom w:val="none" w:sz="0" w:space="0" w:color="auto"/>
                    <w:right w:val="none" w:sz="0" w:space="0" w:color="auto"/>
                  </w:divBdr>
                  <w:divsChild>
                    <w:div w:id="263194824">
                      <w:marLeft w:val="0"/>
                      <w:marRight w:val="0"/>
                      <w:marTop w:val="0"/>
                      <w:marBottom w:val="0"/>
                      <w:divBdr>
                        <w:top w:val="none" w:sz="0" w:space="0" w:color="auto"/>
                        <w:left w:val="none" w:sz="0" w:space="0" w:color="auto"/>
                        <w:bottom w:val="none" w:sz="0" w:space="0" w:color="auto"/>
                        <w:right w:val="none" w:sz="0" w:space="0" w:color="auto"/>
                      </w:divBdr>
                    </w:div>
                    <w:div w:id="1708918494">
                      <w:marLeft w:val="0"/>
                      <w:marRight w:val="0"/>
                      <w:marTop w:val="0"/>
                      <w:marBottom w:val="0"/>
                      <w:divBdr>
                        <w:top w:val="none" w:sz="0" w:space="0" w:color="auto"/>
                        <w:left w:val="none" w:sz="0" w:space="0" w:color="auto"/>
                        <w:bottom w:val="none" w:sz="0" w:space="0" w:color="auto"/>
                        <w:right w:val="none" w:sz="0" w:space="0" w:color="auto"/>
                      </w:divBdr>
                    </w:div>
                    <w:div w:id="2036226632">
                      <w:marLeft w:val="0"/>
                      <w:marRight w:val="0"/>
                      <w:marTop w:val="0"/>
                      <w:marBottom w:val="0"/>
                      <w:divBdr>
                        <w:top w:val="none" w:sz="0" w:space="0" w:color="auto"/>
                        <w:left w:val="none" w:sz="0" w:space="0" w:color="auto"/>
                        <w:bottom w:val="none" w:sz="0" w:space="0" w:color="auto"/>
                        <w:right w:val="none" w:sz="0" w:space="0" w:color="auto"/>
                      </w:divBdr>
                    </w:div>
                    <w:div w:id="1386493530">
                      <w:marLeft w:val="0"/>
                      <w:marRight w:val="0"/>
                      <w:marTop w:val="0"/>
                      <w:marBottom w:val="0"/>
                      <w:divBdr>
                        <w:top w:val="none" w:sz="0" w:space="0" w:color="auto"/>
                        <w:left w:val="none" w:sz="0" w:space="0" w:color="auto"/>
                        <w:bottom w:val="none" w:sz="0" w:space="0" w:color="auto"/>
                        <w:right w:val="none" w:sz="0" w:space="0" w:color="auto"/>
                      </w:divBdr>
                    </w:div>
                    <w:div w:id="809637541">
                      <w:marLeft w:val="0"/>
                      <w:marRight w:val="0"/>
                      <w:marTop w:val="0"/>
                      <w:marBottom w:val="0"/>
                      <w:divBdr>
                        <w:top w:val="none" w:sz="0" w:space="0" w:color="auto"/>
                        <w:left w:val="none" w:sz="0" w:space="0" w:color="auto"/>
                        <w:bottom w:val="none" w:sz="0" w:space="0" w:color="auto"/>
                        <w:right w:val="none" w:sz="0" w:space="0" w:color="auto"/>
                      </w:divBdr>
                    </w:div>
                    <w:div w:id="1137450038">
                      <w:marLeft w:val="0"/>
                      <w:marRight w:val="0"/>
                      <w:marTop w:val="0"/>
                      <w:marBottom w:val="0"/>
                      <w:divBdr>
                        <w:top w:val="none" w:sz="0" w:space="0" w:color="auto"/>
                        <w:left w:val="none" w:sz="0" w:space="0" w:color="auto"/>
                        <w:bottom w:val="none" w:sz="0" w:space="0" w:color="auto"/>
                        <w:right w:val="none" w:sz="0" w:space="0" w:color="auto"/>
                      </w:divBdr>
                    </w:div>
                    <w:div w:id="1686401374">
                      <w:marLeft w:val="0"/>
                      <w:marRight w:val="0"/>
                      <w:marTop w:val="0"/>
                      <w:marBottom w:val="0"/>
                      <w:divBdr>
                        <w:top w:val="none" w:sz="0" w:space="0" w:color="auto"/>
                        <w:left w:val="none" w:sz="0" w:space="0" w:color="auto"/>
                        <w:bottom w:val="none" w:sz="0" w:space="0" w:color="auto"/>
                        <w:right w:val="none" w:sz="0" w:space="0" w:color="auto"/>
                      </w:divBdr>
                    </w:div>
                    <w:div w:id="1315135608">
                      <w:marLeft w:val="0"/>
                      <w:marRight w:val="0"/>
                      <w:marTop w:val="0"/>
                      <w:marBottom w:val="0"/>
                      <w:divBdr>
                        <w:top w:val="none" w:sz="0" w:space="0" w:color="auto"/>
                        <w:left w:val="none" w:sz="0" w:space="0" w:color="auto"/>
                        <w:bottom w:val="none" w:sz="0" w:space="0" w:color="auto"/>
                        <w:right w:val="none" w:sz="0" w:space="0" w:color="auto"/>
                      </w:divBdr>
                    </w:div>
                    <w:div w:id="1954052348">
                      <w:marLeft w:val="0"/>
                      <w:marRight w:val="0"/>
                      <w:marTop w:val="0"/>
                      <w:marBottom w:val="0"/>
                      <w:divBdr>
                        <w:top w:val="none" w:sz="0" w:space="0" w:color="auto"/>
                        <w:left w:val="none" w:sz="0" w:space="0" w:color="auto"/>
                        <w:bottom w:val="none" w:sz="0" w:space="0" w:color="auto"/>
                        <w:right w:val="none" w:sz="0" w:space="0" w:color="auto"/>
                      </w:divBdr>
                    </w:div>
                    <w:div w:id="43406811">
                      <w:marLeft w:val="0"/>
                      <w:marRight w:val="0"/>
                      <w:marTop w:val="0"/>
                      <w:marBottom w:val="0"/>
                      <w:divBdr>
                        <w:top w:val="none" w:sz="0" w:space="0" w:color="auto"/>
                        <w:left w:val="none" w:sz="0" w:space="0" w:color="auto"/>
                        <w:bottom w:val="none" w:sz="0" w:space="0" w:color="auto"/>
                        <w:right w:val="none" w:sz="0" w:space="0" w:color="auto"/>
                      </w:divBdr>
                    </w:div>
                    <w:div w:id="1301761547">
                      <w:marLeft w:val="0"/>
                      <w:marRight w:val="0"/>
                      <w:marTop w:val="0"/>
                      <w:marBottom w:val="0"/>
                      <w:divBdr>
                        <w:top w:val="none" w:sz="0" w:space="0" w:color="auto"/>
                        <w:left w:val="none" w:sz="0" w:space="0" w:color="auto"/>
                        <w:bottom w:val="none" w:sz="0" w:space="0" w:color="auto"/>
                        <w:right w:val="none" w:sz="0" w:space="0" w:color="auto"/>
                      </w:divBdr>
                    </w:div>
                    <w:div w:id="436096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351166">
      <w:bodyDiv w:val="1"/>
      <w:marLeft w:val="0"/>
      <w:marRight w:val="0"/>
      <w:marTop w:val="0"/>
      <w:marBottom w:val="0"/>
      <w:divBdr>
        <w:top w:val="none" w:sz="0" w:space="0" w:color="auto"/>
        <w:left w:val="none" w:sz="0" w:space="0" w:color="auto"/>
        <w:bottom w:val="none" w:sz="0" w:space="0" w:color="auto"/>
        <w:right w:val="none" w:sz="0" w:space="0" w:color="auto"/>
      </w:divBdr>
      <w:divsChild>
        <w:div w:id="1176655431">
          <w:marLeft w:val="0"/>
          <w:marRight w:val="0"/>
          <w:marTop w:val="0"/>
          <w:marBottom w:val="0"/>
          <w:divBdr>
            <w:top w:val="none" w:sz="0" w:space="0" w:color="auto"/>
            <w:left w:val="none" w:sz="0" w:space="0" w:color="auto"/>
            <w:bottom w:val="none" w:sz="0" w:space="0" w:color="auto"/>
            <w:right w:val="none" w:sz="0" w:space="0" w:color="auto"/>
          </w:divBdr>
          <w:divsChild>
            <w:div w:id="135997781">
              <w:marLeft w:val="0"/>
              <w:marRight w:val="0"/>
              <w:marTop w:val="0"/>
              <w:marBottom w:val="0"/>
              <w:divBdr>
                <w:top w:val="none" w:sz="0" w:space="0" w:color="auto"/>
                <w:left w:val="none" w:sz="0" w:space="0" w:color="auto"/>
                <w:bottom w:val="none" w:sz="0" w:space="0" w:color="auto"/>
                <w:right w:val="none" w:sz="0" w:space="0" w:color="auto"/>
              </w:divBdr>
              <w:divsChild>
                <w:div w:id="156247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397078">
      <w:bodyDiv w:val="1"/>
      <w:marLeft w:val="0"/>
      <w:marRight w:val="0"/>
      <w:marTop w:val="0"/>
      <w:marBottom w:val="0"/>
      <w:divBdr>
        <w:top w:val="none" w:sz="0" w:space="0" w:color="auto"/>
        <w:left w:val="none" w:sz="0" w:space="0" w:color="auto"/>
        <w:bottom w:val="none" w:sz="0" w:space="0" w:color="auto"/>
        <w:right w:val="none" w:sz="0" w:space="0" w:color="auto"/>
      </w:divBdr>
      <w:divsChild>
        <w:div w:id="73867694">
          <w:marLeft w:val="0"/>
          <w:marRight w:val="0"/>
          <w:marTop w:val="0"/>
          <w:marBottom w:val="0"/>
          <w:divBdr>
            <w:top w:val="none" w:sz="0" w:space="0" w:color="auto"/>
            <w:left w:val="none" w:sz="0" w:space="0" w:color="auto"/>
            <w:bottom w:val="none" w:sz="0" w:space="0" w:color="auto"/>
            <w:right w:val="none" w:sz="0" w:space="0" w:color="auto"/>
          </w:divBdr>
          <w:divsChild>
            <w:div w:id="227109469">
              <w:marLeft w:val="0"/>
              <w:marRight w:val="0"/>
              <w:marTop w:val="0"/>
              <w:marBottom w:val="0"/>
              <w:divBdr>
                <w:top w:val="none" w:sz="0" w:space="0" w:color="auto"/>
                <w:left w:val="none" w:sz="0" w:space="0" w:color="auto"/>
                <w:bottom w:val="none" w:sz="0" w:space="0" w:color="auto"/>
                <w:right w:val="none" w:sz="0" w:space="0" w:color="auto"/>
              </w:divBdr>
            </w:div>
            <w:div w:id="521360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761454">
      <w:marLeft w:val="0"/>
      <w:marRight w:val="0"/>
      <w:marTop w:val="0"/>
      <w:marBottom w:val="0"/>
      <w:divBdr>
        <w:top w:val="none" w:sz="0" w:space="0" w:color="auto"/>
        <w:left w:val="none" w:sz="0" w:space="0" w:color="auto"/>
        <w:bottom w:val="none" w:sz="0" w:space="0" w:color="auto"/>
        <w:right w:val="none" w:sz="0" w:space="0" w:color="auto"/>
      </w:divBdr>
    </w:div>
    <w:div w:id="390615570">
      <w:bodyDiv w:val="1"/>
      <w:marLeft w:val="0"/>
      <w:marRight w:val="0"/>
      <w:marTop w:val="0"/>
      <w:marBottom w:val="0"/>
      <w:divBdr>
        <w:top w:val="none" w:sz="0" w:space="0" w:color="auto"/>
        <w:left w:val="none" w:sz="0" w:space="0" w:color="auto"/>
        <w:bottom w:val="none" w:sz="0" w:space="0" w:color="auto"/>
        <w:right w:val="none" w:sz="0" w:space="0" w:color="auto"/>
      </w:divBdr>
      <w:divsChild>
        <w:div w:id="433093775">
          <w:marLeft w:val="0"/>
          <w:marRight w:val="0"/>
          <w:marTop w:val="0"/>
          <w:marBottom w:val="0"/>
          <w:divBdr>
            <w:top w:val="none" w:sz="0" w:space="0" w:color="auto"/>
            <w:left w:val="none" w:sz="0" w:space="0" w:color="auto"/>
            <w:bottom w:val="none" w:sz="0" w:space="0" w:color="auto"/>
            <w:right w:val="none" w:sz="0" w:space="0" w:color="auto"/>
          </w:divBdr>
          <w:divsChild>
            <w:div w:id="41175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7458840">
      <w:marLeft w:val="0"/>
      <w:marRight w:val="0"/>
      <w:marTop w:val="0"/>
      <w:marBottom w:val="0"/>
      <w:divBdr>
        <w:top w:val="none" w:sz="0" w:space="0" w:color="auto"/>
        <w:left w:val="none" w:sz="0" w:space="0" w:color="auto"/>
        <w:bottom w:val="none" w:sz="0" w:space="0" w:color="auto"/>
        <w:right w:val="none" w:sz="0" w:space="0" w:color="auto"/>
      </w:divBdr>
    </w:div>
    <w:div w:id="415638560">
      <w:bodyDiv w:val="1"/>
      <w:marLeft w:val="0"/>
      <w:marRight w:val="0"/>
      <w:marTop w:val="0"/>
      <w:marBottom w:val="0"/>
      <w:divBdr>
        <w:top w:val="none" w:sz="0" w:space="0" w:color="auto"/>
        <w:left w:val="none" w:sz="0" w:space="0" w:color="auto"/>
        <w:bottom w:val="none" w:sz="0" w:space="0" w:color="auto"/>
        <w:right w:val="none" w:sz="0" w:space="0" w:color="auto"/>
      </w:divBdr>
      <w:divsChild>
        <w:div w:id="1736706263">
          <w:marLeft w:val="0"/>
          <w:marRight w:val="0"/>
          <w:marTop w:val="0"/>
          <w:marBottom w:val="0"/>
          <w:divBdr>
            <w:top w:val="none" w:sz="0" w:space="0" w:color="auto"/>
            <w:left w:val="none" w:sz="0" w:space="0" w:color="auto"/>
            <w:bottom w:val="none" w:sz="0" w:space="0" w:color="auto"/>
            <w:right w:val="none" w:sz="0" w:space="0" w:color="auto"/>
          </w:divBdr>
          <w:divsChild>
            <w:div w:id="1117942198">
              <w:marLeft w:val="0"/>
              <w:marRight w:val="0"/>
              <w:marTop w:val="0"/>
              <w:marBottom w:val="0"/>
              <w:divBdr>
                <w:top w:val="none" w:sz="0" w:space="0" w:color="auto"/>
                <w:left w:val="none" w:sz="0" w:space="0" w:color="auto"/>
                <w:bottom w:val="none" w:sz="0" w:space="0" w:color="auto"/>
                <w:right w:val="none" w:sz="0" w:space="0" w:color="auto"/>
              </w:divBdr>
            </w:div>
            <w:div w:id="2132508254">
              <w:marLeft w:val="0"/>
              <w:marRight w:val="0"/>
              <w:marTop w:val="0"/>
              <w:marBottom w:val="0"/>
              <w:divBdr>
                <w:top w:val="none" w:sz="0" w:space="0" w:color="auto"/>
                <w:left w:val="none" w:sz="0" w:space="0" w:color="auto"/>
                <w:bottom w:val="none" w:sz="0" w:space="0" w:color="auto"/>
                <w:right w:val="none" w:sz="0" w:space="0" w:color="auto"/>
              </w:divBdr>
            </w:div>
            <w:div w:id="309099755">
              <w:marLeft w:val="0"/>
              <w:marRight w:val="0"/>
              <w:marTop w:val="0"/>
              <w:marBottom w:val="0"/>
              <w:divBdr>
                <w:top w:val="none" w:sz="0" w:space="0" w:color="auto"/>
                <w:left w:val="none" w:sz="0" w:space="0" w:color="auto"/>
                <w:bottom w:val="none" w:sz="0" w:space="0" w:color="auto"/>
                <w:right w:val="none" w:sz="0" w:space="0" w:color="auto"/>
              </w:divBdr>
            </w:div>
            <w:div w:id="1792363418">
              <w:marLeft w:val="0"/>
              <w:marRight w:val="0"/>
              <w:marTop w:val="0"/>
              <w:marBottom w:val="0"/>
              <w:divBdr>
                <w:top w:val="none" w:sz="0" w:space="0" w:color="auto"/>
                <w:left w:val="none" w:sz="0" w:space="0" w:color="auto"/>
                <w:bottom w:val="none" w:sz="0" w:space="0" w:color="auto"/>
                <w:right w:val="none" w:sz="0" w:space="0" w:color="auto"/>
              </w:divBdr>
            </w:div>
            <w:div w:id="1992516087">
              <w:marLeft w:val="0"/>
              <w:marRight w:val="0"/>
              <w:marTop w:val="0"/>
              <w:marBottom w:val="0"/>
              <w:divBdr>
                <w:top w:val="none" w:sz="0" w:space="0" w:color="auto"/>
                <w:left w:val="none" w:sz="0" w:space="0" w:color="auto"/>
                <w:bottom w:val="none" w:sz="0" w:space="0" w:color="auto"/>
                <w:right w:val="none" w:sz="0" w:space="0" w:color="auto"/>
              </w:divBdr>
            </w:div>
            <w:div w:id="1582596044">
              <w:marLeft w:val="0"/>
              <w:marRight w:val="0"/>
              <w:marTop w:val="0"/>
              <w:marBottom w:val="0"/>
              <w:divBdr>
                <w:top w:val="none" w:sz="0" w:space="0" w:color="auto"/>
                <w:left w:val="none" w:sz="0" w:space="0" w:color="auto"/>
                <w:bottom w:val="none" w:sz="0" w:space="0" w:color="auto"/>
                <w:right w:val="none" w:sz="0" w:space="0" w:color="auto"/>
              </w:divBdr>
            </w:div>
            <w:div w:id="1958676309">
              <w:marLeft w:val="0"/>
              <w:marRight w:val="0"/>
              <w:marTop w:val="0"/>
              <w:marBottom w:val="0"/>
              <w:divBdr>
                <w:top w:val="none" w:sz="0" w:space="0" w:color="auto"/>
                <w:left w:val="none" w:sz="0" w:space="0" w:color="auto"/>
                <w:bottom w:val="none" w:sz="0" w:space="0" w:color="auto"/>
                <w:right w:val="none" w:sz="0" w:space="0" w:color="auto"/>
              </w:divBdr>
            </w:div>
            <w:div w:id="1242178688">
              <w:marLeft w:val="0"/>
              <w:marRight w:val="0"/>
              <w:marTop w:val="0"/>
              <w:marBottom w:val="0"/>
              <w:divBdr>
                <w:top w:val="none" w:sz="0" w:space="0" w:color="auto"/>
                <w:left w:val="none" w:sz="0" w:space="0" w:color="auto"/>
                <w:bottom w:val="none" w:sz="0" w:space="0" w:color="auto"/>
                <w:right w:val="none" w:sz="0" w:space="0" w:color="auto"/>
              </w:divBdr>
            </w:div>
            <w:div w:id="1642613553">
              <w:marLeft w:val="0"/>
              <w:marRight w:val="0"/>
              <w:marTop w:val="0"/>
              <w:marBottom w:val="0"/>
              <w:divBdr>
                <w:top w:val="none" w:sz="0" w:space="0" w:color="auto"/>
                <w:left w:val="none" w:sz="0" w:space="0" w:color="auto"/>
                <w:bottom w:val="none" w:sz="0" w:space="0" w:color="auto"/>
                <w:right w:val="none" w:sz="0" w:space="0" w:color="auto"/>
              </w:divBdr>
            </w:div>
            <w:div w:id="849105502">
              <w:marLeft w:val="0"/>
              <w:marRight w:val="0"/>
              <w:marTop w:val="0"/>
              <w:marBottom w:val="0"/>
              <w:divBdr>
                <w:top w:val="none" w:sz="0" w:space="0" w:color="auto"/>
                <w:left w:val="none" w:sz="0" w:space="0" w:color="auto"/>
                <w:bottom w:val="none" w:sz="0" w:space="0" w:color="auto"/>
                <w:right w:val="none" w:sz="0" w:space="0" w:color="auto"/>
              </w:divBdr>
            </w:div>
            <w:div w:id="248392433">
              <w:marLeft w:val="0"/>
              <w:marRight w:val="0"/>
              <w:marTop w:val="0"/>
              <w:marBottom w:val="0"/>
              <w:divBdr>
                <w:top w:val="none" w:sz="0" w:space="0" w:color="auto"/>
                <w:left w:val="none" w:sz="0" w:space="0" w:color="auto"/>
                <w:bottom w:val="none" w:sz="0" w:space="0" w:color="auto"/>
                <w:right w:val="none" w:sz="0" w:space="0" w:color="auto"/>
              </w:divBdr>
            </w:div>
            <w:div w:id="2137405477">
              <w:marLeft w:val="0"/>
              <w:marRight w:val="0"/>
              <w:marTop w:val="0"/>
              <w:marBottom w:val="0"/>
              <w:divBdr>
                <w:top w:val="none" w:sz="0" w:space="0" w:color="auto"/>
                <w:left w:val="none" w:sz="0" w:space="0" w:color="auto"/>
                <w:bottom w:val="none" w:sz="0" w:space="0" w:color="auto"/>
                <w:right w:val="none" w:sz="0" w:space="0" w:color="auto"/>
              </w:divBdr>
            </w:div>
            <w:div w:id="61173822">
              <w:marLeft w:val="0"/>
              <w:marRight w:val="0"/>
              <w:marTop w:val="0"/>
              <w:marBottom w:val="0"/>
              <w:divBdr>
                <w:top w:val="none" w:sz="0" w:space="0" w:color="auto"/>
                <w:left w:val="none" w:sz="0" w:space="0" w:color="auto"/>
                <w:bottom w:val="none" w:sz="0" w:space="0" w:color="auto"/>
                <w:right w:val="none" w:sz="0" w:space="0" w:color="auto"/>
              </w:divBdr>
            </w:div>
            <w:div w:id="898516679">
              <w:marLeft w:val="0"/>
              <w:marRight w:val="0"/>
              <w:marTop w:val="0"/>
              <w:marBottom w:val="0"/>
              <w:divBdr>
                <w:top w:val="none" w:sz="0" w:space="0" w:color="auto"/>
                <w:left w:val="none" w:sz="0" w:space="0" w:color="auto"/>
                <w:bottom w:val="none" w:sz="0" w:space="0" w:color="auto"/>
                <w:right w:val="none" w:sz="0" w:space="0" w:color="auto"/>
              </w:divBdr>
            </w:div>
            <w:div w:id="1570077108">
              <w:marLeft w:val="0"/>
              <w:marRight w:val="0"/>
              <w:marTop w:val="0"/>
              <w:marBottom w:val="0"/>
              <w:divBdr>
                <w:top w:val="none" w:sz="0" w:space="0" w:color="auto"/>
                <w:left w:val="none" w:sz="0" w:space="0" w:color="auto"/>
                <w:bottom w:val="none" w:sz="0" w:space="0" w:color="auto"/>
                <w:right w:val="none" w:sz="0" w:space="0" w:color="auto"/>
              </w:divBdr>
            </w:div>
            <w:div w:id="508835665">
              <w:marLeft w:val="0"/>
              <w:marRight w:val="0"/>
              <w:marTop w:val="0"/>
              <w:marBottom w:val="0"/>
              <w:divBdr>
                <w:top w:val="none" w:sz="0" w:space="0" w:color="auto"/>
                <w:left w:val="none" w:sz="0" w:space="0" w:color="auto"/>
                <w:bottom w:val="none" w:sz="0" w:space="0" w:color="auto"/>
                <w:right w:val="none" w:sz="0" w:space="0" w:color="auto"/>
              </w:divBdr>
            </w:div>
            <w:div w:id="907956195">
              <w:marLeft w:val="0"/>
              <w:marRight w:val="0"/>
              <w:marTop w:val="0"/>
              <w:marBottom w:val="0"/>
              <w:divBdr>
                <w:top w:val="none" w:sz="0" w:space="0" w:color="auto"/>
                <w:left w:val="none" w:sz="0" w:space="0" w:color="auto"/>
                <w:bottom w:val="none" w:sz="0" w:space="0" w:color="auto"/>
                <w:right w:val="none" w:sz="0" w:space="0" w:color="auto"/>
              </w:divBdr>
            </w:div>
            <w:div w:id="1556113840">
              <w:marLeft w:val="0"/>
              <w:marRight w:val="0"/>
              <w:marTop w:val="0"/>
              <w:marBottom w:val="0"/>
              <w:divBdr>
                <w:top w:val="none" w:sz="0" w:space="0" w:color="auto"/>
                <w:left w:val="none" w:sz="0" w:space="0" w:color="auto"/>
                <w:bottom w:val="none" w:sz="0" w:space="0" w:color="auto"/>
                <w:right w:val="none" w:sz="0" w:space="0" w:color="auto"/>
              </w:divBdr>
            </w:div>
            <w:div w:id="749348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850039">
      <w:bodyDiv w:val="1"/>
      <w:marLeft w:val="0"/>
      <w:marRight w:val="0"/>
      <w:marTop w:val="0"/>
      <w:marBottom w:val="0"/>
      <w:divBdr>
        <w:top w:val="none" w:sz="0" w:space="0" w:color="auto"/>
        <w:left w:val="none" w:sz="0" w:space="0" w:color="auto"/>
        <w:bottom w:val="none" w:sz="0" w:space="0" w:color="auto"/>
        <w:right w:val="none" w:sz="0" w:space="0" w:color="auto"/>
      </w:divBdr>
      <w:divsChild>
        <w:div w:id="1622344992">
          <w:marLeft w:val="0"/>
          <w:marRight w:val="0"/>
          <w:marTop w:val="0"/>
          <w:marBottom w:val="0"/>
          <w:divBdr>
            <w:top w:val="none" w:sz="0" w:space="0" w:color="auto"/>
            <w:left w:val="none" w:sz="0" w:space="0" w:color="auto"/>
            <w:bottom w:val="none" w:sz="0" w:space="0" w:color="auto"/>
            <w:right w:val="none" w:sz="0" w:space="0" w:color="auto"/>
          </w:divBdr>
          <w:divsChild>
            <w:div w:id="34190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137763">
      <w:bodyDiv w:val="1"/>
      <w:marLeft w:val="0"/>
      <w:marRight w:val="0"/>
      <w:marTop w:val="0"/>
      <w:marBottom w:val="0"/>
      <w:divBdr>
        <w:top w:val="none" w:sz="0" w:space="0" w:color="auto"/>
        <w:left w:val="none" w:sz="0" w:space="0" w:color="auto"/>
        <w:bottom w:val="none" w:sz="0" w:space="0" w:color="auto"/>
        <w:right w:val="none" w:sz="0" w:space="0" w:color="auto"/>
      </w:divBdr>
      <w:divsChild>
        <w:div w:id="964385976">
          <w:marLeft w:val="0"/>
          <w:marRight w:val="0"/>
          <w:marTop w:val="0"/>
          <w:marBottom w:val="0"/>
          <w:divBdr>
            <w:top w:val="none" w:sz="0" w:space="0" w:color="auto"/>
            <w:left w:val="none" w:sz="0" w:space="0" w:color="auto"/>
            <w:bottom w:val="none" w:sz="0" w:space="0" w:color="auto"/>
            <w:right w:val="none" w:sz="0" w:space="0" w:color="auto"/>
          </w:divBdr>
          <w:divsChild>
            <w:div w:id="808861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290160">
      <w:bodyDiv w:val="1"/>
      <w:marLeft w:val="0"/>
      <w:marRight w:val="0"/>
      <w:marTop w:val="0"/>
      <w:marBottom w:val="0"/>
      <w:divBdr>
        <w:top w:val="none" w:sz="0" w:space="0" w:color="auto"/>
        <w:left w:val="none" w:sz="0" w:space="0" w:color="auto"/>
        <w:bottom w:val="none" w:sz="0" w:space="0" w:color="auto"/>
        <w:right w:val="none" w:sz="0" w:space="0" w:color="auto"/>
      </w:divBdr>
      <w:divsChild>
        <w:div w:id="1612515286">
          <w:marLeft w:val="0"/>
          <w:marRight w:val="0"/>
          <w:marTop w:val="0"/>
          <w:marBottom w:val="0"/>
          <w:divBdr>
            <w:top w:val="none" w:sz="0" w:space="0" w:color="auto"/>
            <w:left w:val="none" w:sz="0" w:space="0" w:color="auto"/>
            <w:bottom w:val="none" w:sz="0" w:space="0" w:color="auto"/>
            <w:right w:val="none" w:sz="0" w:space="0" w:color="auto"/>
          </w:divBdr>
          <w:divsChild>
            <w:div w:id="1975523746">
              <w:marLeft w:val="0"/>
              <w:marRight w:val="0"/>
              <w:marTop w:val="0"/>
              <w:marBottom w:val="0"/>
              <w:divBdr>
                <w:top w:val="none" w:sz="0" w:space="0" w:color="auto"/>
                <w:left w:val="none" w:sz="0" w:space="0" w:color="auto"/>
                <w:bottom w:val="none" w:sz="0" w:space="0" w:color="auto"/>
                <w:right w:val="none" w:sz="0" w:space="0" w:color="auto"/>
              </w:divBdr>
              <w:divsChild>
                <w:div w:id="197586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669224">
      <w:bodyDiv w:val="1"/>
      <w:marLeft w:val="0"/>
      <w:marRight w:val="0"/>
      <w:marTop w:val="0"/>
      <w:marBottom w:val="0"/>
      <w:divBdr>
        <w:top w:val="none" w:sz="0" w:space="0" w:color="auto"/>
        <w:left w:val="none" w:sz="0" w:space="0" w:color="auto"/>
        <w:bottom w:val="none" w:sz="0" w:space="0" w:color="auto"/>
        <w:right w:val="none" w:sz="0" w:space="0" w:color="auto"/>
      </w:divBdr>
      <w:divsChild>
        <w:div w:id="845553690">
          <w:marLeft w:val="0"/>
          <w:marRight w:val="0"/>
          <w:marTop w:val="0"/>
          <w:marBottom w:val="0"/>
          <w:divBdr>
            <w:top w:val="none" w:sz="0" w:space="0" w:color="auto"/>
            <w:left w:val="none" w:sz="0" w:space="0" w:color="auto"/>
            <w:bottom w:val="none" w:sz="0" w:space="0" w:color="auto"/>
            <w:right w:val="none" w:sz="0" w:space="0" w:color="auto"/>
          </w:divBdr>
          <w:divsChild>
            <w:div w:id="107099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1504">
      <w:bodyDiv w:val="1"/>
      <w:marLeft w:val="0"/>
      <w:marRight w:val="0"/>
      <w:marTop w:val="0"/>
      <w:marBottom w:val="0"/>
      <w:divBdr>
        <w:top w:val="none" w:sz="0" w:space="0" w:color="auto"/>
        <w:left w:val="none" w:sz="0" w:space="0" w:color="auto"/>
        <w:bottom w:val="none" w:sz="0" w:space="0" w:color="auto"/>
        <w:right w:val="none" w:sz="0" w:space="0" w:color="auto"/>
      </w:divBdr>
      <w:divsChild>
        <w:div w:id="853108270">
          <w:marLeft w:val="0"/>
          <w:marRight w:val="0"/>
          <w:marTop w:val="0"/>
          <w:marBottom w:val="0"/>
          <w:divBdr>
            <w:top w:val="none" w:sz="0" w:space="0" w:color="auto"/>
            <w:left w:val="none" w:sz="0" w:space="0" w:color="auto"/>
            <w:bottom w:val="none" w:sz="0" w:space="0" w:color="auto"/>
            <w:right w:val="none" w:sz="0" w:space="0" w:color="auto"/>
          </w:divBdr>
          <w:divsChild>
            <w:div w:id="659431080">
              <w:marLeft w:val="0"/>
              <w:marRight w:val="0"/>
              <w:marTop w:val="0"/>
              <w:marBottom w:val="0"/>
              <w:divBdr>
                <w:top w:val="none" w:sz="0" w:space="0" w:color="auto"/>
                <w:left w:val="none" w:sz="0" w:space="0" w:color="auto"/>
                <w:bottom w:val="none" w:sz="0" w:space="0" w:color="auto"/>
                <w:right w:val="none" w:sz="0" w:space="0" w:color="auto"/>
              </w:divBdr>
              <w:divsChild>
                <w:div w:id="1698382957">
                  <w:marLeft w:val="0"/>
                  <w:marRight w:val="0"/>
                  <w:marTop w:val="0"/>
                  <w:marBottom w:val="0"/>
                  <w:divBdr>
                    <w:top w:val="none" w:sz="0" w:space="0" w:color="auto"/>
                    <w:left w:val="none" w:sz="0" w:space="0" w:color="auto"/>
                    <w:bottom w:val="none" w:sz="0" w:space="0" w:color="auto"/>
                    <w:right w:val="none" w:sz="0" w:space="0" w:color="auto"/>
                  </w:divBdr>
                  <w:divsChild>
                    <w:div w:id="1071075453">
                      <w:marLeft w:val="0"/>
                      <w:marRight w:val="0"/>
                      <w:marTop w:val="0"/>
                      <w:marBottom w:val="0"/>
                      <w:divBdr>
                        <w:top w:val="none" w:sz="0" w:space="0" w:color="auto"/>
                        <w:left w:val="none" w:sz="0" w:space="0" w:color="auto"/>
                        <w:bottom w:val="none" w:sz="0" w:space="0" w:color="auto"/>
                        <w:right w:val="none" w:sz="0" w:space="0" w:color="auto"/>
                      </w:divBdr>
                      <w:divsChild>
                        <w:div w:id="888884011">
                          <w:marLeft w:val="0"/>
                          <w:marRight w:val="0"/>
                          <w:marTop w:val="0"/>
                          <w:marBottom w:val="0"/>
                          <w:divBdr>
                            <w:top w:val="none" w:sz="0" w:space="0" w:color="auto"/>
                            <w:left w:val="none" w:sz="0" w:space="0" w:color="auto"/>
                            <w:bottom w:val="none" w:sz="0" w:space="0" w:color="auto"/>
                            <w:right w:val="none" w:sz="0" w:space="0" w:color="auto"/>
                          </w:divBdr>
                          <w:divsChild>
                            <w:div w:id="705639993">
                              <w:marLeft w:val="0"/>
                              <w:marRight w:val="0"/>
                              <w:marTop w:val="0"/>
                              <w:marBottom w:val="0"/>
                              <w:divBdr>
                                <w:top w:val="none" w:sz="0" w:space="0" w:color="auto"/>
                                <w:left w:val="none" w:sz="0" w:space="0" w:color="auto"/>
                                <w:bottom w:val="none" w:sz="0" w:space="0" w:color="auto"/>
                                <w:right w:val="none" w:sz="0" w:space="0" w:color="auto"/>
                              </w:divBdr>
                              <w:divsChild>
                                <w:div w:id="818040842">
                                  <w:marLeft w:val="0"/>
                                  <w:marRight w:val="0"/>
                                  <w:marTop w:val="0"/>
                                  <w:marBottom w:val="0"/>
                                  <w:divBdr>
                                    <w:top w:val="none" w:sz="0" w:space="0" w:color="auto"/>
                                    <w:left w:val="none" w:sz="0" w:space="0" w:color="auto"/>
                                    <w:bottom w:val="none" w:sz="0" w:space="0" w:color="auto"/>
                                    <w:right w:val="none" w:sz="0" w:space="0" w:color="auto"/>
                                  </w:divBdr>
                                  <w:divsChild>
                                    <w:div w:id="1273510317">
                                      <w:marLeft w:val="0"/>
                                      <w:marRight w:val="0"/>
                                      <w:marTop w:val="0"/>
                                      <w:marBottom w:val="0"/>
                                      <w:divBdr>
                                        <w:top w:val="none" w:sz="0" w:space="0" w:color="auto"/>
                                        <w:left w:val="none" w:sz="0" w:space="0" w:color="auto"/>
                                        <w:bottom w:val="none" w:sz="0" w:space="0" w:color="auto"/>
                                        <w:right w:val="none" w:sz="0" w:space="0" w:color="auto"/>
                                      </w:divBdr>
                                      <w:divsChild>
                                        <w:div w:id="488208494">
                                          <w:marLeft w:val="0"/>
                                          <w:marRight w:val="0"/>
                                          <w:marTop w:val="0"/>
                                          <w:marBottom w:val="0"/>
                                          <w:divBdr>
                                            <w:top w:val="none" w:sz="0" w:space="0" w:color="auto"/>
                                            <w:left w:val="none" w:sz="0" w:space="0" w:color="auto"/>
                                            <w:bottom w:val="none" w:sz="0" w:space="0" w:color="auto"/>
                                            <w:right w:val="none" w:sz="0" w:space="0" w:color="auto"/>
                                          </w:divBdr>
                                        </w:div>
                                        <w:div w:id="1026297803">
                                          <w:marLeft w:val="0"/>
                                          <w:marRight w:val="0"/>
                                          <w:marTop w:val="0"/>
                                          <w:marBottom w:val="0"/>
                                          <w:divBdr>
                                            <w:top w:val="none" w:sz="0" w:space="0" w:color="auto"/>
                                            <w:left w:val="none" w:sz="0" w:space="0" w:color="auto"/>
                                            <w:bottom w:val="none" w:sz="0" w:space="0" w:color="auto"/>
                                            <w:right w:val="none" w:sz="0" w:space="0" w:color="auto"/>
                                          </w:divBdr>
                                        </w:div>
                                        <w:div w:id="183502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90413709">
      <w:bodyDiv w:val="1"/>
      <w:marLeft w:val="0"/>
      <w:marRight w:val="0"/>
      <w:marTop w:val="0"/>
      <w:marBottom w:val="0"/>
      <w:divBdr>
        <w:top w:val="none" w:sz="0" w:space="0" w:color="auto"/>
        <w:left w:val="none" w:sz="0" w:space="0" w:color="auto"/>
        <w:bottom w:val="none" w:sz="0" w:space="0" w:color="auto"/>
        <w:right w:val="none" w:sz="0" w:space="0" w:color="auto"/>
      </w:divBdr>
      <w:divsChild>
        <w:div w:id="71898424">
          <w:marLeft w:val="0"/>
          <w:marRight w:val="0"/>
          <w:marTop w:val="0"/>
          <w:marBottom w:val="0"/>
          <w:divBdr>
            <w:top w:val="none" w:sz="0" w:space="0" w:color="auto"/>
            <w:left w:val="none" w:sz="0" w:space="0" w:color="auto"/>
            <w:bottom w:val="none" w:sz="0" w:space="0" w:color="auto"/>
            <w:right w:val="none" w:sz="0" w:space="0" w:color="auto"/>
          </w:divBdr>
        </w:div>
      </w:divsChild>
    </w:div>
    <w:div w:id="496117490">
      <w:bodyDiv w:val="1"/>
      <w:marLeft w:val="0"/>
      <w:marRight w:val="0"/>
      <w:marTop w:val="0"/>
      <w:marBottom w:val="0"/>
      <w:divBdr>
        <w:top w:val="none" w:sz="0" w:space="0" w:color="auto"/>
        <w:left w:val="none" w:sz="0" w:space="0" w:color="auto"/>
        <w:bottom w:val="none" w:sz="0" w:space="0" w:color="auto"/>
        <w:right w:val="none" w:sz="0" w:space="0" w:color="auto"/>
      </w:divBdr>
      <w:divsChild>
        <w:div w:id="475756423">
          <w:marLeft w:val="0"/>
          <w:marRight w:val="0"/>
          <w:marTop w:val="0"/>
          <w:marBottom w:val="0"/>
          <w:divBdr>
            <w:top w:val="none" w:sz="0" w:space="0" w:color="auto"/>
            <w:left w:val="none" w:sz="0" w:space="0" w:color="auto"/>
            <w:bottom w:val="none" w:sz="0" w:space="0" w:color="auto"/>
            <w:right w:val="none" w:sz="0" w:space="0" w:color="auto"/>
          </w:divBdr>
        </w:div>
      </w:divsChild>
    </w:div>
    <w:div w:id="500972976">
      <w:bodyDiv w:val="1"/>
      <w:marLeft w:val="0"/>
      <w:marRight w:val="0"/>
      <w:marTop w:val="0"/>
      <w:marBottom w:val="0"/>
      <w:divBdr>
        <w:top w:val="none" w:sz="0" w:space="0" w:color="auto"/>
        <w:left w:val="none" w:sz="0" w:space="0" w:color="auto"/>
        <w:bottom w:val="none" w:sz="0" w:space="0" w:color="auto"/>
        <w:right w:val="none" w:sz="0" w:space="0" w:color="auto"/>
      </w:divBdr>
      <w:divsChild>
        <w:div w:id="1540555667">
          <w:marLeft w:val="0"/>
          <w:marRight w:val="0"/>
          <w:marTop w:val="0"/>
          <w:marBottom w:val="0"/>
          <w:divBdr>
            <w:top w:val="none" w:sz="0" w:space="0" w:color="auto"/>
            <w:left w:val="none" w:sz="0" w:space="0" w:color="auto"/>
            <w:bottom w:val="none" w:sz="0" w:space="0" w:color="auto"/>
            <w:right w:val="none" w:sz="0" w:space="0" w:color="auto"/>
          </w:divBdr>
          <w:divsChild>
            <w:div w:id="182282136">
              <w:marLeft w:val="0"/>
              <w:marRight w:val="0"/>
              <w:marTop w:val="0"/>
              <w:marBottom w:val="0"/>
              <w:divBdr>
                <w:top w:val="none" w:sz="0" w:space="0" w:color="auto"/>
                <w:left w:val="none" w:sz="0" w:space="0" w:color="auto"/>
                <w:bottom w:val="none" w:sz="0" w:space="0" w:color="auto"/>
                <w:right w:val="none" w:sz="0" w:space="0" w:color="auto"/>
              </w:divBdr>
              <w:divsChild>
                <w:div w:id="675381099">
                  <w:marLeft w:val="0"/>
                  <w:marRight w:val="0"/>
                  <w:marTop w:val="0"/>
                  <w:marBottom w:val="0"/>
                  <w:divBdr>
                    <w:top w:val="none" w:sz="0" w:space="0" w:color="auto"/>
                    <w:left w:val="none" w:sz="0" w:space="0" w:color="auto"/>
                    <w:bottom w:val="none" w:sz="0" w:space="0" w:color="auto"/>
                    <w:right w:val="none" w:sz="0" w:space="0" w:color="auto"/>
                  </w:divBdr>
                  <w:divsChild>
                    <w:div w:id="2134980399">
                      <w:marLeft w:val="0"/>
                      <w:marRight w:val="0"/>
                      <w:marTop w:val="0"/>
                      <w:marBottom w:val="0"/>
                      <w:divBdr>
                        <w:top w:val="none" w:sz="0" w:space="0" w:color="auto"/>
                        <w:left w:val="none" w:sz="0" w:space="0" w:color="auto"/>
                        <w:bottom w:val="none" w:sz="0" w:space="0" w:color="auto"/>
                        <w:right w:val="none" w:sz="0" w:space="0" w:color="auto"/>
                      </w:divBdr>
                    </w:div>
                  </w:divsChild>
                </w:div>
                <w:div w:id="300353563">
                  <w:marLeft w:val="0"/>
                  <w:marRight w:val="0"/>
                  <w:marTop w:val="0"/>
                  <w:marBottom w:val="0"/>
                  <w:divBdr>
                    <w:top w:val="none" w:sz="0" w:space="0" w:color="auto"/>
                    <w:left w:val="none" w:sz="0" w:space="0" w:color="auto"/>
                    <w:bottom w:val="none" w:sz="0" w:space="0" w:color="auto"/>
                    <w:right w:val="none" w:sz="0" w:space="0" w:color="auto"/>
                  </w:divBdr>
                  <w:divsChild>
                    <w:div w:id="1375036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5249476">
      <w:bodyDiv w:val="1"/>
      <w:marLeft w:val="0"/>
      <w:marRight w:val="0"/>
      <w:marTop w:val="0"/>
      <w:marBottom w:val="0"/>
      <w:divBdr>
        <w:top w:val="none" w:sz="0" w:space="0" w:color="auto"/>
        <w:left w:val="none" w:sz="0" w:space="0" w:color="auto"/>
        <w:bottom w:val="none" w:sz="0" w:space="0" w:color="auto"/>
        <w:right w:val="none" w:sz="0" w:space="0" w:color="auto"/>
      </w:divBdr>
    </w:div>
    <w:div w:id="512501203">
      <w:bodyDiv w:val="1"/>
      <w:marLeft w:val="0"/>
      <w:marRight w:val="0"/>
      <w:marTop w:val="0"/>
      <w:marBottom w:val="0"/>
      <w:divBdr>
        <w:top w:val="none" w:sz="0" w:space="0" w:color="auto"/>
        <w:left w:val="none" w:sz="0" w:space="0" w:color="auto"/>
        <w:bottom w:val="none" w:sz="0" w:space="0" w:color="auto"/>
        <w:right w:val="none" w:sz="0" w:space="0" w:color="auto"/>
      </w:divBdr>
      <w:divsChild>
        <w:div w:id="1492872931">
          <w:marLeft w:val="0"/>
          <w:marRight w:val="0"/>
          <w:marTop w:val="0"/>
          <w:marBottom w:val="0"/>
          <w:divBdr>
            <w:top w:val="none" w:sz="0" w:space="0" w:color="auto"/>
            <w:left w:val="none" w:sz="0" w:space="0" w:color="auto"/>
            <w:bottom w:val="none" w:sz="0" w:space="0" w:color="auto"/>
            <w:right w:val="none" w:sz="0" w:space="0" w:color="auto"/>
          </w:divBdr>
          <w:divsChild>
            <w:div w:id="957613259">
              <w:marLeft w:val="0"/>
              <w:marRight w:val="0"/>
              <w:marTop w:val="0"/>
              <w:marBottom w:val="0"/>
              <w:divBdr>
                <w:top w:val="none" w:sz="0" w:space="0" w:color="auto"/>
                <w:left w:val="none" w:sz="0" w:space="0" w:color="auto"/>
                <w:bottom w:val="none" w:sz="0" w:space="0" w:color="auto"/>
                <w:right w:val="none" w:sz="0" w:space="0" w:color="auto"/>
              </w:divBdr>
              <w:divsChild>
                <w:div w:id="177367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303397">
      <w:bodyDiv w:val="1"/>
      <w:marLeft w:val="0"/>
      <w:marRight w:val="0"/>
      <w:marTop w:val="0"/>
      <w:marBottom w:val="0"/>
      <w:divBdr>
        <w:top w:val="none" w:sz="0" w:space="0" w:color="auto"/>
        <w:left w:val="none" w:sz="0" w:space="0" w:color="auto"/>
        <w:bottom w:val="none" w:sz="0" w:space="0" w:color="auto"/>
        <w:right w:val="none" w:sz="0" w:space="0" w:color="auto"/>
      </w:divBdr>
      <w:divsChild>
        <w:div w:id="2116439540">
          <w:marLeft w:val="0"/>
          <w:marRight w:val="0"/>
          <w:marTop w:val="0"/>
          <w:marBottom w:val="0"/>
          <w:divBdr>
            <w:top w:val="none" w:sz="0" w:space="0" w:color="auto"/>
            <w:left w:val="none" w:sz="0" w:space="0" w:color="auto"/>
            <w:bottom w:val="none" w:sz="0" w:space="0" w:color="auto"/>
            <w:right w:val="none" w:sz="0" w:space="0" w:color="auto"/>
          </w:divBdr>
          <w:divsChild>
            <w:div w:id="211498822">
              <w:marLeft w:val="0"/>
              <w:marRight w:val="0"/>
              <w:marTop w:val="0"/>
              <w:marBottom w:val="0"/>
              <w:divBdr>
                <w:top w:val="none" w:sz="0" w:space="0" w:color="auto"/>
                <w:left w:val="none" w:sz="0" w:space="0" w:color="auto"/>
                <w:bottom w:val="none" w:sz="0" w:space="0" w:color="auto"/>
                <w:right w:val="none" w:sz="0" w:space="0" w:color="auto"/>
              </w:divBdr>
              <w:divsChild>
                <w:div w:id="31423318">
                  <w:marLeft w:val="0"/>
                  <w:marRight w:val="0"/>
                  <w:marTop w:val="0"/>
                  <w:marBottom w:val="0"/>
                  <w:divBdr>
                    <w:top w:val="none" w:sz="0" w:space="0" w:color="auto"/>
                    <w:left w:val="none" w:sz="0" w:space="0" w:color="auto"/>
                    <w:bottom w:val="none" w:sz="0" w:space="0" w:color="auto"/>
                    <w:right w:val="none" w:sz="0" w:space="0" w:color="auto"/>
                  </w:divBdr>
                </w:div>
                <w:div w:id="1163357472">
                  <w:marLeft w:val="0"/>
                  <w:marRight w:val="0"/>
                  <w:marTop w:val="0"/>
                  <w:marBottom w:val="0"/>
                  <w:divBdr>
                    <w:top w:val="none" w:sz="0" w:space="0" w:color="auto"/>
                    <w:left w:val="none" w:sz="0" w:space="0" w:color="auto"/>
                    <w:bottom w:val="none" w:sz="0" w:space="0" w:color="auto"/>
                    <w:right w:val="none" w:sz="0" w:space="0" w:color="auto"/>
                  </w:divBdr>
                </w:div>
                <w:div w:id="2048868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2643256">
      <w:bodyDiv w:val="1"/>
      <w:marLeft w:val="0"/>
      <w:marRight w:val="0"/>
      <w:marTop w:val="0"/>
      <w:marBottom w:val="0"/>
      <w:divBdr>
        <w:top w:val="none" w:sz="0" w:space="0" w:color="auto"/>
        <w:left w:val="none" w:sz="0" w:space="0" w:color="auto"/>
        <w:bottom w:val="none" w:sz="0" w:space="0" w:color="auto"/>
        <w:right w:val="none" w:sz="0" w:space="0" w:color="auto"/>
      </w:divBdr>
      <w:divsChild>
        <w:div w:id="1855344433">
          <w:marLeft w:val="0"/>
          <w:marRight w:val="0"/>
          <w:marTop w:val="0"/>
          <w:marBottom w:val="0"/>
          <w:divBdr>
            <w:top w:val="none" w:sz="0" w:space="0" w:color="auto"/>
            <w:left w:val="none" w:sz="0" w:space="0" w:color="auto"/>
            <w:bottom w:val="none" w:sz="0" w:space="0" w:color="auto"/>
            <w:right w:val="none" w:sz="0" w:space="0" w:color="auto"/>
          </w:divBdr>
          <w:divsChild>
            <w:div w:id="875047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958506">
      <w:bodyDiv w:val="1"/>
      <w:marLeft w:val="0"/>
      <w:marRight w:val="0"/>
      <w:marTop w:val="0"/>
      <w:marBottom w:val="0"/>
      <w:divBdr>
        <w:top w:val="none" w:sz="0" w:space="0" w:color="auto"/>
        <w:left w:val="none" w:sz="0" w:space="0" w:color="auto"/>
        <w:bottom w:val="none" w:sz="0" w:space="0" w:color="auto"/>
        <w:right w:val="none" w:sz="0" w:space="0" w:color="auto"/>
      </w:divBdr>
      <w:divsChild>
        <w:div w:id="1811510918">
          <w:marLeft w:val="0"/>
          <w:marRight w:val="0"/>
          <w:marTop w:val="0"/>
          <w:marBottom w:val="0"/>
          <w:divBdr>
            <w:top w:val="none" w:sz="0" w:space="0" w:color="auto"/>
            <w:left w:val="none" w:sz="0" w:space="0" w:color="auto"/>
            <w:bottom w:val="none" w:sz="0" w:space="0" w:color="auto"/>
            <w:right w:val="none" w:sz="0" w:space="0" w:color="auto"/>
          </w:divBdr>
          <w:divsChild>
            <w:div w:id="870992133">
              <w:marLeft w:val="0"/>
              <w:marRight w:val="0"/>
              <w:marTop w:val="0"/>
              <w:marBottom w:val="0"/>
              <w:divBdr>
                <w:top w:val="none" w:sz="0" w:space="0" w:color="auto"/>
                <w:left w:val="none" w:sz="0" w:space="0" w:color="auto"/>
                <w:bottom w:val="none" w:sz="0" w:space="0" w:color="auto"/>
                <w:right w:val="none" w:sz="0" w:space="0" w:color="auto"/>
              </w:divBdr>
              <w:divsChild>
                <w:div w:id="1772316187">
                  <w:marLeft w:val="0"/>
                  <w:marRight w:val="0"/>
                  <w:marTop w:val="0"/>
                  <w:marBottom w:val="0"/>
                  <w:divBdr>
                    <w:top w:val="none" w:sz="0" w:space="0" w:color="auto"/>
                    <w:left w:val="none" w:sz="0" w:space="0" w:color="auto"/>
                    <w:bottom w:val="none" w:sz="0" w:space="0" w:color="auto"/>
                    <w:right w:val="none" w:sz="0" w:space="0" w:color="auto"/>
                  </w:divBdr>
                  <w:divsChild>
                    <w:div w:id="1495678256">
                      <w:marLeft w:val="0"/>
                      <w:marRight w:val="0"/>
                      <w:marTop w:val="0"/>
                      <w:marBottom w:val="0"/>
                      <w:divBdr>
                        <w:top w:val="none" w:sz="0" w:space="0" w:color="auto"/>
                        <w:left w:val="none" w:sz="0" w:space="0" w:color="auto"/>
                        <w:bottom w:val="none" w:sz="0" w:space="0" w:color="auto"/>
                        <w:right w:val="none" w:sz="0" w:space="0" w:color="auto"/>
                      </w:divBdr>
                      <w:divsChild>
                        <w:div w:id="1739665252">
                          <w:marLeft w:val="0"/>
                          <w:marRight w:val="0"/>
                          <w:marTop w:val="0"/>
                          <w:marBottom w:val="0"/>
                          <w:divBdr>
                            <w:top w:val="none" w:sz="0" w:space="0" w:color="auto"/>
                            <w:left w:val="none" w:sz="0" w:space="0" w:color="auto"/>
                            <w:bottom w:val="none" w:sz="0" w:space="0" w:color="auto"/>
                            <w:right w:val="none" w:sz="0" w:space="0" w:color="auto"/>
                          </w:divBdr>
                          <w:divsChild>
                            <w:div w:id="762188234">
                              <w:marLeft w:val="0"/>
                              <w:marRight w:val="0"/>
                              <w:marTop w:val="0"/>
                              <w:marBottom w:val="0"/>
                              <w:divBdr>
                                <w:top w:val="none" w:sz="0" w:space="0" w:color="auto"/>
                                <w:left w:val="none" w:sz="0" w:space="0" w:color="auto"/>
                                <w:bottom w:val="none" w:sz="0" w:space="0" w:color="auto"/>
                                <w:right w:val="none" w:sz="0" w:space="0" w:color="auto"/>
                              </w:divBdr>
                            </w:div>
                            <w:div w:id="223566268">
                              <w:marLeft w:val="0"/>
                              <w:marRight w:val="0"/>
                              <w:marTop w:val="0"/>
                              <w:marBottom w:val="0"/>
                              <w:divBdr>
                                <w:top w:val="none" w:sz="0" w:space="0" w:color="auto"/>
                                <w:left w:val="none" w:sz="0" w:space="0" w:color="auto"/>
                                <w:bottom w:val="none" w:sz="0" w:space="0" w:color="auto"/>
                                <w:right w:val="none" w:sz="0" w:space="0" w:color="auto"/>
                              </w:divBdr>
                            </w:div>
                            <w:div w:id="296689562">
                              <w:marLeft w:val="0"/>
                              <w:marRight w:val="0"/>
                              <w:marTop w:val="0"/>
                              <w:marBottom w:val="0"/>
                              <w:divBdr>
                                <w:top w:val="none" w:sz="0" w:space="0" w:color="auto"/>
                                <w:left w:val="none" w:sz="0" w:space="0" w:color="auto"/>
                                <w:bottom w:val="none" w:sz="0" w:space="0" w:color="auto"/>
                                <w:right w:val="none" w:sz="0" w:space="0" w:color="auto"/>
                              </w:divBdr>
                            </w:div>
                          </w:divsChild>
                        </w:div>
                        <w:div w:id="1928729594">
                          <w:marLeft w:val="0"/>
                          <w:marRight w:val="0"/>
                          <w:marTop w:val="0"/>
                          <w:marBottom w:val="0"/>
                          <w:divBdr>
                            <w:top w:val="none" w:sz="0" w:space="0" w:color="auto"/>
                            <w:left w:val="none" w:sz="0" w:space="0" w:color="auto"/>
                            <w:bottom w:val="none" w:sz="0" w:space="0" w:color="auto"/>
                            <w:right w:val="none" w:sz="0" w:space="0" w:color="auto"/>
                          </w:divBdr>
                          <w:divsChild>
                            <w:div w:id="36486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71887926">
      <w:bodyDiv w:val="1"/>
      <w:marLeft w:val="0"/>
      <w:marRight w:val="0"/>
      <w:marTop w:val="0"/>
      <w:marBottom w:val="0"/>
      <w:divBdr>
        <w:top w:val="none" w:sz="0" w:space="0" w:color="auto"/>
        <w:left w:val="none" w:sz="0" w:space="0" w:color="auto"/>
        <w:bottom w:val="none" w:sz="0" w:space="0" w:color="auto"/>
        <w:right w:val="none" w:sz="0" w:space="0" w:color="auto"/>
      </w:divBdr>
      <w:divsChild>
        <w:div w:id="1602298376">
          <w:marLeft w:val="0"/>
          <w:marRight w:val="0"/>
          <w:marTop w:val="0"/>
          <w:marBottom w:val="0"/>
          <w:divBdr>
            <w:top w:val="none" w:sz="0" w:space="0" w:color="auto"/>
            <w:left w:val="none" w:sz="0" w:space="0" w:color="auto"/>
            <w:bottom w:val="none" w:sz="0" w:space="0" w:color="auto"/>
            <w:right w:val="none" w:sz="0" w:space="0" w:color="auto"/>
          </w:divBdr>
          <w:divsChild>
            <w:div w:id="80196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293625">
      <w:bodyDiv w:val="1"/>
      <w:marLeft w:val="0"/>
      <w:marRight w:val="0"/>
      <w:marTop w:val="0"/>
      <w:marBottom w:val="0"/>
      <w:divBdr>
        <w:top w:val="none" w:sz="0" w:space="0" w:color="auto"/>
        <w:left w:val="none" w:sz="0" w:space="0" w:color="auto"/>
        <w:bottom w:val="none" w:sz="0" w:space="0" w:color="auto"/>
        <w:right w:val="none" w:sz="0" w:space="0" w:color="auto"/>
      </w:divBdr>
      <w:divsChild>
        <w:div w:id="642084412">
          <w:marLeft w:val="0"/>
          <w:marRight w:val="0"/>
          <w:marTop w:val="0"/>
          <w:marBottom w:val="0"/>
          <w:divBdr>
            <w:top w:val="none" w:sz="0" w:space="0" w:color="auto"/>
            <w:left w:val="none" w:sz="0" w:space="0" w:color="auto"/>
            <w:bottom w:val="none" w:sz="0" w:space="0" w:color="auto"/>
            <w:right w:val="none" w:sz="0" w:space="0" w:color="auto"/>
          </w:divBdr>
          <w:divsChild>
            <w:div w:id="335697657">
              <w:marLeft w:val="0"/>
              <w:marRight w:val="0"/>
              <w:marTop w:val="0"/>
              <w:marBottom w:val="0"/>
              <w:divBdr>
                <w:top w:val="none" w:sz="0" w:space="0" w:color="auto"/>
                <w:left w:val="none" w:sz="0" w:space="0" w:color="auto"/>
                <w:bottom w:val="none" w:sz="0" w:space="0" w:color="auto"/>
                <w:right w:val="none" w:sz="0" w:space="0" w:color="auto"/>
              </w:divBdr>
              <w:divsChild>
                <w:div w:id="12146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8274594">
      <w:bodyDiv w:val="1"/>
      <w:marLeft w:val="0"/>
      <w:marRight w:val="0"/>
      <w:marTop w:val="0"/>
      <w:marBottom w:val="0"/>
      <w:divBdr>
        <w:top w:val="none" w:sz="0" w:space="0" w:color="auto"/>
        <w:left w:val="none" w:sz="0" w:space="0" w:color="auto"/>
        <w:bottom w:val="none" w:sz="0" w:space="0" w:color="auto"/>
        <w:right w:val="none" w:sz="0" w:space="0" w:color="auto"/>
      </w:divBdr>
      <w:divsChild>
        <w:div w:id="566962630">
          <w:marLeft w:val="0"/>
          <w:marRight w:val="0"/>
          <w:marTop w:val="0"/>
          <w:marBottom w:val="0"/>
          <w:divBdr>
            <w:top w:val="none" w:sz="0" w:space="0" w:color="auto"/>
            <w:left w:val="none" w:sz="0" w:space="0" w:color="auto"/>
            <w:bottom w:val="none" w:sz="0" w:space="0" w:color="auto"/>
            <w:right w:val="none" w:sz="0" w:space="0" w:color="auto"/>
          </w:divBdr>
          <w:divsChild>
            <w:div w:id="499319002">
              <w:marLeft w:val="0"/>
              <w:marRight w:val="0"/>
              <w:marTop w:val="0"/>
              <w:marBottom w:val="0"/>
              <w:divBdr>
                <w:top w:val="none" w:sz="0" w:space="0" w:color="auto"/>
                <w:left w:val="none" w:sz="0" w:space="0" w:color="auto"/>
                <w:bottom w:val="none" w:sz="0" w:space="0" w:color="auto"/>
                <w:right w:val="none" w:sz="0" w:space="0" w:color="auto"/>
              </w:divBdr>
              <w:divsChild>
                <w:div w:id="587542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367224">
      <w:bodyDiv w:val="1"/>
      <w:marLeft w:val="0"/>
      <w:marRight w:val="0"/>
      <w:marTop w:val="0"/>
      <w:marBottom w:val="0"/>
      <w:divBdr>
        <w:top w:val="none" w:sz="0" w:space="0" w:color="auto"/>
        <w:left w:val="none" w:sz="0" w:space="0" w:color="auto"/>
        <w:bottom w:val="none" w:sz="0" w:space="0" w:color="auto"/>
        <w:right w:val="none" w:sz="0" w:space="0" w:color="auto"/>
      </w:divBdr>
      <w:divsChild>
        <w:div w:id="2016609408">
          <w:marLeft w:val="0"/>
          <w:marRight w:val="0"/>
          <w:marTop w:val="0"/>
          <w:marBottom w:val="0"/>
          <w:divBdr>
            <w:top w:val="none" w:sz="0" w:space="0" w:color="auto"/>
            <w:left w:val="none" w:sz="0" w:space="0" w:color="auto"/>
            <w:bottom w:val="none" w:sz="0" w:space="0" w:color="auto"/>
            <w:right w:val="none" w:sz="0" w:space="0" w:color="auto"/>
          </w:divBdr>
          <w:divsChild>
            <w:div w:id="777679021">
              <w:marLeft w:val="0"/>
              <w:marRight w:val="0"/>
              <w:marTop w:val="0"/>
              <w:marBottom w:val="0"/>
              <w:divBdr>
                <w:top w:val="none" w:sz="0" w:space="0" w:color="auto"/>
                <w:left w:val="none" w:sz="0" w:space="0" w:color="auto"/>
                <w:bottom w:val="none" w:sz="0" w:space="0" w:color="auto"/>
                <w:right w:val="none" w:sz="0" w:space="0" w:color="auto"/>
              </w:divBdr>
            </w:div>
            <w:div w:id="93972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150607">
      <w:bodyDiv w:val="1"/>
      <w:marLeft w:val="0"/>
      <w:marRight w:val="0"/>
      <w:marTop w:val="0"/>
      <w:marBottom w:val="0"/>
      <w:divBdr>
        <w:top w:val="none" w:sz="0" w:space="0" w:color="auto"/>
        <w:left w:val="none" w:sz="0" w:space="0" w:color="auto"/>
        <w:bottom w:val="none" w:sz="0" w:space="0" w:color="auto"/>
        <w:right w:val="none" w:sz="0" w:space="0" w:color="auto"/>
      </w:divBdr>
      <w:divsChild>
        <w:div w:id="2145348089">
          <w:marLeft w:val="0"/>
          <w:marRight w:val="0"/>
          <w:marTop w:val="0"/>
          <w:marBottom w:val="0"/>
          <w:divBdr>
            <w:top w:val="none" w:sz="0" w:space="0" w:color="auto"/>
            <w:left w:val="none" w:sz="0" w:space="0" w:color="auto"/>
            <w:bottom w:val="none" w:sz="0" w:space="0" w:color="auto"/>
            <w:right w:val="none" w:sz="0" w:space="0" w:color="auto"/>
          </w:divBdr>
          <w:divsChild>
            <w:div w:id="1950430892">
              <w:marLeft w:val="0"/>
              <w:marRight w:val="0"/>
              <w:marTop w:val="0"/>
              <w:marBottom w:val="0"/>
              <w:divBdr>
                <w:top w:val="none" w:sz="0" w:space="0" w:color="auto"/>
                <w:left w:val="none" w:sz="0" w:space="0" w:color="auto"/>
                <w:bottom w:val="none" w:sz="0" w:space="0" w:color="auto"/>
                <w:right w:val="none" w:sz="0" w:space="0" w:color="auto"/>
              </w:divBdr>
              <w:divsChild>
                <w:div w:id="136224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467805">
      <w:bodyDiv w:val="1"/>
      <w:marLeft w:val="0"/>
      <w:marRight w:val="0"/>
      <w:marTop w:val="0"/>
      <w:marBottom w:val="0"/>
      <w:divBdr>
        <w:top w:val="none" w:sz="0" w:space="0" w:color="auto"/>
        <w:left w:val="none" w:sz="0" w:space="0" w:color="auto"/>
        <w:bottom w:val="none" w:sz="0" w:space="0" w:color="auto"/>
        <w:right w:val="none" w:sz="0" w:space="0" w:color="auto"/>
      </w:divBdr>
      <w:divsChild>
        <w:div w:id="1601571014">
          <w:marLeft w:val="0"/>
          <w:marRight w:val="0"/>
          <w:marTop w:val="0"/>
          <w:marBottom w:val="0"/>
          <w:divBdr>
            <w:top w:val="none" w:sz="0" w:space="0" w:color="auto"/>
            <w:left w:val="none" w:sz="0" w:space="0" w:color="auto"/>
            <w:bottom w:val="none" w:sz="0" w:space="0" w:color="auto"/>
            <w:right w:val="none" w:sz="0" w:space="0" w:color="auto"/>
          </w:divBdr>
          <w:divsChild>
            <w:div w:id="1702052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274613">
      <w:bodyDiv w:val="1"/>
      <w:marLeft w:val="0"/>
      <w:marRight w:val="0"/>
      <w:marTop w:val="0"/>
      <w:marBottom w:val="0"/>
      <w:divBdr>
        <w:top w:val="none" w:sz="0" w:space="0" w:color="auto"/>
        <w:left w:val="none" w:sz="0" w:space="0" w:color="auto"/>
        <w:bottom w:val="none" w:sz="0" w:space="0" w:color="auto"/>
        <w:right w:val="none" w:sz="0" w:space="0" w:color="auto"/>
      </w:divBdr>
      <w:divsChild>
        <w:div w:id="1249273674">
          <w:marLeft w:val="0"/>
          <w:marRight w:val="0"/>
          <w:marTop w:val="0"/>
          <w:marBottom w:val="0"/>
          <w:divBdr>
            <w:top w:val="none" w:sz="0" w:space="0" w:color="auto"/>
            <w:left w:val="none" w:sz="0" w:space="0" w:color="auto"/>
            <w:bottom w:val="none" w:sz="0" w:space="0" w:color="auto"/>
            <w:right w:val="none" w:sz="0" w:space="0" w:color="auto"/>
          </w:divBdr>
          <w:divsChild>
            <w:div w:id="1945457558">
              <w:marLeft w:val="0"/>
              <w:marRight w:val="0"/>
              <w:marTop w:val="0"/>
              <w:marBottom w:val="0"/>
              <w:divBdr>
                <w:top w:val="none" w:sz="0" w:space="0" w:color="auto"/>
                <w:left w:val="none" w:sz="0" w:space="0" w:color="auto"/>
                <w:bottom w:val="none" w:sz="0" w:space="0" w:color="auto"/>
                <w:right w:val="none" w:sz="0" w:space="0" w:color="auto"/>
              </w:divBdr>
              <w:divsChild>
                <w:div w:id="149599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796906">
      <w:bodyDiv w:val="1"/>
      <w:marLeft w:val="0"/>
      <w:marRight w:val="0"/>
      <w:marTop w:val="0"/>
      <w:marBottom w:val="0"/>
      <w:divBdr>
        <w:top w:val="none" w:sz="0" w:space="0" w:color="auto"/>
        <w:left w:val="none" w:sz="0" w:space="0" w:color="auto"/>
        <w:bottom w:val="none" w:sz="0" w:space="0" w:color="auto"/>
        <w:right w:val="none" w:sz="0" w:space="0" w:color="auto"/>
      </w:divBdr>
      <w:divsChild>
        <w:div w:id="2085833581">
          <w:marLeft w:val="0"/>
          <w:marRight w:val="0"/>
          <w:marTop w:val="0"/>
          <w:marBottom w:val="0"/>
          <w:divBdr>
            <w:top w:val="none" w:sz="0" w:space="0" w:color="auto"/>
            <w:left w:val="none" w:sz="0" w:space="0" w:color="auto"/>
            <w:bottom w:val="none" w:sz="0" w:space="0" w:color="auto"/>
            <w:right w:val="none" w:sz="0" w:space="0" w:color="auto"/>
          </w:divBdr>
          <w:divsChild>
            <w:div w:id="2008245245">
              <w:marLeft w:val="0"/>
              <w:marRight w:val="0"/>
              <w:marTop w:val="0"/>
              <w:marBottom w:val="0"/>
              <w:divBdr>
                <w:top w:val="none" w:sz="0" w:space="0" w:color="auto"/>
                <w:left w:val="none" w:sz="0" w:space="0" w:color="auto"/>
                <w:bottom w:val="none" w:sz="0" w:space="0" w:color="auto"/>
                <w:right w:val="none" w:sz="0" w:space="0" w:color="auto"/>
              </w:divBdr>
              <w:divsChild>
                <w:div w:id="1749842815">
                  <w:marLeft w:val="0"/>
                  <w:marRight w:val="0"/>
                  <w:marTop w:val="0"/>
                  <w:marBottom w:val="0"/>
                  <w:divBdr>
                    <w:top w:val="none" w:sz="0" w:space="0" w:color="auto"/>
                    <w:left w:val="none" w:sz="0" w:space="0" w:color="auto"/>
                    <w:bottom w:val="none" w:sz="0" w:space="0" w:color="auto"/>
                    <w:right w:val="none" w:sz="0" w:space="0" w:color="auto"/>
                  </w:divBdr>
                </w:div>
                <w:div w:id="1718385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0383005">
      <w:bodyDiv w:val="1"/>
      <w:marLeft w:val="0"/>
      <w:marRight w:val="0"/>
      <w:marTop w:val="0"/>
      <w:marBottom w:val="0"/>
      <w:divBdr>
        <w:top w:val="none" w:sz="0" w:space="0" w:color="auto"/>
        <w:left w:val="none" w:sz="0" w:space="0" w:color="auto"/>
        <w:bottom w:val="none" w:sz="0" w:space="0" w:color="auto"/>
        <w:right w:val="none" w:sz="0" w:space="0" w:color="auto"/>
      </w:divBdr>
      <w:divsChild>
        <w:div w:id="2026980247">
          <w:marLeft w:val="0"/>
          <w:marRight w:val="0"/>
          <w:marTop w:val="0"/>
          <w:marBottom w:val="0"/>
          <w:divBdr>
            <w:top w:val="none" w:sz="0" w:space="0" w:color="auto"/>
            <w:left w:val="none" w:sz="0" w:space="0" w:color="auto"/>
            <w:bottom w:val="none" w:sz="0" w:space="0" w:color="auto"/>
            <w:right w:val="none" w:sz="0" w:space="0" w:color="auto"/>
          </w:divBdr>
          <w:divsChild>
            <w:div w:id="1629314391">
              <w:marLeft w:val="0"/>
              <w:marRight w:val="0"/>
              <w:marTop w:val="0"/>
              <w:marBottom w:val="0"/>
              <w:divBdr>
                <w:top w:val="none" w:sz="0" w:space="0" w:color="auto"/>
                <w:left w:val="none" w:sz="0" w:space="0" w:color="auto"/>
                <w:bottom w:val="none" w:sz="0" w:space="0" w:color="auto"/>
                <w:right w:val="none" w:sz="0" w:space="0" w:color="auto"/>
              </w:divBdr>
              <w:divsChild>
                <w:div w:id="1929653134">
                  <w:marLeft w:val="0"/>
                  <w:marRight w:val="0"/>
                  <w:marTop w:val="0"/>
                  <w:marBottom w:val="0"/>
                  <w:divBdr>
                    <w:top w:val="none" w:sz="0" w:space="0" w:color="auto"/>
                    <w:left w:val="none" w:sz="0" w:space="0" w:color="auto"/>
                    <w:bottom w:val="none" w:sz="0" w:space="0" w:color="auto"/>
                    <w:right w:val="none" w:sz="0" w:space="0" w:color="auto"/>
                  </w:divBdr>
                </w:div>
                <w:div w:id="1753236092">
                  <w:marLeft w:val="0"/>
                  <w:marRight w:val="0"/>
                  <w:marTop w:val="0"/>
                  <w:marBottom w:val="0"/>
                  <w:divBdr>
                    <w:top w:val="none" w:sz="0" w:space="0" w:color="auto"/>
                    <w:left w:val="none" w:sz="0" w:space="0" w:color="auto"/>
                    <w:bottom w:val="none" w:sz="0" w:space="0" w:color="auto"/>
                    <w:right w:val="none" w:sz="0" w:space="0" w:color="auto"/>
                  </w:divBdr>
                </w:div>
                <w:div w:id="1662536318">
                  <w:marLeft w:val="0"/>
                  <w:marRight w:val="0"/>
                  <w:marTop w:val="0"/>
                  <w:marBottom w:val="0"/>
                  <w:divBdr>
                    <w:top w:val="none" w:sz="0" w:space="0" w:color="auto"/>
                    <w:left w:val="none" w:sz="0" w:space="0" w:color="auto"/>
                    <w:bottom w:val="none" w:sz="0" w:space="0" w:color="auto"/>
                    <w:right w:val="none" w:sz="0" w:space="0" w:color="auto"/>
                  </w:divBdr>
                  <w:divsChild>
                    <w:div w:id="507524150">
                      <w:marLeft w:val="0"/>
                      <w:marRight w:val="0"/>
                      <w:marTop w:val="0"/>
                      <w:marBottom w:val="0"/>
                      <w:divBdr>
                        <w:top w:val="none" w:sz="0" w:space="0" w:color="auto"/>
                        <w:left w:val="none" w:sz="0" w:space="0" w:color="auto"/>
                        <w:bottom w:val="none" w:sz="0" w:space="0" w:color="auto"/>
                        <w:right w:val="none" w:sz="0" w:space="0" w:color="auto"/>
                      </w:divBdr>
                    </w:div>
                    <w:div w:id="9129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5092088">
      <w:bodyDiv w:val="1"/>
      <w:marLeft w:val="0"/>
      <w:marRight w:val="0"/>
      <w:marTop w:val="0"/>
      <w:marBottom w:val="0"/>
      <w:divBdr>
        <w:top w:val="none" w:sz="0" w:space="0" w:color="auto"/>
        <w:left w:val="none" w:sz="0" w:space="0" w:color="auto"/>
        <w:bottom w:val="none" w:sz="0" w:space="0" w:color="auto"/>
        <w:right w:val="none" w:sz="0" w:space="0" w:color="auto"/>
      </w:divBdr>
      <w:divsChild>
        <w:div w:id="1993441133">
          <w:marLeft w:val="0"/>
          <w:marRight w:val="0"/>
          <w:marTop w:val="0"/>
          <w:marBottom w:val="0"/>
          <w:divBdr>
            <w:top w:val="none" w:sz="0" w:space="0" w:color="auto"/>
            <w:left w:val="none" w:sz="0" w:space="0" w:color="auto"/>
            <w:bottom w:val="none" w:sz="0" w:space="0" w:color="auto"/>
            <w:right w:val="none" w:sz="0" w:space="0" w:color="auto"/>
          </w:divBdr>
          <w:divsChild>
            <w:div w:id="98022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2441295">
      <w:bodyDiv w:val="1"/>
      <w:marLeft w:val="0"/>
      <w:marRight w:val="0"/>
      <w:marTop w:val="0"/>
      <w:marBottom w:val="0"/>
      <w:divBdr>
        <w:top w:val="none" w:sz="0" w:space="0" w:color="auto"/>
        <w:left w:val="none" w:sz="0" w:space="0" w:color="auto"/>
        <w:bottom w:val="none" w:sz="0" w:space="0" w:color="auto"/>
        <w:right w:val="none" w:sz="0" w:space="0" w:color="auto"/>
      </w:divBdr>
      <w:divsChild>
        <w:div w:id="1434209420">
          <w:marLeft w:val="0"/>
          <w:marRight w:val="0"/>
          <w:marTop w:val="0"/>
          <w:marBottom w:val="0"/>
          <w:divBdr>
            <w:top w:val="none" w:sz="0" w:space="0" w:color="auto"/>
            <w:left w:val="none" w:sz="0" w:space="0" w:color="auto"/>
            <w:bottom w:val="none" w:sz="0" w:space="0" w:color="auto"/>
            <w:right w:val="none" w:sz="0" w:space="0" w:color="auto"/>
          </w:divBdr>
          <w:divsChild>
            <w:div w:id="163239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483028">
      <w:bodyDiv w:val="1"/>
      <w:marLeft w:val="0"/>
      <w:marRight w:val="0"/>
      <w:marTop w:val="0"/>
      <w:marBottom w:val="0"/>
      <w:divBdr>
        <w:top w:val="none" w:sz="0" w:space="0" w:color="auto"/>
        <w:left w:val="none" w:sz="0" w:space="0" w:color="auto"/>
        <w:bottom w:val="none" w:sz="0" w:space="0" w:color="auto"/>
        <w:right w:val="none" w:sz="0" w:space="0" w:color="auto"/>
      </w:divBdr>
      <w:divsChild>
        <w:div w:id="1842427558">
          <w:marLeft w:val="0"/>
          <w:marRight w:val="0"/>
          <w:marTop w:val="0"/>
          <w:marBottom w:val="0"/>
          <w:divBdr>
            <w:top w:val="none" w:sz="0" w:space="0" w:color="auto"/>
            <w:left w:val="none" w:sz="0" w:space="0" w:color="auto"/>
            <w:bottom w:val="none" w:sz="0" w:space="0" w:color="auto"/>
            <w:right w:val="none" w:sz="0" w:space="0" w:color="auto"/>
          </w:divBdr>
          <w:divsChild>
            <w:div w:id="1859197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272331">
      <w:bodyDiv w:val="1"/>
      <w:marLeft w:val="0"/>
      <w:marRight w:val="0"/>
      <w:marTop w:val="0"/>
      <w:marBottom w:val="0"/>
      <w:divBdr>
        <w:top w:val="none" w:sz="0" w:space="0" w:color="auto"/>
        <w:left w:val="none" w:sz="0" w:space="0" w:color="auto"/>
        <w:bottom w:val="none" w:sz="0" w:space="0" w:color="auto"/>
        <w:right w:val="none" w:sz="0" w:space="0" w:color="auto"/>
      </w:divBdr>
      <w:divsChild>
        <w:div w:id="155583055">
          <w:marLeft w:val="0"/>
          <w:marRight w:val="0"/>
          <w:marTop w:val="0"/>
          <w:marBottom w:val="0"/>
          <w:divBdr>
            <w:top w:val="none" w:sz="0" w:space="0" w:color="auto"/>
            <w:left w:val="none" w:sz="0" w:space="0" w:color="auto"/>
            <w:bottom w:val="none" w:sz="0" w:space="0" w:color="auto"/>
            <w:right w:val="none" w:sz="0" w:space="0" w:color="auto"/>
          </w:divBdr>
          <w:divsChild>
            <w:div w:id="10183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868358">
      <w:bodyDiv w:val="1"/>
      <w:marLeft w:val="0"/>
      <w:marRight w:val="0"/>
      <w:marTop w:val="0"/>
      <w:marBottom w:val="0"/>
      <w:divBdr>
        <w:top w:val="none" w:sz="0" w:space="0" w:color="auto"/>
        <w:left w:val="none" w:sz="0" w:space="0" w:color="auto"/>
        <w:bottom w:val="none" w:sz="0" w:space="0" w:color="auto"/>
        <w:right w:val="none" w:sz="0" w:space="0" w:color="auto"/>
      </w:divBdr>
    </w:div>
    <w:div w:id="716054402">
      <w:bodyDiv w:val="1"/>
      <w:marLeft w:val="0"/>
      <w:marRight w:val="0"/>
      <w:marTop w:val="0"/>
      <w:marBottom w:val="0"/>
      <w:divBdr>
        <w:top w:val="none" w:sz="0" w:space="0" w:color="auto"/>
        <w:left w:val="none" w:sz="0" w:space="0" w:color="auto"/>
        <w:bottom w:val="none" w:sz="0" w:space="0" w:color="auto"/>
        <w:right w:val="none" w:sz="0" w:space="0" w:color="auto"/>
      </w:divBdr>
      <w:divsChild>
        <w:div w:id="1496451661">
          <w:marLeft w:val="0"/>
          <w:marRight w:val="0"/>
          <w:marTop w:val="0"/>
          <w:marBottom w:val="0"/>
          <w:divBdr>
            <w:top w:val="none" w:sz="0" w:space="0" w:color="auto"/>
            <w:left w:val="none" w:sz="0" w:space="0" w:color="auto"/>
            <w:bottom w:val="none" w:sz="0" w:space="0" w:color="auto"/>
            <w:right w:val="none" w:sz="0" w:space="0" w:color="auto"/>
          </w:divBdr>
          <w:divsChild>
            <w:div w:id="1620842410">
              <w:marLeft w:val="0"/>
              <w:marRight w:val="0"/>
              <w:marTop w:val="0"/>
              <w:marBottom w:val="0"/>
              <w:divBdr>
                <w:top w:val="none" w:sz="0" w:space="0" w:color="auto"/>
                <w:left w:val="none" w:sz="0" w:space="0" w:color="auto"/>
                <w:bottom w:val="none" w:sz="0" w:space="0" w:color="auto"/>
                <w:right w:val="none" w:sz="0" w:space="0" w:color="auto"/>
              </w:divBdr>
              <w:divsChild>
                <w:div w:id="1988194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041481">
      <w:bodyDiv w:val="1"/>
      <w:marLeft w:val="0"/>
      <w:marRight w:val="0"/>
      <w:marTop w:val="0"/>
      <w:marBottom w:val="0"/>
      <w:divBdr>
        <w:top w:val="none" w:sz="0" w:space="0" w:color="auto"/>
        <w:left w:val="none" w:sz="0" w:space="0" w:color="auto"/>
        <w:bottom w:val="none" w:sz="0" w:space="0" w:color="auto"/>
        <w:right w:val="none" w:sz="0" w:space="0" w:color="auto"/>
      </w:divBdr>
      <w:divsChild>
        <w:div w:id="1357657109">
          <w:marLeft w:val="0"/>
          <w:marRight w:val="0"/>
          <w:marTop w:val="0"/>
          <w:marBottom w:val="0"/>
          <w:divBdr>
            <w:top w:val="none" w:sz="0" w:space="0" w:color="auto"/>
            <w:left w:val="none" w:sz="0" w:space="0" w:color="auto"/>
            <w:bottom w:val="none" w:sz="0" w:space="0" w:color="auto"/>
            <w:right w:val="none" w:sz="0" w:space="0" w:color="auto"/>
          </w:divBdr>
          <w:divsChild>
            <w:div w:id="1111516504">
              <w:marLeft w:val="0"/>
              <w:marRight w:val="0"/>
              <w:marTop w:val="0"/>
              <w:marBottom w:val="0"/>
              <w:divBdr>
                <w:top w:val="none" w:sz="0" w:space="0" w:color="auto"/>
                <w:left w:val="none" w:sz="0" w:space="0" w:color="auto"/>
                <w:bottom w:val="none" w:sz="0" w:space="0" w:color="auto"/>
                <w:right w:val="none" w:sz="0" w:space="0" w:color="auto"/>
              </w:divBdr>
            </w:div>
            <w:div w:id="328020094">
              <w:marLeft w:val="0"/>
              <w:marRight w:val="0"/>
              <w:marTop w:val="0"/>
              <w:marBottom w:val="0"/>
              <w:divBdr>
                <w:top w:val="none" w:sz="0" w:space="0" w:color="auto"/>
                <w:left w:val="none" w:sz="0" w:space="0" w:color="auto"/>
                <w:bottom w:val="none" w:sz="0" w:space="0" w:color="auto"/>
                <w:right w:val="none" w:sz="0" w:space="0" w:color="auto"/>
              </w:divBdr>
            </w:div>
            <w:div w:id="1663123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86698">
      <w:bodyDiv w:val="1"/>
      <w:marLeft w:val="0"/>
      <w:marRight w:val="0"/>
      <w:marTop w:val="0"/>
      <w:marBottom w:val="0"/>
      <w:divBdr>
        <w:top w:val="none" w:sz="0" w:space="0" w:color="auto"/>
        <w:left w:val="none" w:sz="0" w:space="0" w:color="auto"/>
        <w:bottom w:val="none" w:sz="0" w:space="0" w:color="auto"/>
        <w:right w:val="none" w:sz="0" w:space="0" w:color="auto"/>
      </w:divBdr>
      <w:divsChild>
        <w:div w:id="2007394065">
          <w:marLeft w:val="0"/>
          <w:marRight w:val="0"/>
          <w:marTop w:val="0"/>
          <w:marBottom w:val="0"/>
          <w:divBdr>
            <w:top w:val="none" w:sz="0" w:space="0" w:color="auto"/>
            <w:left w:val="none" w:sz="0" w:space="0" w:color="auto"/>
            <w:bottom w:val="none" w:sz="0" w:space="0" w:color="auto"/>
            <w:right w:val="none" w:sz="0" w:space="0" w:color="auto"/>
          </w:divBdr>
          <w:divsChild>
            <w:div w:id="486164565">
              <w:marLeft w:val="0"/>
              <w:marRight w:val="0"/>
              <w:marTop w:val="0"/>
              <w:marBottom w:val="0"/>
              <w:divBdr>
                <w:top w:val="none" w:sz="0" w:space="0" w:color="auto"/>
                <w:left w:val="none" w:sz="0" w:space="0" w:color="auto"/>
                <w:bottom w:val="none" w:sz="0" w:space="0" w:color="auto"/>
                <w:right w:val="none" w:sz="0" w:space="0" w:color="auto"/>
              </w:divBdr>
              <w:divsChild>
                <w:div w:id="1206022703">
                  <w:marLeft w:val="0"/>
                  <w:marRight w:val="0"/>
                  <w:marTop w:val="0"/>
                  <w:marBottom w:val="0"/>
                  <w:divBdr>
                    <w:top w:val="none" w:sz="0" w:space="0" w:color="auto"/>
                    <w:left w:val="none" w:sz="0" w:space="0" w:color="auto"/>
                    <w:bottom w:val="none" w:sz="0" w:space="0" w:color="auto"/>
                    <w:right w:val="none" w:sz="0" w:space="0" w:color="auto"/>
                  </w:divBdr>
                </w:div>
                <w:div w:id="445544132">
                  <w:marLeft w:val="0"/>
                  <w:marRight w:val="0"/>
                  <w:marTop w:val="0"/>
                  <w:marBottom w:val="0"/>
                  <w:divBdr>
                    <w:top w:val="none" w:sz="0" w:space="0" w:color="auto"/>
                    <w:left w:val="none" w:sz="0" w:space="0" w:color="auto"/>
                    <w:bottom w:val="none" w:sz="0" w:space="0" w:color="auto"/>
                    <w:right w:val="none" w:sz="0" w:space="0" w:color="auto"/>
                  </w:divBdr>
                </w:div>
                <w:div w:id="1911882480">
                  <w:marLeft w:val="0"/>
                  <w:marRight w:val="0"/>
                  <w:marTop w:val="0"/>
                  <w:marBottom w:val="0"/>
                  <w:divBdr>
                    <w:top w:val="none" w:sz="0" w:space="0" w:color="auto"/>
                    <w:left w:val="none" w:sz="0" w:space="0" w:color="auto"/>
                    <w:bottom w:val="none" w:sz="0" w:space="0" w:color="auto"/>
                    <w:right w:val="none" w:sz="0" w:space="0" w:color="auto"/>
                  </w:divBdr>
                </w:div>
                <w:div w:id="683677562">
                  <w:marLeft w:val="0"/>
                  <w:marRight w:val="0"/>
                  <w:marTop w:val="0"/>
                  <w:marBottom w:val="0"/>
                  <w:divBdr>
                    <w:top w:val="none" w:sz="0" w:space="0" w:color="auto"/>
                    <w:left w:val="none" w:sz="0" w:space="0" w:color="auto"/>
                    <w:bottom w:val="none" w:sz="0" w:space="0" w:color="auto"/>
                    <w:right w:val="none" w:sz="0" w:space="0" w:color="auto"/>
                  </w:divBdr>
                </w:div>
                <w:div w:id="840698092">
                  <w:marLeft w:val="0"/>
                  <w:marRight w:val="0"/>
                  <w:marTop w:val="0"/>
                  <w:marBottom w:val="0"/>
                  <w:divBdr>
                    <w:top w:val="none" w:sz="0" w:space="0" w:color="auto"/>
                    <w:left w:val="none" w:sz="0" w:space="0" w:color="auto"/>
                    <w:bottom w:val="none" w:sz="0" w:space="0" w:color="auto"/>
                    <w:right w:val="none" w:sz="0" w:space="0" w:color="auto"/>
                  </w:divBdr>
                </w:div>
                <w:div w:id="136046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273462">
      <w:bodyDiv w:val="1"/>
      <w:marLeft w:val="0"/>
      <w:marRight w:val="0"/>
      <w:marTop w:val="0"/>
      <w:marBottom w:val="0"/>
      <w:divBdr>
        <w:top w:val="none" w:sz="0" w:space="0" w:color="auto"/>
        <w:left w:val="none" w:sz="0" w:space="0" w:color="auto"/>
        <w:bottom w:val="none" w:sz="0" w:space="0" w:color="auto"/>
        <w:right w:val="none" w:sz="0" w:space="0" w:color="auto"/>
      </w:divBdr>
      <w:divsChild>
        <w:div w:id="684206344">
          <w:marLeft w:val="0"/>
          <w:marRight w:val="0"/>
          <w:marTop w:val="0"/>
          <w:marBottom w:val="0"/>
          <w:divBdr>
            <w:top w:val="none" w:sz="0" w:space="0" w:color="auto"/>
            <w:left w:val="none" w:sz="0" w:space="0" w:color="auto"/>
            <w:bottom w:val="none" w:sz="0" w:space="0" w:color="auto"/>
            <w:right w:val="none" w:sz="0" w:space="0" w:color="auto"/>
          </w:divBdr>
          <w:divsChild>
            <w:div w:id="1221207541">
              <w:marLeft w:val="0"/>
              <w:marRight w:val="0"/>
              <w:marTop w:val="0"/>
              <w:marBottom w:val="0"/>
              <w:divBdr>
                <w:top w:val="none" w:sz="0" w:space="0" w:color="auto"/>
                <w:left w:val="none" w:sz="0" w:space="0" w:color="auto"/>
                <w:bottom w:val="none" w:sz="0" w:space="0" w:color="auto"/>
                <w:right w:val="none" w:sz="0" w:space="0" w:color="auto"/>
              </w:divBdr>
              <w:divsChild>
                <w:div w:id="1777024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347299">
      <w:bodyDiv w:val="1"/>
      <w:marLeft w:val="0"/>
      <w:marRight w:val="0"/>
      <w:marTop w:val="0"/>
      <w:marBottom w:val="0"/>
      <w:divBdr>
        <w:top w:val="none" w:sz="0" w:space="0" w:color="auto"/>
        <w:left w:val="none" w:sz="0" w:space="0" w:color="auto"/>
        <w:bottom w:val="none" w:sz="0" w:space="0" w:color="auto"/>
        <w:right w:val="none" w:sz="0" w:space="0" w:color="auto"/>
      </w:divBdr>
      <w:divsChild>
        <w:div w:id="2119907576">
          <w:marLeft w:val="0"/>
          <w:marRight w:val="0"/>
          <w:marTop w:val="0"/>
          <w:marBottom w:val="0"/>
          <w:divBdr>
            <w:top w:val="none" w:sz="0" w:space="0" w:color="auto"/>
            <w:left w:val="none" w:sz="0" w:space="0" w:color="auto"/>
            <w:bottom w:val="none" w:sz="0" w:space="0" w:color="auto"/>
            <w:right w:val="none" w:sz="0" w:space="0" w:color="auto"/>
          </w:divBdr>
          <w:divsChild>
            <w:div w:id="650519825">
              <w:marLeft w:val="0"/>
              <w:marRight w:val="0"/>
              <w:marTop w:val="0"/>
              <w:marBottom w:val="0"/>
              <w:divBdr>
                <w:top w:val="none" w:sz="0" w:space="0" w:color="auto"/>
                <w:left w:val="none" w:sz="0" w:space="0" w:color="auto"/>
                <w:bottom w:val="none" w:sz="0" w:space="0" w:color="auto"/>
                <w:right w:val="none" w:sz="0" w:space="0" w:color="auto"/>
              </w:divBdr>
              <w:divsChild>
                <w:div w:id="1752315075">
                  <w:marLeft w:val="0"/>
                  <w:marRight w:val="0"/>
                  <w:marTop w:val="0"/>
                  <w:marBottom w:val="0"/>
                  <w:divBdr>
                    <w:top w:val="none" w:sz="0" w:space="0" w:color="auto"/>
                    <w:left w:val="none" w:sz="0" w:space="0" w:color="auto"/>
                    <w:bottom w:val="none" w:sz="0" w:space="0" w:color="auto"/>
                    <w:right w:val="none" w:sz="0" w:space="0" w:color="auto"/>
                  </w:divBdr>
                  <w:divsChild>
                    <w:div w:id="432166027">
                      <w:marLeft w:val="0"/>
                      <w:marRight w:val="0"/>
                      <w:marTop w:val="0"/>
                      <w:marBottom w:val="0"/>
                      <w:divBdr>
                        <w:top w:val="none" w:sz="0" w:space="0" w:color="auto"/>
                        <w:left w:val="none" w:sz="0" w:space="0" w:color="auto"/>
                        <w:bottom w:val="none" w:sz="0" w:space="0" w:color="auto"/>
                        <w:right w:val="none" w:sz="0" w:space="0" w:color="auto"/>
                      </w:divBdr>
                      <w:divsChild>
                        <w:div w:id="1946384650">
                          <w:marLeft w:val="0"/>
                          <w:marRight w:val="0"/>
                          <w:marTop w:val="0"/>
                          <w:marBottom w:val="0"/>
                          <w:divBdr>
                            <w:top w:val="none" w:sz="0" w:space="0" w:color="auto"/>
                            <w:left w:val="none" w:sz="0" w:space="0" w:color="auto"/>
                            <w:bottom w:val="none" w:sz="0" w:space="0" w:color="auto"/>
                            <w:right w:val="none" w:sz="0" w:space="0" w:color="auto"/>
                          </w:divBdr>
                          <w:divsChild>
                            <w:div w:id="1464468480">
                              <w:marLeft w:val="0"/>
                              <w:marRight w:val="0"/>
                              <w:marTop w:val="0"/>
                              <w:marBottom w:val="0"/>
                              <w:divBdr>
                                <w:top w:val="none" w:sz="0" w:space="0" w:color="auto"/>
                                <w:left w:val="none" w:sz="0" w:space="0" w:color="auto"/>
                                <w:bottom w:val="none" w:sz="0" w:space="0" w:color="auto"/>
                                <w:right w:val="none" w:sz="0" w:space="0" w:color="auto"/>
                              </w:divBdr>
                              <w:divsChild>
                                <w:div w:id="2009403806">
                                  <w:marLeft w:val="0"/>
                                  <w:marRight w:val="0"/>
                                  <w:marTop w:val="0"/>
                                  <w:marBottom w:val="0"/>
                                  <w:divBdr>
                                    <w:top w:val="none" w:sz="0" w:space="0" w:color="auto"/>
                                    <w:left w:val="none" w:sz="0" w:space="0" w:color="auto"/>
                                    <w:bottom w:val="none" w:sz="0" w:space="0" w:color="auto"/>
                                    <w:right w:val="none" w:sz="0" w:space="0" w:color="auto"/>
                                  </w:divBdr>
                                  <w:divsChild>
                                    <w:div w:id="998459103">
                                      <w:marLeft w:val="0"/>
                                      <w:marRight w:val="0"/>
                                      <w:marTop w:val="0"/>
                                      <w:marBottom w:val="0"/>
                                      <w:divBdr>
                                        <w:top w:val="none" w:sz="0" w:space="0" w:color="auto"/>
                                        <w:left w:val="none" w:sz="0" w:space="0" w:color="auto"/>
                                        <w:bottom w:val="none" w:sz="0" w:space="0" w:color="auto"/>
                                        <w:right w:val="none" w:sz="0" w:space="0" w:color="auto"/>
                                      </w:divBdr>
                                      <w:divsChild>
                                        <w:div w:id="1193805689">
                                          <w:marLeft w:val="0"/>
                                          <w:marRight w:val="0"/>
                                          <w:marTop w:val="0"/>
                                          <w:marBottom w:val="0"/>
                                          <w:divBdr>
                                            <w:top w:val="none" w:sz="0" w:space="0" w:color="auto"/>
                                            <w:left w:val="none" w:sz="0" w:space="0" w:color="auto"/>
                                            <w:bottom w:val="none" w:sz="0" w:space="0" w:color="auto"/>
                                            <w:right w:val="none" w:sz="0" w:space="0" w:color="auto"/>
                                          </w:divBdr>
                                          <w:divsChild>
                                            <w:div w:id="378167735">
                                              <w:marLeft w:val="0"/>
                                              <w:marRight w:val="0"/>
                                              <w:marTop w:val="0"/>
                                              <w:marBottom w:val="0"/>
                                              <w:divBdr>
                                                <w:top w:val="none" w:sz="0" w:space="0" w:color="auto"/>
                                                <w:left w:val="none" w:sz="0" w:space="0" w:color="auto"/>
                                                <w:bottom w:val="none" w:sz="0" w:space="0" w:color="auto"/>
                                                <w:right w:val="none" w:sz="0" w:space="0" w:color="auto"/>
                                              </w:divBdr>
                                              <w:divsChild>
                                                <w:div w:id="967590146">
                                                  <w:marLeft w:val="0"/>
                                                  <w:marRight w:val="0"/>
                                                  <w:marTop w:val="0"/>
                                                  <w:marBottom w:val="0"/>
                                                  <w:divBdr>
                                                    <w:top w:val="none" w:sz="0" w:space="0" w:color="auto"/>
                                                    <w:left w:val="none" w:sz="0" w:space="0" w:color="auto"/>
                                                    <w:bottom w:val="none" w:sz="0" w:space="0" w:color="auto"/>
                                                    <w:right w:val="none" w:sz="0" w:space="0" w:color="auto"/>
                                                  </w:divBdr>
                                                  <w:divsChild>
                                                    <w:div w:id="1357079094">
                                                      <w:marLeft w:val="0"/>
                                                      <w:marRight w:val="0"/>
                                                      <w:marTop w:val="0"/>
                                                      <w:marBottom w:val="0"/>
                                                      <w:divBdr>
                                                        <w:top w:val="none" w:sz="0" w:space="0" w:color="auto"/>
                                                        <w:left w:val="none" w:sz="0" w:space="0" w:color="auto"/>
                                                        <w:bottom w:val="none" w:sz="0" w:space="0" w:color="auto"/>
                                                        <w:right w:val="none" w:sz="0" w:space="0" w:color="auto"/>
                                                      </w:divBdr>
                                                    </w:div>
                                                    <w:div w:id="1712606916">
                                                      <w:marLeft w:val="0"/>
                                                      <w:marRight w:val="0"/>
                                                      <w:marTop w:val="0"/>
                                                      <w:marBottom w:val="0"/>
                                                      <w:divBdr>
                                                        <w:top w:val="none" w:sz="0" w:space="0" w:color="auto"/>
                                                        <w:left w:val="none" w:sz="0" w:space="0" w:color="auto"/>
                                                        <w:bottom w:val="none" w:sz="0" w:space="0" w:color="auto"/>
                                                        <w:right w:val="none" w:sz="0" w:space="0" w:color="auto"/>
                                                      </w:divBdr>
                                                    </w:div>
                                                    <w:div w:id="1609237229">
                                                      <w:marLeft w:val="0"/>
                                                      <w:marRight w:val="0"/>
                                                      <w:marTop w:val="0"/>
                                                      <w:marBottom w:val="0"/>
                                                      <w:divBdr>
                                                        <w:top w:val="none" w:sz="0" w:space="0" w:color="auto"/>
                                                        <w:left w:val="none" w:sz="0" w:space="0" w:color="auto"/>
                                                        <w:bottom w:val="none" w:sz="0" w:space="0" w:color="auto"/>
                                                        <w:right w:val="none" w:sz="0" w:space="0" w:color="auto"/>
                                                      </w:divBdr>
                                                    </w:div>
                                                    <w:div w:id="98042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1166247">
      <w:bodyDiv w:val="1"/>
      <w:marLeft w:val="0"/>
      <w:marRight w:val="0"/>
      <w:marTop w:val="0"/>
      <w:marBottom w:val="0"/>
      <w:divBdr>
        <w:top w:val="none" w:sz="0" w:space="0" w:color="auto"/>
        <w:left w:val="none" w:sz="0" w:space="0" w:color="auto"/>
        <w:bottom w:val="none" w:sz="0" w:space="0" w:color="auto"/>
        <w:right w:val="none" w:sz="0" w:space="0" w:color="auto"/>
      </w:divBdr>
      <w:divsChild>
        <w:div w:id="537860069">
          <w:marLeft w:val="0"/>
          <w:marRight w:val="0"/>
          <w:marTop w:val="0"/>
          <w:marBottom w:val="0"/>
          <w:divBdr>
            <w:top w:val="none" w:sz="0" w:space="0" w:color="auto"/>
            <w:left w:val="none" w:sz="0" w:space="0" w:color="auto"/>
            <w:bottom w:val="none" w:sz="0" w:space="0" w:color="auto"/>
            <w:right w:val="none" w:sz="0" w:space="0" w:color="auto"/>
          </w:divBdr>
          <w:divsChild>
            <w:div w:id="1117748771">
              <w:marLeft w:val="0"/>
              <w:marRight w:val="0"/>
              <w:marTop w:val="0"/>
              <w:marBottom w:val="0"/>
              <w:divBdr>
                <w:top w:val="none" w:sz="0" w:space="0" w:color="auto"/>
                <w:left w:val="none" w:sz="0" w:space="0" w:color="auto"/>
                <w:bottom w:val="none" w:sz="0" w:space="0" w:color="auto"/>
                <w:right w:val="none" w:sz="0" w:space="0" w:color="auto"/>
              </w:divBdr>
              <w:divsChild>
                <w:div w:id="1960137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539099">
      <w:bodyDiv w:val="1"/>
      <w:marLeft w:val="0"/>
      <w:marRight w:val="0"/>
      <w:marTop w:val="0"/>
      <w:marBottom w:val="0"/>
      <w:divBdr>
        <w:top w:val="none" w:sz="0" w:space="0" w:color="auto"/>
        <w:left w:val="none" w:sz="0" w:space="0" w:color="auto"/>
        <w:bottom w:val="none" w:sz="0" w:space="0" w:color="auto"/>
        <w:right w:val="none" w:sz="0" w:space="0" w:color="auto"/>
      </w:divBdr>
      <w:divsChild>
        <w:div w:id="369693822">
          <w:marLeft w:val="0"/>
          <w:marRight w:val="0"/>
          <w:marTop w:val="0"/>
          <w:marBottom w:val="0"/>
          <w:divBdr>
            <w:top w:val="none" w:sz="0" w:space="0" w:color="auto"/>
            <w:left w:val="none" w:sz="0" w:space="0" w:color="auto"/>
            <w:bottom w:val="none" w:sz="0" w:space="0" w:color="auto"/>
            <w:right w:val="none" w:sz="0" w:space="0" w:color="auto"/>
          </w:divBdr>
          <w:divsChild>
            <w:div w:id="1048914981">
              <w:marLeft w:val="0"/>
              <w:marRight w:val="0"/>
              <w:marTop w:val="0"/>
              <w:marBottom w:val="0"/>
              <w:divBdr>
                <w:top w:val="none" w:sz="0" w:space="0" w:color="auto"/>
                <w:left w:val="none" w:sz="0" w:space="0" w:color="auto"/>
                <w:bottom w:val="none" w:sz="0" w:space="0" w:color="auto"/>
                <w:right w:val="none" w:sz="0" w:space="0" w:color="auto"/>
              </w:divBdr>
              <w:divsChild>
                <w:div w:id="1744444856">
                  <w:marLeft w:val="0"/>
                  <w:marRight w:val="0"/>
                  <w:marTop w:val="0"/>
                  <w:marBottom w:val="0"/>
                  <w:divBdr>
                    <w:top w:val="none" w:sz="0" w:space="0" w:color="auto"/>
                    <w:left w:val="none" w:sz="0" w:space="0" w:color="auto"/>
                    <w:bottom w:val="none" w:sz="0" w:space="0" w:color="auto"/>
                    <w:right w:val="none" w:sz="0" w:space="0" w:color="auto"/>
                  </w:divBdr>
                  <w:divsChild>
                    <w:div w:id="1557620416">
                      <w:marLeft w:val="0"/>
                      <w:marRight w:val="0"/>
                      <w:marTop w:val="0"/>
                      <w:marBottom w:val="0"/>
                      <w:divBdr>
                        <w:top w:val="none" w:sz="0" w:space="0" w:color="auto"/>
                        <w:left w:val="none" w:sz="0" w:space="0" w:color="auto"/>
                        <w:bottom w:val="none" w:sz="0" w:space="0" w:color="auto"/>
                        <w:right w:val="none" w:sz="0" w:space="0" w:color="auto"/>
                      </w:divBdr>
                      <w:divsChild>
                        <w:div w:id="106707636">
                          <w:marLeft w:val="0"/>
                          <w:marRight w:val="0"/>
                          <w:marTop w:val="0"/>
                          <w:marBottom w:val="0"/>
                          <w:divBdr>
                            <w:top w:val="none" w:sz="0" w:space="0" w:color="auto"/>
                            <w:left w:val="none" w:sz="0" w:space="0" w:color="auto"/>
                            <w:bottom w:val="none" w:sz="0" w:space="0" w:color="auto"/>
                            <w:right w:val="none" w:sz="0" w:space="0" w:color="auto"/>
                          </w:divBdr>
                        </w:div>
                        <w:div w:id="816456105">
                          <w:marLeft w:val="0"/>
                          <w:marRight w:val="0"/>
                          <w:marTop w:val="0"/>
                          <w:marBottom w:val="0"/>
                          <w:divBdr>
                            <w:top w:val="none" w:sz="0" w:space="0" w:color="auto"/>
                            <w:left w:val="none" w:sz="0" w:space="0" w:color="auto"/>
                            <w:bottom w:val="none" w:sz="0" w:space="0" w:color="auto"/>
                            <w:right w:val="none" w:sz="0" w:space="0" w:color="auto"/>
                          </w:divBdr>
                        </w:div>
                        <w:div w:id="1889491559">
                          <w:marLeft w:val="0"/>
                          <w:marRight w:val="0"/>
                          <w:marTop w:val="0"/>
                          <w:marBottom w:val="0"/>
                          <w:divBdr>
                            <w:top w:val="none" w:sz="0" w:space="0" w:color="auto"/>
                            <w:left w:val="none" w:sz="0" w:space="0" w:color="auto"/>
                            <w:bottom w:val="none" w:sz="0" w:space="0" w:color="auto"/>
                            <w:right w:val="none" w:sz="0" w:space="0" w:color="auto"/>
                          </w:divBdr>
                        </w:div>
                        <w:div w:id="1328553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6873570">
      <w:bodyDiv w:val="1"/>
      <w:marLeft w:val="0"/>
      <w:marRight w:val="0"/>
      <w:marTop w:val="0"/>
      <w:marBottom w:val="0"/>
      <w:divBdr>
        <w:top w:val="none" w:sz="0" w:space="0" w:color="auto"/>
        <w:left w:val="none" w:sz="0" w:space="0" w:color="auto"/>
        <w:bottom w:val="none" w:sz="0" w:space="0" w:color="auto"/>
        <w:right w:val="none" w:sz="0" w:space="0" w:color="auto"/>
      </w:divBdr>
      <w:divsChild>
        <w:div w:id="999384069">
          <w:marLeft w:val="0"/>
          <w:marRight w:val="0"/>
          <w:marTop w:val="0"/>
          <w:marBottom w:val="0"/>
          <w:divBdr>
            <w:top w:val="none" w:sz="0" w:space="0" w:color="auto"/>
            <w:left w:val="none" w:sz="0" w:space="0" w:color="auto"/>
            <w:bottom w:val="none" w:sz="0" w:space="0" w:color="auto"/>
            <w:right w:val="none" w:sz="0" w:space="0" w:color="auto"/>
          </w:divBdr>
          <w:divsChild>
            <w:div w:id="19284753">
              <w:marLeft w:val="0"/>
              <w:marRight w:val="0"/>
              <w:marTop w:val="0"/>
              <w:marBottom w:val="0"/>
              <w:divBdr>
                <w:top w:val="none" w:sz="0" w:space="0" w:color="auto"/>
                <w:left w:val="none" w:sz="0" w:space="0" w:color="auto"/>
                <w:bottom w:val="none" w:sz="0" w:space="0" w:color="auto"/>
                <w:right w:val="none" w:sz="0" w:space="0" w:color="auto"/>
              </w:divBdr>
            </w:div>
            <w:div w:id="2083719709">
              <w:marLeft w:val="0"/>
              <w:marRight w:val="0"/>
              <w:marTop w:val="0"/>
              <w:marBottom w:val="0"/>
              <w:divBdr>
                <w:top w:val="none" w:sz="0" w:space="0" w:color="auto"/>
                <w:left w:val="none" w:sz="0" w:space="0" w:color="auto"/>
                <w:bottom w:val="none" w:sz="0" w:space="0" w:color="auto"/>
                <w:right w:val="none" w:sz="0" w:space="0" w:color="auto"/>
              </w:divBdr>
            </w:div>
            <w:div w:id="208152415">
              <w:marLeft w:val="0"/>
              <w:marRight w:val="0"/>
              <w:marTop w:val="0"/>
              <w:marBottom w:val="0"/>
              <w:divBdr>
                <w:top w:val="none" w:sz="0" w:space="0" w:color="auto"/>
                <w:left w:val="none" w:sz="0" w:space="0" w:color="auto"/>
                <w:bottom w:val="none" w:sz="0" w:space="0" w:color="auto"/>
                <w:right w:val="none" w:sz="0" w:space="0" w:color="auto"/>
              </w:divBdr>
            </w:div>
            <w:div w:id="2034573418">
              <w:marLeft w:val="0"/>
              <w:marRight w:val="0"/>
              <w:marTop w:val="0"/>
              <w:marBottom w:val="0"/>
              <w:divBdr>
                <w:top w:val="none" w:sz="0" w:space="0" w:color="auto"/>
                <w:left w:val="none" w:sz="0" w:space="0" w:color="auto"/>
                <w:bottom w:val="none" w:sz="0" w:space="0" w:color="auto"/>
                <w:right w:val="none" w:sz="0" w:space="0" w:color="auto"/>
              </w:divBdr>
            </w:div>
            <w:div w:id="610361309">
              <w:marLeft w:val="0"/>
              <w:marRight w:val="0"/>
              <w:marTop w:val="0"/>
              <w:marBottom w:val="0"/>
              <w:divBdr>
                <w:top w:val="none" w:sz="0" w:space="0" w:color="auto"/>
                <w:left w:val="none" w:sz="0" w:space="0" w:color="auto"/>
                <w:bottom w:val="none" w:sz="0" w:space="0" w:color="auto"/>
                <w:right w:val="none" w:sz="0" w:space="0" w:color="auto"/>
              </w:divBdr>
            </w:div>
            <w:div w:id="1008752304">
              <w:marLeft w:val="0"/>
              <w:marRight w:val="0"/>
              <w:marTop w:val="0"/>
              <w:marBottom w:val="0"/>
              <w:divBdr>
                <w:top w:val="none" w:sz="0" w:space="0" w:color="auto"/>
                <w:left w:val="none" w:sz="0" w:space="0" w:color="auto"/>
                <w:bottom w:val="none" w:sz="0" w:space="0" w:color="auto"/>
                <w:right w:val="none" w:sz="0" w:space="0" w:color="auto"/>
              </w:divBdr>
            </w:div>
            <w:div w:id="760688627">
              <w:marLeft w:val="0"/>
              <w:marRight w:val="0"/>
              <w:marTop w:val="0"/>
              <w:marBottom w:val="0"/>
              <w:divBdr>
                <w:top w:val="none" w:sz="0" w:space="0" w:color="auto"/>
                <w:left w:val="none" w:sz="0" w:space="0" w:color="auto"/>
                <w:bottom w:val="none" w:sz="0" w:space="0" w:color="auto"/>
                <w:right w:val="none" w:sz="0" w:space="0" w:color="auto"/>
              </w:divBdr>
            </w:div>
            <w:div w:id="98137563">
              <w:marLeft w:val="0"/>
              <w:marRight w:val="0"/>
              <w:marTop w:val="0"/>
              <w:marBottom w:val="0"/>
              <w:divBdr>
                <w:top w:val="none" w:sz="0" w:space="0" w:color="auto"/>
                <w:left w:val="none" w:sz="0" w:space="0" w:color="auto"/>
                <w:bottom w:val="none" w:sz="0" w:space="0" w:color="auto"/>
                <w:right w:val="none" w:sz="0" w:space="0" w:color="auto"/>
              </w:divBdr>
            </w:div>
            <w:div w:id="1885864991">
              <w:marLeft w:val="0"/>
              <w:marRight w:val="0"/>
              <w:marTop w:val="0"/>
              <w:marBottom w:val="0"/>
              <w:divBdr>
                <w:top w:val="none" w:sz="0" w:space="0" w:color="auto"/>
                <w:left w:val="none" w:sz="0" w:space="0" w:color="auto"/>
                <w:bottom w:val="none" w:sz="0" w:space="0" w:color="auto"/>
                <w:right w:val="none" w:sz="0" w:space="0" w:color="auto"/>
              </w:divBdr>
            </w:div>
            <w:div w:id="85369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188917">
      <w:bodyDiv w:val="1"/>
      <w:marLeft w:val="0"/>
      <w:marRight w:val="0"/>
      <w:marTop w:val="0"/>
      <w:marBottom w:val="0"/>
      <w:divBdr>
        <w:top w:val="none" w:sz="0" w:space="0" w:color="auto"/>
        <w:left w:val="none" w:sz="0" w:space="0" w:color="auto"/>
        <w:bottom w:val="none" w:sz="0" w:space="0" w:color="auto"/>
        <w:right w:val="none" w:sz="0" w:space="0" w:color="auto"/>
      </w:divBdr>
      <w:divsChild>
        <w:div w:id="1956205355">
          <w:marLeft w:val="0"/>
          <w:marRight w:val="0"/>
          <w:marTop w:val="0"/>
          <w:marBottom w:val="0"/>
          <w:divBdr>
            <w:top w:val="none" w:sz="0" w:space="0" w:color="auto"/>
            <w:left w:val="none" w:sz="0" w:space="0" w:color="auto"/>
            <w:bottom w:val="none" w:sz="0" w:space="0" w:color="auto"/>
            <w:right w:val="none" w:sz="0" w:space="0" w:color="auto"/>
          </w:divBdr>
          <w:divsChild>
            <w:div w:id="159587393">
              <w:marLeft w:val="0"/>
              <w:marRight w:val="0"/>
              <w:marTop w:val="0"/>
              <w:marBottom w:val="0"/>
              <w:divBdr>
                <w:top w:val="none" w:sz="0" w:space="0" w:color="auto"/>
                <w:left w:val="none" w:sz="0" w:space="0" w:color="auto"/>
                <w:bottom w:val="none" w:sz="0" w:space="0" w:color="auto"/>
                <w:right w:val="none" w:sz="0" w:space="0" w:color="auto"/>
              </w:divBdr>
              <w:divsChild>
                <w:div w:id="1936745562">
                  <w:marLeft w:val="0"/>
                  <w:marRight w:val="0"/>
                  <w:marTop w:val="0"/>
                  <w:marBottom w:val="0"/>
                  <w:divBdr>
                    <w:top w:val="none" w:sz="0" w:space="0" w:color="auto"/>
                    <w:left w:val="none" w:sz="0" w:space="0" w:color="auto"/>
                    <w:bottom w:val="none" w:sz="0" w:space="0" w:color="auto"/>
                    <w:right w:val="none" w:sz="0" w:space="0" w:color="auto"/>
                  </w:divBdr>
                  <w:divsChild>
                    <w:div w:id="1292707862">
                      <w:marLeft w:val="0"/>
                      <w:marRight w:val="0"/>
                      <w:marTop w:val="0"/>
                      <w:marBottom w:val="0"/>
                      <w:divBdr>
                        <w:top w:val="none" w:sz="0" w:space="0" w:color="auto"/>
                        <w:left w:val="none" w:sz="0" w:space="0" w:color="auto"/>
                        <w:bottom w:val="none" w:sz="0" w:space="0" w:color="auto"/>
                        <w:right w:val="none" w:sz="0" w:space="0" w:color="auto"/>
                      </w:divBdr>
                      <w:divsChild>
                        <w:div w:id="1392458791">
                          <w:marLeft w:val="0"/>
                          <w:marRight w:val="0"/>
                          <w:marTop w:val="0"/>
                          <w:marBottom w:val="0"/>
                          <w:divBdr>
                            <w:top w:val="none" w:sz="0" w:space="0" w:color="auto"/>
                            <w:left w:val="none" w:sz="0" w:space="0" w:color="auto"/>
                            <w:bottom w:val="none" w:sz="0" w:space="0" w:color="auto"/>
                            <w:right w:val="none" w:sz="0" w:space="0" w:color="auto"/>
                          </w:divBdr>
                          <w:divsChild>
                            <w:div w:id="1228104874">
                              <w:marLeft w:val="0"/>
                              <w:marRight w:val="0"/>
                              <w:marTop w:val="0"/>
                              <w:marBottom w:val="0"/>
                              <w:divBdr>
                                <w:top w:val="none" w:sz="0" w:space="0" w:color="auto"/>
                                <w:left w:val="none" w:sz="0" w:space="0" w:color="auto"/>
                                <w:bottom w:val="none" w:sz="0" w:space="0" w:color="auto"/>
                                <w:right w:val="none" w:sz="0" w:space="0" w:color="auto"/>
                              </w:divBdr>
                            </w:div>
                            <w:div w:id="1640843571">
                              <w:marLeft w:val="0"/>
                              <w:marRight w:val="0"/>
                              <w:marTop w:val="0"/>
                              <w:marBottom w:val="0"/>
                              <w:divBdr>
                                <w:top w:val="none" w:sz="0" w:space="0" w:color="auto"/>
                                <w:left w:val="none" w:sz="0" w:space="0" w:color="auto"/>
                                <w:bottom w:val="none" w:sz="0" w:space="0" w:color="auto"/>
                                <w:right w:val="none" w:sz="0" w:space="0" w:color="auto"/>
                              </w:divBdr>
                            </w:div>
                            <w:div w:id="1471360011">
                              <w:marLeft w:val="0"/>
                              <w:marRight w:val="0"/>
                              <w:marTop w:val="0"/>
                              <w:marBottom w:val="0"/>
                              <w:divBdr>
                                <w:top w:val="none" w:sz="0" w:space="0" w:color="auto"/>
                                <w:left w:val="none" w:sz="0" w:space="0" w:color="auto"/>
                                <w:bottom w:val="none" w:sz="0" w:space="0" w:color="auto"/>
                                <w:right w:val="none" w:sz="0" w:space="0" w:color="auto"/>
                              </w:divBdr>
                            </w:div>
                            <w:div w:id="1051684598">
                              <w:marLeft w:val="0"/>
                              <w:marRight w:val="0"/>
                              <w:marTop w:val="0"/>
                              <w:marBottom w:val="0"/>
                              <w:divBdr>
                                <w:top w:val="none" w:sz="0" w:space="0" w:color="auto"/>
                                <w:left w:val="none" w:sz="0" w:space="0" w:color="auto"/>
                                <w:bottom w:val="none" w:sz="0" w:space="0" w:color="auto"/>
                                <w:right w:val="none" w:sz="0" w:space="0" w:color="auto"/>
                              </w:divBdr>
                            </w:div>
                            <w:div w:id="1856262787">
                              <w:marLeft w:val="0"/>
                              <w:marRight w:val="0"/>
                              <w:marTop w:val="0"/>
                              <w:marBottom w:val="0"/>
                              <w:divBdr>
                                <w:top w:val="none" w:sz="0" w:space="0" w:color="auto"/>
                                <w:left w:val="none" w:sz="0" w:space="0" w:color="auto"/>
                                <w:bottom w:val="none" w:sz="0" w:space="0" w:color="auto"/>
                                <w:right w:val="none" w:sz="0" w:space="0" w:color="auto"/>
                              </w:divBdr>
                            </w:div>
                            <w:div w:id="379793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09638472">
      <w:bodyDiv w:val="1"/>
      <w:marLeft w:val="0"/>
      <w:marRight w:val="0"/>
      <w:marTop w:val="0"/>
      <w:marBottom w:val="0"/>
      <w:divBdr>
        <w:top w:val="none" w:sz="0" w:space="0" w:color="auto"/>
        <w:left w:val="none" w:sz="0" w:space="0" w:color="auto"/>
        <w:bottom w:val="none" w:sz="0" w:space="0" w:color="auto"/>
        <w:right w:val="none" w:sz="0" w:space="0" w:color="auto"/>
      </w:divBdr>
      <w:divsChild>
        <w:div w:id="630986515">
          <w:marLeft w:val="0"/>
          <w:marRight w:val="0"/>
          <w:marTop w:val="0"/>
          <w:marBottom w:val="0"/>
          <w:divBdr>
            <w:top w:val="none" w:sz="0" w:space="0" w:color="auto"/>
            <w:left w:val="none" w:sz="0" w:space="0" w:color="auto"/>
            <w:bottom w:val="none" w:sz="0" w:space="0" w:color="auto"/>
            <w:right w:val="none" w:sz="0" w:space="0" w:color="auto"/>
          </w:divBdr>
          <w:divsChild>
            <w:div w:id="674956986">
              <w:marLeft w:val="0"/>
              <w:marRight w:val="0"/>
              <w:marTop w:val="0"/>
              <w:marBottom w:val="0"/>
              <w:divBdr>
                <w:top w:val="none" w:sz="0" w:space="0" w:color="auto"/>
                <w:left w:val="none" w:sz="0" w:space="0" w:color="auto"/>
                <w:bottom w:val="none" w:sz="0" w:space="0" w:color="auto"/>
                <w:right w:val="none" w:sz="0" w:space="0" w:color="auto"/>
              </w:divBdr>
              <w:divsChild>
                <w:div w:id="1831677115">
                  <w:marLeft w:val="0"/>
                  <w:marRight w:val="0"/>
                  <w:marTop w:val="0"/>
                  <w:marBottom w:val="0"/>
                  <w:divBdr>
                    <w:top w:val="none" w:sz="0" w:space="0" w:color="auto"/>
                    <w:left w:val="none" w:sz="0" w:space="0" w:color="auto"/>
                    <w:bottom w:val="none" w:sz="0" w:space="0" w:color="auto"/>
                    <w:right w:val="none" w:sz="0" w:space="0" w:color="auto"/>
                  </w:divBdr>
                  <w:divsChild>
                    <w:div w:id="1063480787">
                      <w:marLeft w:val="0"/>
                      <w:marRight w:val="0"/>
                      <w:marTop w:val="0"/>
                      <w:marBottom w:val="0"/>
                      <w:divBdr>
                        <w:top w:val="none" w:sz="0" w:space="0" w:color="auto"/>
                        <w:left w:val="none" w:sz="0" w:space="0" w:color="auto"/>
                        <w:bottom w:val="none" w:sz="0" w:space="0" w:color="auto"/>
                        <w:right w:val="none" w:sz="0" w:space="0" w:color="auto"/>
                      </w:divBdr>
                      <w:divsChild>
                        <w:div w:id="539588308">
                          <w:marLeft w:val="0"/>
                          <w:marRight w:val="0"/>
                          <w:marTop w:val="0"/>
                          <w:marBottom w:val="0"/>
                          <w:divBdr>
                            <w:top w:val="none" w:sz="0" w:space="0" w:color="auto"/>
                            <w:left w:val="none" w:sz="0" w:space="0" w:color="auto"/>
                            <w:bottom w:val="none" w:sz="0" w:space="0" w:color="auto"/>
                            <w:right w:val="none" w:sz="0" w:space="0" w:color="auto"/>
                          </w:divBdr>
                          <w:divsChild>
                            <w:div w:id="1081487394">
                              <w:marLeft w:val="0"/>
                              <w:marRight w:val="0"/>
                              <w:marTop w:val="0"/>
                              <w:marBottom w:val="0"/>
                              <w:divBdr>
                                <w:top w:val="none" w:sz="0" w:space="0" w:color="auto"/>
                                <w:left w:val="none" w:sz="0" w:space="0" w:color="auto"/>
                                <w:bottom w:val="none" w:sz="0" w:space="0" w:color="auto"/>
                                <w:right w:val="none" w:sz="0" w:space="0" w:color="auto"/>
                              </w:divBdr>
                              <w:divsChild>
                                <w:div w:id="2194811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77002543">
                                      <w:marLeft w:val="0"/>
                                      <w:marRight w:val="0"/>
                                      <w:marTop w:val="0"/>
                                      <w:marBottom w:val="0"/>
                                      <w:divBdr>
                                        <w:top w:val="none" w:sz="0" w:space="0" w:color="auto"/>
                                        <w:left w:val="none" w:sz="0" w:space="0" w:color="auto"/>
                                        <w:bottom w:val="none" w:sz="0" w:space="0" w:color="auto"/>
                                        <w:right w:val="none" w:sz="0" w:space="0" w:color="auto"/>
                                      </w:divBdr>
                                    </w:div>
                                  </w:divsChild>
                                </w:div>
                                <w:div w:id="73906152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2062811">
      <w:bodyDiv w:val="1"/>
      <w:marLeft w:val="0"/>
      <w:marRight w:val="0"/>
      <w:marTop w:val="0"/>
      <w:marBottom w:val="0"/>
      <w:divBdr>
        <w:top w:val="none" w:sz="0" w:space="0" w:color="auto"/>
        <w:left w:val="none" w:sz="0" w:space="0" w:color="auto"/>
        <w:bottom w:val="none" w:sz="0" w:space="0" w:color="auto"/>
        <w:right w:val="none" w:sz="0" w:space="0" w:color="auto"/>
      </w:divBdr>
      <w:divsChild>
        <w:div w:id="1856113072">
          <w:marLeft w:val="0"/>
          <w:marRight w:val="0"/>
          <w:marTop w:val="0"/>
          <w:marBottom w:val="0"/>
          <w:divBdr>
            <w:top w:val="none" w:sz="0" w:space="0" w:color="auto"/>
            <w:left w:val="none" w:sz="0" w:space="0" w:color="auto"/>
            <w:bottom w:val="none" w:sz="0" w:space="0" w:color="auto"/>
            <w:right w:val="none" w:sz="0" w:space="0" w:color="auto"/>
          </w:divBdr>
          <w:divsChild>
            <w:div w:id="1730877578">
              <w:marLeft w:val="0"/>
              <w:marRight w:val="0"/>
              <w:marTop w:val="0"/>
              <w:marBottom w:val="0"/>
              <w:divBdr>
                <w:top w:val="none" w:sz="0" w:space="0" w:color="auto"/>
                <w:left w:val="none" w:sz="0" w:space="0" w:color="auto"/>
                <w:bottom w:val="none" w:sz="0" w:space="0" w:color="auto"/>
                <w:right w:val="none" w:sz="0" w:space="0" w:color="auto"/>
              </w:divBdr>
              <w:divsChild>
                <w:div w:id="263732865">
                  <w:marLeft w:val="0"/>
                  <w:marRight w:val="0"/>
                  <w:marTop w:val="0"/>
                  <w:marBottom w:val="0"/>
                  <w:divBdr>
                    <w:top w:val="none" w:sz="0" w:space="0" w:color="auto"/>
                    <w:left w:val="none" w:sz="0" w:space="0" w:color="auto"/>
                    <w:bottom w:val="none" w:sz="0" w:space="0" w:color="auto"/>
                    <w:right w:val="none" w:sz="0" w:space="0" w:color="auto"/>
                  </w:divBdr>
                  <w:divsChild>
                    <w:div w:id="112303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2374590">
      <w:bodyDiv w:val="1"/>
      <w:marLeft w:val="0"/>
      <w:marRight w:val="0"/>
      <w:marTop w:val="0"/>
      <w:marBottom w:val="0"/>
      <w:divBdr>
        <w:top w:val="none" w:sz="0" w:space="0" w:color="auto"/>
        <w:left w:val="none" w:sz="0" w:space="0" w:color="auto"/>
        <w:bottom w:val="none" w:sz="0" w:space="0" w:color="auto"/>
        <w:right w:val="none" w:sz="0" w:space="0" w:color="auto"/>
      </w:divBdr>
      <w:divsChild>
        <w:div w:id="625552575">
          <w:marLeft w:val="0"/>
          <w:marRight w:val="0"/>
          <w:marTop w:val="0"/>
          <w:marBottom w:val="0"/>
          <w:divBdr>
            <w:top w:val="none" w:sz="0" w:space="0" w:color="auto"/>
            <w:left w:val="none" w:sz="0" w:space="0" w:color="auto"/>
            <w:bottom w:val="none" w:sz="0" w:space="0" w:color="auto"/>
            <w:right w:val="none" w:sz="0" w:space="0" w:color="auto"/>
          </w:divBdr>
          <w:divsChild>
            <w:div w:id="1412659102">
              <w:marLeft w:val="0"/>
              <w:marRight w:val="0"/>
              <w:marTop w:val="0"/>
              <w:marBottom w:val="0"/>
              <w:divBdr>
                <w:top w:val="none" w:sz="0" w:space="0" w:color="auto"/>
                <w:left w:val="none" w:sz="0" w:space="0" w:color="auto"/>
                <w:bottom w:val="none" w:sz="0" w:space="0" w:color="auto"/>
                <w:right w:val="none" w:sz="0" w:space="0" w:color="auto"/>
              </w:divBdr>
              <w:divsChild>
                <w:div w:id="728958752">
                  <w:marLeft w:val="0"/>
                  <w:marRight w:val="0"/>
                  <w:marTop w:val="0"/>
                  <w:marBottom w:val="0"/>
                  <w:divBdr>
                    <w:top w:val="none" w:sz="0" w:space="0" w:color="auto"/>
                    <w:left w:val="none" w:sz="0" w:space="0" w:color="auto"/>
                    <w:bottom w:val="none" w:sz="0" w:space="0" w:color="auto"/>
                    <w:right w:val="none" w:sz="0" w:space="0" w:color="auto"/>
                  </w:divBdr>
                  <w:divsChild>
                    <w:div w:id="153029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0773125">
      <w:bodyDiv w:val="1"/>
      <w:marLeft w:val="0"/>
      <w:marRight w:val="0"/>
      <w:marTop w:val="0"/>
      <w:marBottom w:val="0"/>
      <w:divBdr>
        <w:top w:val="none" w:sz="0" w:space="0" w:color="auto"/>
        <w:left w:val="none" w:sz="0" w:space="0" w:color="auto"/>
        <w:bottom w:val="none" w:sz="0" w:space="0" w:color="auto"/>
        <w:right w:val="none" w:sz="0" w:space="0" w:color="auto"/>
      </w:divBdr>
      <w:divsChild>
        <w:div w:id="265696518">
          <w:marLeft w:val="0"/>
          <w:marRight w:val="0"/>
          <w:marTop w:val="0"/>
          <w:marBottom w:val="0"/>
          <w:divBdr>
            <w:top w:val="none" w:sz="0" w:space="0" w:color="auto"/>
            <w:left w:val="none" w:sz="0" w:space="0" w:color="auto"/>
            <w:bottom w:val="none" w:sz="0" w:space="0" w:color="auto"/>
            <w:right w:val="none" w:sz="0" w:space="0" w:color="auto"/>
          </w:divBdr>
        </w:div>
      </w:divsChild>
    </w:div>
    <w:div w:id="843670593">
      <w:marLeft w:val="0"/>
      <w:marRight w:val="0"/>
      <w:marTop w:val="0"/>
      <w:marBottom w:val="0"/>
      <w:divBdr>
        <w:top w:val="none" w:sz="0" w:space="0" w:color="auto"/>
        <w:left w:val="none" w:sz="0" w:space="0" w:color="auto"/>
        <w:bottom w:val="none" w:sz="0" w:space="0" w:color="auto"/>
        <w:right w:val="none" w:sz="0" w:space="0" w:color="auto"/>
      </w:divBdr>
    </w:div>
    <w:div w:id="848443661">
      <w:bodyDiv w:val="1"/>
      <w:marLeft w:val="0"/>
      <w:marRight w:val="0"/>
      <w:marTop w:val="0"/>
      <w:marBottom w:val="0"/>
      <w:divBdr>
        <w:top w:val="none" w:sz="0" w:space="0" w:color="auto"/>
        <w:left w:val="none" w:sz="0" w:space="0" w:color="auto"/>
        <w:bottom w:val="none" w:sz="0" w:space="0" w:color="auto"/>
        <w:right w:val="none" w:sz="0" w:space="0" w:color="auto"/>
      </w:divBdr>
      <w:divsChild>
        <w:div w:id="1038119865">
          <w:marLeft w:val="0"/>
          <w:marRight w:val="0"/>
          <w:marTop w:val="0"/>
          <w:marBottom w:val="0"/>
          <w:divBdr>
            <w:top w:val="none" w:sz="0" w:space="0" w:color="auto"/>
            <w:left w:val="none" w:sz="0" w:space="0" w:color="auto"/>
            <w:bottom w:val="none" w:sz="0" w:space="0" w:color="auto"/>
            <w:right w:val="none" w:sz="0" w:space="0" w:color="auto"/>
          </w:divBdr>
          <w:divsChild>
            <w:div w:id="84426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651710">
      <w:bodyDiv w:val="1"/>
      <w:marLeft w:val="0"/>
      <w:marRight w:val="0"/>
      <w:marTop w:val="0"/>
      <w:marBottom w:val="0"/>
      <w:divBdr>
        <w:top w:val="none" w:sz="0" w:space="0" w:color="auto"/>
        <w:left w:val="none" w:sz="0" w:space="0" w:color="auto"/>
        <w:bottom w:val="none" w:sz="0" w:space="0" w:color="auto"/>
        <w:right w:val="none" w:sz="0" w:space="0" w:color="auto"/>
      </w:divBdr>
      <w:divsChild>
        <w:div w:id="833380387">
          <w:marLeft w:val="0"/>
          <w:marRight w:val="0"/>
          <w:marTop w:val="0"/>
          <w:marBottom w:val="0"/>
          <w:divBdr>
            <w:top w:val="none" w:sz="0" w:space="0" w:color="auto"/>
            <w:left w:val="none" w:sz="0" w:space="0" w:color="auto"/>
            <w:bottom w:val="none" w:sz="0" w:space="0" w:color="auto"/>
            <w:right w:val="none" w:sz="0" w:space="0" w:color="auto"/>
          </w:divBdr>
          <w:divsChild>
            <w:div w:id="1344476216">
              <w:marLeft w:val="0"/>
              <w:marRight w:val="0"/>
              <w:marTop w:val="0"/>
              <w:marBottom w:val="0"/>
              <w:divBdr>
                <w:top w:val="none" w:sz="0" w:space="0" w:color="auto"/>
                <w:left w:val="none" w:sz="0" w:space="0" w:color="auto"/>
                <w:bottom w:val="none" w:sz="0" w:space="0" w:color="auto"/>
                <w:right w:val="none" w:sz="0" w:space="0" w:color="auto"/>
              </w:divBdr>
              <w:divsChild>
                <w:div w:id="804275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883044">
      <w:marLeft w:val="0"/>
      <w:marRight w:val="0"/>
      <w:marTop w:val="0"/>
      <w:marBottom w:val="0"/>
      <w:divBdr>
        <w:top w:val="none" w:sz="0" w:space="0" w:color="auto"/>
        <w:left w:val="none" w:sz="0" w:space="0" w:color="auto"/>
        <w:bottom w:val="none" w:sz="0" w:space="0" w:color="auto"/>
        <w:right w:val="none" w:sz="0" w:space="0" w:color="auto"/>
      </w:divBdr>
    </w:div>
    <w:div w:id="875191212">
      <w:bodyDiv w:val="1"/>
      <w:marLeft w:val="0"/>
      <w:marRight w:val="0"/>
      <w:marTop w:val="0"/>
      <w:marBottom w:val="0"/>
      <w:divBdr>
        <w:top w:val="none" w:sz="0" w:space="0" w:color="auto"/>
        <w:left w:val="none" w:sz="0" w:space="0" w:color="auto"/>
        <w:bottom w:val="none" w:sz="0" w:space="0" w:color="auto"/>
        <w:right w:val="none" w:sz="0" w:space="0" w:color="auto"/>
      </w:divBdr>
      <w:divsChild>
        <w:div w:id="2006325594">
          <w:marLeft w:val="0"/>
          <w:marRight w:val="0"/>
          <w:marTop w:val="0"/>
          <w:marBottom w:val="0"/>
          <w:divBdr>
            <w:top w:val="none" w:sz="0" w:space="0" w:color="auto"/>
            <w:left w:val="none" w:sz="0" w:space="0" w:color="auto"/>
            <w:bottom w:val="none" w:sz="0" w:space="0" w:color="auto"/>
            <w:right w:val="none" w:sz="0" w:space="0" w:color="auto"/>
          </w:divBdr>
          <w:divsChild>
            <w:div w:id="1372150369">
              <w:marLeft w:val="0"/>
              <w:marRight w:val="0"/>
              <w:marTop w:val="0"/>
              <w:marBottom w:val="0"/>
              <w:divBdr>
                <w:top w:val="none" w:sz="0" w:space="0" w:color="auto"/>
                <w:left w:val="none" w:sz="0" w:space="0" w:color="auto"/>
                <w:bottom w:val="none" w:sz="0" w:space="0" w:color="auto"/>
                <w:right w:val="none" w:sz="0" w:space="0" w:color="auto"/>
              </w:divBdr>
            </w:div>
            <w:div w:id="1733775063">
              <w:marLeft w:val="0"/>
              <w:marRight w:val="0"/>
              <w:marTop w:val="0"/>
              <w:marBottom w:val="0"/>
              <w:divBdr>
                <w:top w:val="none" w:sz="0" w:space="0" w:color="auto"/>
                <w:left w:val="none" w:sz="0" w:space="0" w:color="auto"/>
                <w:bottom w:val="none" w:sz="0" w:space="0" w:color="auto"/>
                <w:right w:val="none" w:sz="0" w:space="0" w:color="auto"/>
              </w:divBdr>
            </w:div>
            <w:div w:id="80350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246169">
      <w:bodyDiv w:val="1"/>
      <w:marLeft w:val="0"/>
      <w:marRight w:val="0"/>
      <w:marTop w:val="0"/>
      <w:marBottom w:val="0"/>
      <w:divBdr>
        <w:top w:val="none" w:sz="0" w:space="0" w:color="auto"/>
        <w:left w:val="none" w:sz="0" w:space="0" w:color="auto"/>
        <w:bottom w:val="none" w:sz="0" w:space="0" w:color="auto"/>
        <w:right w:val="none" w:sz="0" w:space="0" w:color="auto"/>
      </w:divBdr>
      <w:divsChild>
        <w:div w:id="1750300028">
          <w:marLeft w:val="0"/>
          <w:marRight w:val="0"/>
          <w:marTop w:val="0"/>
          <w:marBottom w:val="0"/>
          <w:divBdr>
            <w:top w:val="none" w:sz="0" w:space="0" w:color="auto"/>
            <w:left w:val="none" w:sz="0" w:space="0" w:color="auto"/>
            <w:bottom w:val="none" w:sz="0" w:space="0" w:color="auto"/>
            <w:right w:val="none" w:sz="0" w:space="0" w:color="auto"/>
          </w:divBdr>
          <w:divsChild>
            <w:div w:id="1955091047">
              <w:marLeft w:val="0"/>
              <w:marRight w:val="0"/>
              <w:marTop w:val="0"/>
              <w:marBottom w:val="0"/>
              <w:divBdr>
                <w:top w:val="none" w:sz="0" w:space="0" w:color="auto"/>
                <w:left w:val="none" w:sz="0" w:space="0" w:color="auto"/>
                <w:bottom w:val="none" w:sz="0" w:space="0" w:color="auto"/>
                <w:right w:val="none" w:sz="0" w:space="0" w:color="auto"/>
              </w:divBdr>
              <w:divsChild>
                <w:div w:id="7595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973256">
      <w:marLeft w:val="0"/>
      <w:marRight w:val="0"/>
      <w:marTop w:val="0"/>
      <w:marBottom w:val="0"/>
      <w:divBdr>
        <w:top w:val="none" w:sz="0" w:space="0" w:color="auto"/>
        <w:left w:val="none" w:sz="0" w:space="0" w:color="auto"/>
        <w:bottom w:val="none" w:sz="0" w:space="0" w:color="auto"/>
        <w:right w:val="none" w:sz="0" w:space="0" w:color="auto"/>
      </w:divBdr>
    </w:div>
    <w:div w:id="904141041">
      <w:bodyDiv w:val="1"/>
      <w:marLeft w:val="0"/>
      <w:marRight w:val="0"/>
      <w:marTop w:val="0"/>
      <w:marBottom w:val="0"/>
      <w:divBdr>
        <w:top w:val="none" w:sz="0" w:space="0" w:color="auto"/>
        <w:left w:val="none" w:sz="0" w:space="0" w:color="auto"/>
        <w:bottom w:val="none" w:sz="0" w:space="0" w:color="auto"/>
        <w:right w:val="none" w:sz="0" w:space="0" w:color="auto"/>
      </w:divBdr>
      <w:divsChild>
        <w:div w:id="39941440">
          <w:marLeft w:val="0"/>
          <w:marRight w:val="0"/>
          <w:marTop w:val="0"/>
          <w:marBottom w:val="0"/>
          <w:divBdr>
            <w:top w:val="none" w:sz="0" w:space="0" w:color="auto"/>
            <w:left w:val="none" w:sz="0" w:space="0" w:color="auto"/>
            <w:bottom w:val="none" w:sz="0" w:space="0" w:color="auto"/>
            <w:right w:val="none" w:sz="0" w:space="0" w:color="auto"/>
          </w:divBdr>
          <w:divsChild>
            <w:div w:id="1959529326">
              <w:marLeft w:val="0"/>
              <w:marRight w:val="0"/>
              <w:marTop w:val="0"/>
              <w:marBottom w:val="0"/>
              <w:divBdr>
                <w:top w:val="none" w:sz="0" w:space="0" w:color="auto"/>
                <w:left w:val="none" w:sz="0" w:space="0" w:color="auto"/>
                <w:bottom w:val="none" w:sz="0" w:space="0" w:color="auto"/>
                <w:right w:val="none" w:sz="0" w:space="0" w:color="auto"/>
              </w:divBdr>
            </w:div>
            <w:div w:id="306976358">
              <w:marLeft w:val="0"/>
              <w:marRight w:val="0"/>
              <w:marTop w:val="0"/>
              <w:marBottom w:val="0"/>
              <w:divBdr>
                <w:top w:val="none" w:sz="0" w:space="0" w:color="auto"/>
                <w:left w:val="none" w:sz="0" w:space="0" w:color="auto"/>
                <w:bottom w:val="none" w:sz="0" w:space="0" w:color="auto"/>
                <w:right w:val="none" w:sz="0" w:space="0" w:color="auto"/>
              </w:divBdr>
            </w:div>
            <w:div w:id="1752893055">
              <w:marLeft w:val="0"/>
              <w:marRight w:val="0"/>
              <w:marTop w:val="0"/>
              <w:marBottom w:val="0"/>
              <w:divBdr>
                <w:top w:val="none" w:sz="0" w:space="0" w:color="auto"/>
                <w:left w:val="none" w:sz="0" w:space="0" w:color="auto"/>
                <w:bottom w:val="none" w:sz="0" w:space="0" w:color="auto"/>
                <w:right w:val="none" w:sz="0" w:space="0" w:color="auto"/>
              </w:divBdr>
            </w:div>
            <w:div w:id="1307199051">
              <w:marLeft w:val="0"/>
              <w:marRight w:val="0"/>
              <w:marTop w:val="0"/>
              <w:marBottom w:val="0"/>
              <w:divBdr>
                <w:top w:val="none" w:sz="0" w:space="0" w:color="auto"/>
                <w:left w:val="none" w:sz="0" w:space="0" w:color="auto"/>
                <w:bottom w:val="none" w:sz="0" w:space="0" w:color="auto"/>
                <w:right w:val="none" w:sz="0" w:space="0" w:color="auto"/>
              </w:divBdr>
            </w:div>
            <w:div w:id="1019549867">
              <w:marLeft w:val="0"/>
              <w:marRight w:val="0"/>
              <w:marTop w:val="0"/>
              <w:marBottom w:val="0"/>
              <w:divBdr>
                <w:top w:val="none" w:sz="0" w:space="0" w:color="auto"/>
                <w:left w:val="none" w:sz="0" w:space="0" w:color="auto"/>
                <w:bottom w:val="none" w:sz="0" w:space="0" w:color="auto"/>
                <w:right w:val="none" w:sz="0" w:space="0" w:color="auto"/>
              </w:divBdr>
            </w:div>
            <w:div w:id="1503354295">
              <w:marLeft w:val="0"/>
              <w:marRight w:val="0"/>
              <w:marTop w:val="0"/>
              <w:marBottom w:val="0"/>
              <w:divBdr>
                <w:top w:val="none" w:sz="0" w:space="0" w:color="auto"/>
                <w:left w:val="none" w:sz="0" w:space="0" w:color="auto"/>
                <w:bottom w:val="none" w:sz="0" w:space="0" w:color="auto"/>
                <w:right w:val="none" w:sz="0" w:space="0" w:color="auto"/>
              </w:divBdr>
            </w:div>
            <w:div w:id="1796171007">
              <w:marLeft w:val="0"/>
              <w:marRight w:val="0"/>
              <w:marTop w:val="0"/>
              <w:marBottom w:val="0"/>
              <w:divBdr>
                <w:top w:val="none" w:sz="0" w:space="0" w:color="auto"/>
                <w:left w:val="none" w:sz="0" w:space="0" w:color="auto"/>
                <w:bottom w:val="none" w:sz="0" w:space="0" w:color="auto"/>
                <w:right w:val="none" w:sz="0" w:space="0" w:color="auto"/>
              </w:divBdr>
            </w:div>
            <w:div w:id="581915066">
              <w:marLeft w:val="0"/>
              <w:marRight w:val="0"/>
              <w:marTop w:val="0"/>
              <w:marBottom w:val="0"/>
              <w:divBdr>
                <w:top w:val="none" w:sz="0" w:space="0" w:color="auto"/>
                <w:left w:val="none" w:sz="0" w:space="0" w:color="auto"/>
                <w:bottom w:val="none" w:sz="0" w:space="0" w:color="auto"/>
                <w:right w:val="none" w:sz="0" w:space="0" w:color="auto"/>
              </w:divBdr>
            </w:div>
            <w:div w:id="210777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905911">
      <w:bodyDiv w:val="1"/>
      <w:marLeft w:val="0"/>
      <w:marRight w:val="0"/>
      <w:marTop w:val="0"/>
      <w:marBottom w:val="0"/>
      <w:divBdr>
        <w:top w:val="none" w:sz="0" w:space="0" w:color="auto"/>
        <w:left w:val="none" w:sz="0" w:space="0" w:color="auto"/>
        <w:bottom w:val="none" w:sz="0" w:space="0" w:color="auto"/>
        <w:right w:val="none" w:sz="0" w:space="0" w:color="auto"/>
      </w:divBdr>
      <w:divsChild>
        <w:div w:id="775759676">
          <w:marLeft w:val="0"/>
          <w:marRight w:val="0"/>
          <w:marTop w:val="0"/>
          <w:marBottom w:val="0"/>
          <w:divBdr>
            <w:top w:val="none" w:sz="0" w:space="0" w:color="auto"/>
            <w:left w:val="none" w:sz="0" w:space="0" w:color="auto"/>
            <w:bottom w:val="none" w:sz="0" w:space="0" w:color="auto"/>
            <w:right w:val="none" w:sz="0" w:space="0" w:color="auto"/>
          </w:divBdr>
          <w:divsChild>
            <w:div w:id="1342320868">
              <w:marLeft w:val="0"/>
              <w:marRight w:val="0"/>
              <w:marTop w:val="0"/>
              <w:marBottom w:val="0"/>
              <w:divBdr>
                <w:top w:val="none" w:sz="0" w:space="0" w:color="auto"/>
                <w:left w:val="none" w:sz="0" w:space="0" w:color="auto"/>
                <w:bottom w:val="none" w:sz="0" w:space="0" w:color="auto"/>
                <w:right w:val="none" w:sz="0" w:space="0" w:color="auto"/>
              </w:divBdr>
              <w:divsChild>
                <w:div w:id="2124306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8270965">
      <w:bodyDiv w:val="1"/>
      <w:marLeft w:val="0"/>
      <w:marRight w:val="0"/>
      <w:marTop w:val="0"/>
      <w:marBottom w:val="0"/>
      <w:divBdr>
        <w:top w:val="none" w:sz="0" w:space="0" w:color="auto"/>
        <w:left w:val="none" w:sz="0" w:space="0" w:color="auto"/>
        <w:bottom w:val="none" w:sz="0" w:space="0" w:color="auto"/>
        <w:right w:val="none" w:sz="0" w:space="0" w:color="auto"/>
      </w:divBdr>
      <w:divsChild>
        <w:div w:id="2054500070">
          <w:marLeft w:val="0"/>
          <w:marRight w:val="0"/>
          <w:marTop w:val="0"/>
          <w:marBottom w:val="0"/>
          <w:divBdr>
            <w:top w:val="none" w:sz="0" w:space="0" w:color="auto"/>
            <w:left w:val="none" w:sz="0" w:space="0" w:color="auto"/>
            <w:bottom w:val="none" w:sz="0" w:space="0" w:color="auto"/>
            <w:right w:val="none" w:sz="0" w:space="0" w:color="auto"/>
          </w:divBdr>
          <w:divsChild>
            <w:div w:id="1495533235">
              <w:marLeft w:val="0"/>
              <w:marRight w:val="0"/>
              <w:marTop w:val="0"/>
              <w:marBottom w:val="0"/>
              <w:divBdr>
                <w:top w:val="none" w:sz="0" w:space="0" w:color="auto"/>
                <w:left w:val="none" w:sz="0" w:space="0" w:color="auto"/>
                <w:bottom w:val="none" w:sz="0" w:space="0" w:color="auto"/>
                <w:right w:val="none" w:sz="0" w:space="0" w:color="auto"/>
              </w:divBdr>
              <w:divsChild>
                <w:div w:id="1983150087">
                  <w:marLeft w:val="0"/>
                  <w:marRight w:val="0"/>
                  <w:marTop w:val="0"/>
                  <w:marBottom w:val="0"/>
                  <w:divBdr>
                    <w:top w:val="none" w:sz="0" w:space="0" w:color="auto"/>
                    <w:left w:val="none" w:sz="0" w:space="0" w:color="auto"/>
                    <w:bottom w:val="none" w:sz="0" w:space="0" w:color="auto"/>
                    <w:right w:val="none" w:sz="0" w:space="0" w:color="auto"/>
                  </w:divBdr>
                  <w:divsChild>
                    <w:div w:id="12500424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5962249">
                          <w:marLeft w:val="0"/>
                          <w:marRight w:val="0"/>
                          <w:marTop w:val="0"/>
                          <w:marBottom w:val="0"/>
                          <w:divBdr>
                            <w:top w:val="none" w:sz="0" w:space="0" w:color="auto"/>
                            <w:left w:val="none" w:sz="0" w:space="0" w:color="auto"/>
                            <w:bottom w:val="none" w:sz="0" w:space="0" w:color="auto"/>
                            <w:right w:val="none" w:sz="0" w:space="0" w:color="auto"/>
                          </w:divBdr>
                          <w:divsChild>
                            <w:div w:id="256408559">
                              <w:marLeft w:val="0"/>
                              <w:marRight w:val="0"/>
                              <w:marTop w:val="0"/>
                              <w:marBottom w:val="0"/>
                              <w:divBdr>
                                <w:top w:val="none" w:sz="0" w:space="0" w:color="auto"/>
                                <w:left w:val="none" w:sz="0" w:space="0" w:color="auto"/>
                                <w:bottom w:val="none" w:sz="0" w:space="0" w:color="auto"/>
                                <w:right w:val="none" w:sz="0" w:space="0" w:color="auto"/>
                              </w:divBdr>
                              <w:divsChild>
                                <w:div w:id="1403026130">
                                  <w:marLeft w:val="0"/>
                                  <w:marRight w:val="0"/>
                                  <w:marTop w:val="0"/>
                                  <w:marBottom w:val="0"/>
                                  <w:divBdr>
                                    <w:top w:val="none" w:sz="0" w:space="0" w:color="auto"/>
                                    <w:left w:val="none" w:sz="0" w:space="0" w:color="auto"/>
                                    <w:bottom w:val="none" w:sz="0" w:space="0" w:color="auto"/>
                                    <w:right w:val="none" w:sz="0" w:space="0" w:color="auto"/>
                                  </w:divBdr>
                                </w:div>
                                <w:div w:id="1994527257">
                                  <w:marLeft w:val="0"/>
                                  <w:marRight w:val="0"/>
                                  <w:marTop w:val="0"/>
                                  <w:marBottom w:val="0"/>
                                  <w:divBdr>
                                    <w:top w:val="none" w:sz="0" w:space="0" w:color="auto"/>
                                    <w:left w:val="none" w:sz="0" w:space="0" w:color="auto"/>
                                    <w:bottom w:val="none" w:sz="0" w:space="0" w:color="auto"/>
                                    <w:right w:val="none" w:sz="0" w:space="0" w:color="auto"/>
                                  </w:divBdr>
                                </w:div>
                                <w:div w:id="1448815274">
                                  <w:marLeft w:val="0"/>
                                  <w:marRight w:val="0"/>
                                  <w:marTop w:val="0"/>
                                  <w:marBottom w:val="0"/>
                                  <w:divBdr>
                                    <w:top w:val="none" w:sz="0" w:space="0" w:color="auto"/>
                                    <w:left w:val="none" w:sz="0" w:space="0" w:color="auto"/>
                                    <w:bottom w:val="none" w:sz="0" w:space="0" w:color="auto"/>
                                    <w:right w:val="none" w:sz="0" w:space="0" w:color="auto"/>
                                  </w:divBdr>
                                </w:div>
                                <w:div w:id="1362316375">
                                  <w:marLeft w:val="0"/>
                                  <w:marRight w:val="0"/>
                                  <w:marTop w:val="0"/>
                                  <w:marBottom w:val="0"/>
                                  <w:divBdr>
                                    <w:top w:val="none" w:sz="0" w:space="0" w:color="auto"/>
                                    <w:left w:val="none" w:sz="0" w:space="0" w:color="auto"/>
                                    <w:bottom w:val="none" w:sz="0" w:space="0" w:color="auto"/>
                                    <w:right w:val="none" w:sz="0" w:space="0" w:color="auto"/>
                                  </w:divBdr>
                                </w:div>
                                <w:div w:id="1221868037">
                                  <w:marLeft w:val="0"/>
                                  <w:marRight w:val="0"/>
                                  <w:marTop w:val="0"/>
                                  <w:marBottom w:val="0"/>
                                  <w:divBdr>
                                    <w:top w:val="none" w:sz="0" w:space="0" w:color="auto"/>
                                    <w:left w:val="none" w:sz="0" w:space="0" w:color="auto"/>
                                    <w:bottom w:val="none" w:sz="0" w:space="0" w:color="auto"/>
                                    <w:right w:val="none" w:sz="0" w:space="0" w:color="auto"/>
                                  </w:divBdr>
                                </w:div>
                                <w:div w:id="1719091538">
                                  <w:marLeft w:val="0"/>
                                  <w:marRight w:val="0"/>
                                  <w:marTop w:val="0"/>
                                  <w:marBottom w:val="0"/>
                                  <w:divBdr>
                                    <w:top w:val="none" w:sz="0" w:space="0" w:color="auto"/>
                                    <w:left w:val="none" w:sz="0" w:space="0" w:color="auto"/>
                                    <w:bottom w:val="none" w:sz="0" w:space="0" w:color="auto"/>
                                    <w:right w:val="none" w:sz="0" w:space="0" w:color="auto"/>
                                  </w:divBdr>
                                </w:div>
                                <w:div w:id="35457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8656434">
      <w:bodyDiv w:val="1"/>
      <w:marLeft w:val="0"/>
      <w:marRight w:val="0"/>
      <w:marTop w:val="0"/>
      <w:marBottom w:val="0"/>
      <w:divBdr>
        <w:top w:val="none" w:sz="0" w:space="0" w:color="auto"/>
        <w:left w:val="none" w:sz="0" w:space="0" w:color="auto"/>
        <w:bottom w:val="none" w:sz="0" w:space="0" w:color="auto"/>
        <w:right w:val="none" w:sz="0" w:space="0" w:color="auto"/>
      </w:divBdr>
      <w:divsChild>
        <w:div w:id="2043937530">
          <w:marLeft w:val="0"/>
          <w:marRight w:val="0"/>
          <w:marTop w:val="0"/>
          <w:marBottom w:val="0"/>
          <w:divBdr>
            <w:top w:val="none" w:sz="0" w:space="0" w:color="auto"/>
            <w:left w:val="none" w:sz="0" w:space="0" w:color="auto"/>
            <w:bottom w:val="none" w:sz="0" w:space="0" w:color="auto"/>
            <w:right w:val="none" w:sz="0" w:space="0" w:color="auto"/>
          </w:divBdr>
          <w:divsChild>
            <w:div w:id="7583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545729">
      <w:bodyDiv w:val="1"/>
      <w:marLeft w:val="0"/>
      <w:marRight w:val="0"/>
      <w:marTop w:val="0"/>
      <w:marBottom w:val="0"/>
      <w:divBdr>
        <w:top w:val="none" w:sz="0" w:space="0" w:color="auto"/>
        <w:left w:val="none" w:sz="0" w:space="0" w:color="auto"/>
        <w:bottom w:val="none" w:sz="0" w:space="0" w:color="auto"/>
        <w:right w:val="none" w:sz="0" w:space="0" w:color="auto"/>
      </w:divBdr>
      <w:divsChild>
        <w:div w:id="1219702729">
          <w:marLeft w:val="0"/>
          <w:marRight w:val="0"/>
          <w:marTop w:val="0"/>
          <w:marBottom w:val="0"/>
          <w:divBdr>
            <w:top w:val="none" w:sz="0" w:space="0" w:color="auto"/>
            <w:left w:val="none" w:sz="0" w:space="0" w:color="auto"/>
            <w:bottom w:val="none" w:sz="0" w:space="0" w:color="auto"/>
            <w:right w:val="none" w:sz="0" w:space="0" w:color="auto"/>
          </w:divBdr>
          <w:divsChild>
            <w:div w:id="1969125142">
              <w:marLeft w:val="0"/>
              <w:marRight w:val="0"/>
              <w:marTop w:val="0"/>
              <w:marBottom w:val="0"/>
              <w:divBdr>
                <w:top w:val="none" w:sz="0" w:space="0" w:color="auto"/>
                <w:left w:val="none" w:sz="0" w:space="0" w:color="auto"/>
                <w:bottom w:val="none" w:sz="0" w:space="0" w:color="auto"/>
                <w:right w:val="none" w:sz="0" w:space="0" w:color="auto"/>
              </w:divBdr>
            </w:div>
            <w:div w:id="745809891">
              <w:marLeft w:val="0"/>
              <w:marRight w:val="0"/>
              <w:marTop w:val="0"/>
              <w:marBottom w:val="0"/>
              <w:divBdr>
                <w:top w:val="none" w:sz="0" w:space="0" w:color="auto"/>
                <w:left w:val="none" w:sz="0" w:space="0" w:color="auto"/>
                <w:bottom w:val="none" w:sz="0" w:space="0" w:color="auto"/>
                <w:right w:val="none" w:sz="0" w:space="0" w:color="auto"/>
              </w:divBdr>
            </w:div>
            <w:div w:id="1401244077">
              <w:marLeft w:val="0"/>
              <w:marRight w:val="0"/>
              <w:marTop w:val="0"/>
              <w:marBottom w:val="0"/>
              <w:divBdr>
                <w:top w:val="none" w:sz="0" w:space="0" w:color="auto"/>
                <w:left w:val="none" w:sz="0" w:space="0" w:color="auto"/>
                <w:bottom w:val="none" w:sz="0" w:space="0" w:color="auto"/>
                <w:right w:val="none" w:sz="0" w:space="0" w:color="auto"/>
              </w:divBdr>
            </w:div>
            <w:div w:id="10493061">
              <w:marLeft w:val="0"/>
              <w:marRight w:val="0"/>
              <w:marTop w:val="0"/>
              <w:marBottom w:val="0"/>
              <w:divBdr>
                <w:top w:val="none" w:sz="0" w:space="0" w:color="auto"/>
                <w:left w:val="none" w:sz="0" w:space="0" w:color="auto"/>
                <w:bottom w:val="none" w:sz="0" w:space="0" w:color="auto"/>
                <w:right w:val="none" w:sz="0" w:space="0" w:color="auto"/>
              </w:divBdr>
            </w:div>
            <w:div w:id="72464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482556">
      <w:bodyDiv w:val="1"/>
      <w:marLeft w:val="0"/>
      <w:marRight w:val="0"/>
      <w:marTop w:val="0"/>
      <w:marBottom w:val="0"/>
      <w:divBdr>
        <w:top w:val="none" w:sz="0" w:space="0" w:color="auto"/>
        <w:left w:val="none" w:sz="0" w:space="0" w:color="auto"/>
        <w:bottom w:val="none" w:sz="0" w:space="0" w:color="auto"/>
        <w:right w:val="none" w:sz="0" w:space="0" w:color="auto"/>
      </w:divBdr>
      <w:divsChild>
        <w:div w:id="1340933869">
          <w:marLeft w:val="0"/>
          <w:marRight w:val="0"/>
          <w:marTop w:val="0"/>
          <w:marBottom w:val="0"/>
          <w:divBdr>
            <w:top w:val="none" w:sz="0" w:space="0" w:color="auto"/>
            <w:left w:val="none" w:sz="0" w:space="0" w:color="auto"/>
            <w:bottom w:val="none" w:sz="0" w:space="0" w:color="auto"/>
            <w:right w:val="none" w:sz="0" w:space="0" w:color="auto"/>
          </w:divBdr>
          <w:divsChild>
            <w:div w:id="1038971650">
              <w:marLeft w:val="0"/>
              <w:marRight w:val="0"/>
              <w:marTop w:val="0"/>
              <w:marBottom w:val="0"/>
              <w:divBdr>
                <w:top w:val="none" w:sz="0" w:space="0" w:color="auto"/>
                <w:left w:val="none" w:sz="0" w:space="0" w:color="auto"/>
                <w:bottom w:val="none" w:sz="0" w:space="0" w:color="auto"/>
                <w:right w:val="none" w:sz="0" w:space="0" w:color="auto"/>
              </w:divBdr>
              <w:divsChild>
                <w:div w:id="144783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7637617">
      <w:bodyDiv w:val="1"/>
      <w:marLeft w:val="0"/>
      <w:marRight w:val="0"/>
      <w:marTop w:val="0"/>
      <w:marBottom w:val="0"/>
      <w:divBdr>
        <w:top w:val="none" w:sz="0" w:space="0" w:color="auto"/>
        <w:left w:val="none" w:sz="0" w:space="0" w:color="auto"/>
        <w:bottom w:val="none" w:sz="0" w:space="0" w:color="auto"/>
        <w:right w:val="none" w:sz="0" w:space="0" w:color="auto"/>
      </w:divBdr>
      <w:divsChild>
        <w:div w:id="1748264745">
          <w:marLeft w:val="0"/>
          <w:marRight w:val="0"/>
          <w:marTop w:val="0"/>
          <w:marBottom w:val="0"/>
          <w:divBdr>
            <w:top w:val="none" w:sz="0" w:space="0" w:color="auto"/>
            <w:left w:val="none" w:sz="0" w:space="0" w:color="auto"/>
            <w:bottom w:val="none" w:sz="0" w:space="0" w:color="auto"/>
            <w:right w:val="none" w:sz="0" w:space="0" w:color="auto"/>
          </w:divBdr>
          <w:divsChild>
            <w:div w:id="1022820962">
              <w:marLeft w:val="0"/>
              <w:marRight w:val="0"/>
              <w:marTop w:val="0"/>
              <w:marBottom w:val="0"/>
              <w:divBdr>
                <w:top w:val="none" w:sz="0" w:space="0" w:color="auto"/>
                <w:left w:val="none" w:sz="0" w:space="0" w:color="auto"/>
                <w:bottom w:val="none" w:sz="0" w:space="0" w:color="auto"/>
                <w:right w:val="none" w:sz="0" w:space="0" w:color="auto"/>
              </w:divBdr>
              <w:divsChild>
                <w:div w:id="519512465">
                  <w:marLeft w:val="0"/>
                  <w:marRight w:val="0"/>
                  <w:marTop w:val="0"/>
                  <w:marBottom w:val="0"/>
                  <w:divBdr>
                    <w:top w:val="none" w:sz="0" w:space="0" w:color="auto"/>
                    <w:left w:val="none" w:sz="0" w:space="0" w:color="auto"/>
                    <w:bottom w:val="none" w:sz="0" w:space="0" w:color="auto"/>
                    <w:right w:val="none" w:sz="0" w:space="0" w:color="auto"/>
                  </w:divBdr>
                  <w:divsChild>
                    <w:div w:id="693729385">
                      <w:marLeft w:val="0"/>
                      <w:marRight w:val="0"/>
                      <w:marTop w:val="0"/>
                      <w:marBottom w:val="0"/>
                      <w:divBdr>
                        <w:top w:val="none" w:sz="0" w:space="0" w:color="auto"/>
                        <w:left w:val="none" w:sz="0" w:space="0" w:color="auto"/>
                        <w:bottom w:val="none" w:sz="0" w:space="0" w:color="auto"/>
                        <w:right w:val="none" w:sz="0" w:space="0" w:color="auto"/>
                      </w:divBdr>
                    </w:div>
                    <w:div w:id="1985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8677742">
      <w:bodyDiv w:val="1"/>
      <w:marLeft w:val="0"/>
      <w:marRight w:val="0"/>
      <w:marTop w:val="0"/>
      <w:marBottom w:val="0"/>
      <w:divBdr>
        <w:top w:val="none" w:sz="0" w:space="0" w:color="auto"/>
        <w:left w:val="none" w:sz="0" w:space="0" w:color="auto"/>
        <w:bottom w:val="none" w:sz="0" w:space="0" w:color="auto"/>
        <w:right w:val="none" w:sz="0" w:space="0" w:color="auto"/>
      </w:divBdr>
      <w:divsChild>
        <w:div w:id="1121190687">
          <w:marLeft w:val="0"/>
          <w:marRight w:val="0"/>
          <w:marTop w:val="0"/>
          <w:marBottom w:val="0"/>
          <w:divBdr>
            <w:top w:val="none" w:sz="0" w:space="0" w:color="auto"/>
            <w:left w:val="none" w:sz="0" w:space="0" w:color="auto"/>
            <w:bottom w:val="none" w:sz="0" w:space="0" w:color="auto"/>
            <w:right w:val="none" w:sz="0" w:space="0" w:color="auto"/>
          </w:divBdr>
          <w:divsChild>
            <w:div w:id="204567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720685">
      <w:bodyDiv w:val="1"/>
      <w:marLeft w:val="0"/>
      <w:marRight w:val="0"/>
      <w:marTop w:val="0"/>
      <w:marBottom w:val="0"/>
      <w:divBdr>
        <w:top w:val="none" w:sz="0" w:space="0" w:color="auto"/>
        <w:left w:val="none" w:sz="0" w:space="0" w:color="auto"/>
        <w:bottom w:val="none" w:sz="0" w:space="0" w:color="auto"/>
        <w:right w:val="none" w:sz="0" w:space="0" w:color="auto"/>
      </w:divBdr>
    </w:div>
    <w:div w:id="954795443">
      <w:bodyDiv w:val="1"/>
      <w:marLeft w:val="0"/>
      <w:marRight w:val="0"/>
      <w:marTop w:val="0"/>
      <w:marBottom w:val="0"/>
      <w:divBdr>
        <w:top w:val="none" w:sz="0" w:space="0" w:color="auto"/>
        <w:left w:val="none" w:sz="0" w:space="0" w:color="auto"/>
        <w:bottom w:val="none" w:sz="0" w:space="0" w:color="auto"/>
        <w:right w:val="none" w:sz="0" w:space="0" w:color="auto"/>
      </w:divBdr>
      <w:divsChild>
        <w:div w:id="54277352">
          <w:marLeft w:val="0"/>
          <w:marRight w:val="0"/>
          <w:marTop w:val="0"/>
          <w:marBottom w:val="0"/>
          <w:divBdr>
            <w:top w:val="none" w:sz="0" w:space="0" w:color="auto"/>
            <w:left w:val="none" w:sz="0" w:space="0" w:color="auto"/>
            <w:bottom w:val="none" w:sz="0" w:space="0" w:color="auto"/>
            <w:right w:val="none" w:sz="0" w:space="0" w:color="auto"/>
          </w:divBdr>
          <w:divsChild>
            <w:div w:id="2036534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683705">
      <w:bodyDiv w:val="1"/>
      <w:marLeft w:val="0"/>
      <w:marRight w:val="0"/>
      <w:marTop w:val="0"/>
      <w:marBottom w:val="0"/>
      <w:divBdr>
        <w:top w:val="none" w:sz="0" w:space="0" w:color="auto"/>
        <w:left w:val="none" w:sz="0" w:space="0" w:color="auto"/>
        <w:bottom w:val="none" w:sz="0" w:space="0" w:color="auto"/>
        <w:right w:val="none" w:sz="0" w:space="0" w:color="auto"/>
      </w:divBdr>
      <w:divsChild>
        <w:div w:id="2141877928">
          <w:marLeft w:val="0"/>
          <w:marRight w:val="0"/>
          <w:marTop w:val="0"/>
          <w:marBottom w:val="0"/>
          <w:divBdr>
            <w:top w:val="none" w:sz="0" w:space="0" w:color="auto"/>
            <w:left w:val="none" w:sz="0" w:space="0" w:color="auto"/>
            <w:bottom w:val="none" w:sz="0" w:space="0" w:color="auto"/>
            <w:right w:val="none" w:sz="0" w:space="0" w:color="auto"/>
          </w:divBdr>
          <w:divsChild>
            <w:div w:id="955794457">
              <w:marLeft w:val="0"/>
              <w:marRight w:val="0"/>
              <w:marTop w:val="0"/>
              <w:marBottom w:val="0"/>
              <w:divBdr>
                <w:top w:val="none" w:sz="0" w:space="0" w:color="auto"/>
                <w:left w:val="none" w:sz="0" w:space="0" w:color="auto"/>
                <w:bottom w:val="none" w:sz="0" w:space="0" w:color="auto"/>
                <w:right w:val="none" w:sz="0" w:space="0" w:color="auto"/>
              </w:divBdr>
              <w:divsChild>
                <w:div w:id="1964146031">
                  <w:marLeft w:val="0"/>
                  <w:marRight w:val="0"/>
                  <w:marTop w:val="0"/>
                  <w:marBottom w:val="0"/>
                  <w:divBdr>
                    <w:top w:val="none" w:sz="0" w:space="0" w:color="auto"/>
                    <w:left w:val="none" w:sz="0" w:space="0" w:color="auto"/>
                    <w:bottom w:val="none" w:sz="0" w:space="0" w:color="auto"/>
                    <w:right w:val="none" w:sz="0" w:space="0" w:color="auto"/>
                  </w:divBdr>
                  <w:divsChild>
                    <w:div w:id="1745369325">
                      <w:marLeft w:val="0"/>
                      <w:marRight w:val="0"/>
                      <w:marTop w:val="0"/>
                      <w:marBottom w:val="0"/>
                      <w:divBdr>
                        <w:top w:val="none" w:sz="0" w:space="0" w:color="auto"/>
                        <w:left w:val="none" w:sz="0" w:space="0" w:color="auto"/>
                        <w:bottom w:val="none" w:sz="0" w:space="0" w:color="auto"/>
                        <w:right w:val="none" w:sz="0" w:space="0" w:color="auto"/>
                      </w:divBdr>
                      <w:divsChild>
                        <w:div w:id="490416534">
                          <w:marLeft w:val="0"/>
                          <w:marRight w:val="0"/>
                          <w:marTop w:val="0"/>
                          <w:marBottom w:val="0"/>
                          <w:divBdr>
                            <w:top w:val="none" w:sz="0" w:space="0" w:color="auto"/>
                            <w:left w:val="none" w:sz="0" w:space="0" w:color="auto"/>
                            <w:bottom w:val="none" w:sz="0" w:space="0" w:color="auto"/>
                            <w:right w:val="none" w:sz="0" w:space="0" w:color="auto"/>
                          </w:divBdr>
                        </w:div>
                        <w:div w:id="1993945342">
                          <w:marLeft w:val="0"/>
                          <w:marRight w:val="0"/>
                          <w:marTop w:val="0"/>
                          <w:marBottom w:val="0"/>
                          <w:divBdr>
                            <w:top w:val="none" w:sz="0" w:space="0" w:color="auto"/>
                            <w:left w:val="none" w:sz="0" w:space="0" w:color="auto"/>
                            <w:bottom w:val="none" w:sz="0" w:space="0" w:color="auto"/>
                            <w:right w:val="none" w:sz="0" w:space="0" w:color="auto"/>
                          </w:divBdr>
                        </w:div>
                        <w:div w:id="123810472">
                          <w:marLeft w:val="0"/>
                          <w:marRight w:val="0"/>
                          <w:marTop w:val="0"/>
                          <w:marBottom w:val="0"/>
                          <w:divBdr>
                            <w:top w:val="none" w:sz="0" w:space="0" w:color="auto"/>
                            <w:left w:val="none" w:sz="0" w:space="0" w:color="auto"/>
                            <w:bottom w:val="none" w:sz="0" w:space="0" w:color="auto"/>
                            <w:right w:val="none" w:sz="0" w:space="0" w:color="auto"/>
                          </w:divBdr>
                        </w:div>
                        <w:div w:id="19672280">
                          <w:marLeft w:val="0"/>
                          <w:marRight w:val="0"/>
                          <w:marTop w:val="0"/>
                          <w:marBottom w:val="0"/>
                          <w:divBdr>
                            <w:top w:val="none" w:sz="0" w:space="0" w:color="auto"/>
                            <w:left w:val="none" w:sz="0" w:space="0" w:color="auto"/>
                            <w:bottom w:val="none" w:sz="0" w:space="0" w:color="auto"/>
                            <w:right w:val="none" w:sz="0" w:space="0" w:color="auto"/>
                          </w:divBdr>
                        </w:div>
                        <w:div w:id="1679966985">
                          <w:marLeft w:val="0"/>
                          <w:marRight w:val="0"/>
                          <w:marTop w:val="0"/>
                          <w:marBottom w:val="0"/>
                          <w:divBdr>
                            <w:top w:val="none" w:sz="0" w:space="0" w:color="auto"/>
                            <w:left w:val="none" w:sz="0" w:space="0" w:color="auto"/>
                            <w:bottom w:val="none" w:sz="0" w:space="0" w:color="auto"/>
                            <w:right w:val="none" w:sz="0" w:space="0" w:color="auto"/>
                          </w:divBdr>
                        </w:div>
                        <w:div w:id="1186407441">
                          <w:marLeft w:val="0"/>
                          <w:marRight w:val="0"/>
                          <w:marTop w:val="0"/>
                          <w:marBottom w:val="0"/>
                          <w:divBdr>
                            <w:top w:val="none" w:sz="0" w:space="0" w:color="auto"/>
                            <w:left w:val="none" w:sz="0" w:space="0" w:color="auto"/>
                            <w:bottom w:val="none" w:sz="0" w:space="0" w:color="auto"/>
                            <w:right w:val="none" w:sz="0" w:space="0" w:color="auto"/>
                          </w:divBdr>
                        </w:div>
                        <w:div w:id="1133713740">
                          <w:marLeft w:val="0"/>
                          <w:marRight w:val="0"/>
                          <w:marTop w:val="0"/>
                          <w:marBottom w:val="0"/>
                          <w:divBdr>
                            <w:top w:val="none" w:sz="0" w:space="0" w:color="auto"/>
                            <w:left w:val="none" w:sz="0" w:space="0" w:color="auto"/>
                            <w:bottom w:val="none" w:sz="0" w:space="0" w:color="auto"/>
                            <w:right w:val="none" w:sz="0" w:space="0" w:color="auto"/>
                          </w:divBdr>
                        </w:div>
                        <w:div w:id="198057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2469228">
      <w:bodyDiv w:val="1"/>
      <w:marLeft w:val="0"/>
      <w:marRight w:val="0"/>
      <w:marTop w:val="0"/>
      <w:marBottom w:val="0"/>
      <w:divBdr>
        <w:top w:val="none" w:sz="0" w:space="0" w:color="auto"/>
        <w:left w:val="none" w:sz="0" w:space="0" w:color="auto"/>
        <w:bottom w:val="none" w:sz="0" w:space="0" w:color="auto"/>
        <w:right w:val="none" w:sz="0" w:space="0" w:color="auto"/>
      </w:divBdr>
      <w:divsChild>
        <w:div w:id="1732193738">
          <w:marLeft w:val="0"/>
          <w:marRight w:val="0"/>
          <w:marTop w:val="0"/>
          <w:marBottom w:val="0"/>
          <w:divBdr>
            <w:top w:val="none" w:sz="0" w:space="0" w:color="auto"/>
            <w:left w:val="none" w:sz="0" w:space="0" w:color="auto"/>
            <w:bottom w:val="none" w:sz="0" w:space="0" w:color="auto"/>
            <w:right w:val="none" w:sz="0" w:space="0" w:color="auto"/>
          </w:divBdr>
          <w:divsChild>
            <w:div w:id="1770932822">
              <w:marLeft w:val="0"/>
              <w:marRight w:val="0"/>
              <w:marTop w:val="0"/>
              <w:marBottom w:val="0"/>
              <w:divBdr>
                <w:top w:val="none" w:sz="0" w:space="0" w:color="auto"/>
                <w:left w:val="none" w:sz="0" w:space="0" w:color="auto"/>
                <w:bottom w:val="none" w:sz="0" w:space="0" w:color="auto"/>
                <w:right w:val="none" w:sz="0" w:space="0" w:color="auto"/>
              </w:divBdr>
              <w:divsChild>
                <w:div w:id="606470768">
                  <w:marLeft w:val="0"/>
                  <w:marRight w:val="0"/>
                  <w:marTop w:val="0"/>
                  <w:marBottom w:val="0"/>
                  <w:divBdr>
                    <w:top w:val="none" w:sz="0" w:space="0" w:color="auto"/>
                    <w:left w:val="none" w:sz="0" w:space="0" w:color="auto"/>
                    <w:bottom w:val="none" w:sz="0" w:space="0" w:color="auto"/>
                    <w:right w:val="none" w:sz="0" w:space="0" w:color="auto"/>
                  </w:divBdr>
                </w:div>
                <w:div w:id="124154719">
                  <w:marLeft w:val="0"/>
                  <w:marRight w:val="0"/>
                  <w:marTop w:val="0"/>
                  <w:marBottom w:val="0"/>
                  <w:divBdr>
                    <w:top w:val="none" w:sz="0" w:space="0" w:color="auto"/>
                    <w:left w:val="none" w:sz="0" w:space="0" w:color="auto"/>
                    <w:bottom w:val="none" w:sz="0" w:space="0" w:color="auto"/>
                    <w:right w:val="none" w:sz="0" w:space="0" w:color="auto"/>
                  </w:divBdr>
                </w:div>
                <w:div w:id="762532157">
                  <w:marLeft w:val="0"/>
                  <w:marRight w:val="0"/>
                  <w:marTop w:val="0"/>
                  <w:marBottom w:val="0"/>
                  <w:divBdr>
                    <w:top w:val="none" w:sz="0" w:space="0" w:color="auto"/>
                    <w:left w:val="none" w:sz="0" w:space="0" w:color="auto"/>
                    <w:bottom w:val="none" w:sz="0" w:space="0" w:color="auto"/>
                    <w:right w:val="none" w:sz="0" w:space="0" w:color="auto"/>
                  </w:divBdr>
                </w:div>
                <w:div w:id="971834961">
                  <w:marLeft w:val="0"/>
                  <w:marRight w:val="0"/>
                  <w:marTop w:val="0"/>
                  <w:marBottom w:val="0"/>
                  <w:divBdr>
                    <w:top w:val="none" w:sz="0" w:space="0" w:color="auto"/>
                    <w:left w:val="none" w:sz="0" w:space="0" w:color="auto"/>
                    <w:bottom w:val="none" w:sz="0" w:space="0" w:color="auto"/>
                    <w:right w:val="none" w:sz="0" w:space="0" w:color="auto"/>
                  </w:divBdr>
                </w:div>
                <w:div w:id="1666206523">
                  <w:marLeft w:val="0"/>
                  <w:marRight w:val="0"/>
                  <w:marTop w:val="0"/>
                  <w:marBottom w:val="0"/>
                  <w:divBdr>
                    <w:top w:val="none" w:sz="0" w:space="0" w:color="auto"/>
                    <w:left w:val="none" w:sz="0" w:space="0" w:color="auto"/>
                    <w:bottom w:val="none" w:sz="0" w:space="0" w:color="auto"/>
                    <w:right w:val="none" w:sz="0" w:space="0" w:color="auto"/>
                  </w:divBdr>
                </w:div>
                <w:div w:id="400754361">
                  <w:marLeft w:val="0"/>
                  <w:marRight w:val="0"/>
                  <w:marTop w:val="0"/>
                  <w:marBottom w:val="0"/>
                  <w:divBdr>
                    <w:top w:val="none" w:sz="0" w:space="0" w:color="auto"/>
                    <w:left w:val="none" w:sz="0" w:space="0" w:color="auto"/>
                    <w:bottom w:val="none" w:sz="0" w:space="0" w:color="auto"/>
                    <w:right w:val="none" w:sz="0" w:space="0" w:color="auto"/>
                  </w:divBdr>
                  <w:divsChild>
                    <w:div w:id="97052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252710">
      <w:bodyDiv w:val="1"/>
      <w:marLeft w:val="0"/>
      <w:marRight w:val="0"/>
      <w:marTop w:val="0"/>
      <w:marBottom w:val="0"/>
      <w:divBdr>
        <w:top w:val="none" w:sz="0" w:space="0" w:color="auto"/>
        <w:left w:val="none" w:sz="0" w:space="0" w:color="auto"/>
        <w:bottom w:val="none" w:sz="0" w:space="0" w:color="auto"/>
        <w:right w:val="none" w:sz="0" w:space="0" w:color="auto"/>
      </w:divBdr>
      <w:divsChild>
        <w:div w:id="158811105">
          <w:marLeft w:val="0"/>
          <w:marRight w:val="0"/>
          <w:marTop w:val="0"/>
          <w:marBottom w:val="0"/>
          <w:divBdr>
            <w:top w:val="none" w:sz="0" w:space="0" w:color="auto"/>
            <w:left w:val="none" w:sz="0" w:space="0" w:color="auto"/>
            <w:bottom w:val="none" w:sz="0" w:space="0" w:color="auto"/>
            <w:right w:val="none" w:sz="0" w:space="0" w:color="auto"/>
          </w:divBdr>
          <w:divsChild>
            <w:div w:id="1243905820">
              <w:marLeft w:val="0"/>
              <w:marRight w:val="0"/>
              <w:marTop w:val="0"/>
              <w:marBottom w:val="0"/>
              <w:divBdr>
                <w:top w:val="none" w:sz="0" w:space="0" w:color="auto"/>
                <w:left w:val="none" w:sz="0" w:space="0" w:color="auto"/>
                <w:bottom w:val="none" w:sz="0" w:space="0" w:color="auto"/>
                <w:right w:val="none" w:sz="0" w:space="0" w:color="auto"/>
              </w:divBdr>
              <w:divsChild>
                <w:div w:id="2012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914229">
      <w:bodyDiv w:val="1"/>
      <w:marLeft w:val="0"/>
      <w:marRight w:val="0"/>
      <w:marTop w:val="0"/>
      <w:marBottom w:val="0"/>
      <w:divBdr>
        <w:top w:val="none" w:sz="0" w:space="0" w:color="auto"/>
        <w:left w:val="none" w:sz="0" w:space="0" w:color="auto"/>
        <w:bottom w:val="none" w:sz="0" w:space="0" w:color="auto"/>
        <w:right w:val="none" w:sz="0" w:space="0" w:color="auto"/>
      </w:divBdr>
      <w:divsChild>
        <w:div w:id="1871067902">
          <w:marLeft w:val="0"/>
          <w:marRight w:val="0"/>
          <w:marTop w:val="0"/>
          <w:marBottom w:val="0"/>
          <w:divBdr>
            <w:top w:val="none" w:sz="0" w:space="0" w:color="auto"/>
            <w:left w:val="none" w:sz="0" w:space="0" w:color="auto"/>
            <w:bottom w:val="none" w:sz="0" w:space="0" w:color="auto"/>
            <w:right w:val="none" w:sz="0" w:space="0" w:color="auto"/>
          </w:divBdr>
          <w:divsChild>
            <w:div w:id="1756511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834894">
      <w:bodyDiv w:val="1"/>
      <w:marLeft w:val="0"/>
      <w:marRight w:val="0"/>
      <w:marTop w:val="0"/>
      <w:marBottom w:val="0"/>
      <w:divBdr>
        <w:top w:val="none" w:sz="0" w:space="0" w:color="auto"/>
        <w:left w:val="none" w:sz="0" w:space="0" w:color="auto"/>
        <w:bottom w:val="none" w:sz="0" w:space="0" w:color="auto"/>
        <w:right w:val="none" w:sz="0" w:space="0" w:color="auto"/>
      </w:divBdr>
      <w:divsChild>
        <w:div w:id="1942519438">
          <w:marLeft w:val="0"/>
          <w:marRight w:val="0"/>
          <w:marTop w:val="0"/>
          <w:marBottom w:val="0"/>
          <w:divBdr>
            <w:top w:val="none" w:sz="0" w:space="0" w:color="auto"/>
            <w:left w:val="none" w:sz="0" w:space="0" w:color="auto"/>
            <w:bottom w:val="none" w:sz="0" w:space="0" w:color="auto"/>
            <w:right w:val="none" w:sz="0" w:space="0" w:color="auto"/>
          </w:divBdr>
          <w:divsChild>
            <w:div w:id="1850749718">
              <w:marLeft w:val="0"/>
              <w:marRight w:val="0"/>
              <w:marTop w:val="0"/>
              <w:marBottom w:val="0"/>
              <w:divBdr>
                <w:top w:val="none" w:sz="0" w:space="0" w:color="auto"/>
                <w:left w:val="none" w:sz="0" w:space="0" w:color="auto"/>
                <w:bottom w:val="none" w:sz="0" w:space="0" w:color="auto"/>
                <w:right w:val="none" w:sz="0" w:space="0" w:color="auto"/>
              </w:divBdr>
              <w:divsChild>
                <w:div w:id="875579416">
                  <w:marLeft w:val="0"/>
                  <w:marRight w:val="0"/>
                  <w:marTop w:val="0"/>
                  <w:marBottom w:val="0"/>
                  <w:divBdr>
                    <w:top w:val="none" w:sz="0" w:space="0" w:color="auto"/>
                    <w:left w:val="none" w:sz="0" w:space="0" w:color="auto"/>
                    <w:bottom w:val="none" w:sz="0" w:space="0" w:color="auto"/>
                    <w:right w:val="none" w:sz="0" w:space="0" w:color="auto"/>
                  </w:divBdr>
                  <w:divsChild>
                    <w:div w:id="2128229877">
                      <w:marLeft w:val="0"/>
                      <w:marRight w:val="0"/>
                      <w:marTop w:val="0"/>
                      <w:marBottom w:val="0"/>
                      <w:divBdr>
                        <w:top w:val="none" w:sz="0" w:space="0" w:color="auto"/>
                        <w:left w:val="none" w:sz="0" w:space="0" w:color="auto"/>
                        <w:bottom w:val="none" w:sz="0" w:space="0" w:color="auto"/>
                        <w:right w:val="none" w:sz="0" w:space="0" w:color="auto"/>
                      </w:divBdr>
                    </w:div>
                    <w:div w:id="186874861">
                      <w:marLeft w:val="0"/>
                      <w:marRight w:val="0"/>
                      <w:marTop w:val="0"/>
                      <w:marBottom w:val="0"/>
                      <w:divBdr>
                        <w:top w:val="none" w:sz="0" w:space="0" w:color="auto"/>
                        <w:left w:val="none" w:sz="0" w:space="0" w:color="auto"/>
                        <w:bottom w:val="none" w:sz="0" w:space="0" w:color="auto"/>
                        <w:right w:val="none" w:sz="0" w:space="0" w:color="auto"/>
                      </w:divBdr>
                    </w:div>
                    <w:div w:id="1712267572">
                      <w:marLeft w:val="0"/>
                      <w:marRight w:val="0"/>
                      <w:marTop w:val="0"/>
                      <w:marBottom w:val="0"/>
                      <w:divBdr>
                        <w:top w:val="none" w:sz="0" w:space="0" w:color="auto"/>
                        <w:left w:val="none" w:sz="0" w:space="0" w:color="auto"/>
                        <w:bottom w:val="none" w:sz="0" w:space="0" w:color="auto"/>
                        <w:right w:val="none" w:sz="0" w:space="0" w:color="auto"/>
                      </w:divBdr>
                    </w:div>
                    <w:div w:id="1656493092">
                      <w:marLeft w:val="0"/>
                      <w:marRight w:val="0"/>
                      <w:marTop w:val="0"/>
                      <w:marBottom w:val="0"/>
                      <w:divBdr>
                        <w:top w:val="none" w:sz="0" w:space="0" w:color="auto"/>
                        <w:left w:val="none" w:sz="0" w:space="0" w:color="auto"/>
                        <w:bottom w:val="none" w:sz="0" w:space="0" w:color="auto"/>
                        <w:right w:val="none" w:sz="0" w:space="0" w:color="auto"/>
                      </w:divBdr>
                    </w:div>
                    <w:div w:id="937296609">
                      <w:marLeft w:val="0"/>
                      <w:marRight w:val="0"/>
                      <w:marTop w:val="0"/>
                      <w:marBottom w:val="0"/>
                      <w:divBdr>
                        <w:top w:val="none" w:sz="0" w:space="0" w:color="auto"/>
                        <w:left w:val="none" w:sz="0" w:space="0" w:color="auto"/>
                        <w:bottom w:val="none" w:sz="0" w:space="0" w:color="auto"/>
                        <w:right w:val="none" w:sz="0" w:space="0" w:color="auto"/>
                      </w:divBdr>
                    </w:div>
                    <w:div w:id="193049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1012134">
      <w:bodyDiv w:val="1"/>
      <w:marLeft w:val="0"/>
      <w:marRight w:val="0"/>
      <w:marTop w:val="0"/>
      <w:marBottom w:val="0"/>
      <w:divBdr>
        <w:top w:val="none" w:sz="0" w:space="0" w:color="auto"/>
        <w:left w:val="none" w:sz="0" w:space="0" w:color="auto"/>
        <w:bottom w:val="none" w:sz="0" w:space="0" w:color="auto"/>
        <w:right w:val="none" w:sz="0" w:space="0" w:color="auto"/>
      </w:divBdr>
      <w:divsChild>
        <w:div w:id="1632781538">
          <w:marLeft w:val="0"/>
          <w:marRight w:val="0"/>
          <w:marTop w:val="0"/>
          <w:marBottom w:val="0"/>
          <w:divBdr>
            <w:top w:val="none" w:sz="0" w:space="0" w:color="auto"/>
            <w:left w:val="none" w:sz="0" w:space="0" w:color="auto"/>
            <w:bottom w:val="none" w:sz="0" w:space="0" w:color="auto"/>
            <w:right w:val="none" w:sz="0" w:space="0" w:color="auto"/>
          </w:divBdr>
        </w:div>
      </w:divsChild>
    </w:div>
    <w:div w:id="1035891461">
      <w:bodyDiv w:val="1"/>
      <w:marLeft w:val="0"/>
      <w:marRight w:val="0"/>
      <w:marTop w:val="0"/>
      <w:marBottom w:val="0"/>
      <w:divBdr>
        <w:top w:val="none" w:sz="0" w:space="0" w:color="auto"/>
        <w:left w:val="none" w:sz="0" w:space="0" w:color="auto"/>
        <w:bottom w:val="none" w:sz="0" w:space="0" w:color="auto"/>
        <w:right w:val="none" w:sz="0" w:space="0" w:color="auto"/>
      </w:divBdr>
      <w:divsChild>
        <w:div w:id="1754665503">
          <w:marLeft w:val="0"/>
          <w:marRight w:val="0"/>
          <w:marTop w:val="0"/>
          <w:marBottom w:val="0"/>
          <w:divBdr>
            <w:top w:val="none" w:sz="0" w:space="0" w:color="auto"/>
            <w:left w:val="none" w:sz="0" w:space="0" w:color="auto"/>
            <w:bottom w:val="none" w:sz="0" w:space="0" w:color="auto"/>
            <w:right w:val="none" w:sz="0" w:space="0" w:color="auto"/>
          </w:divBdr>
          <w:divsChild>
            <w:div w:id="1978945693">
              <w:marLeft w:val="0"/>
              <w:marRight w:val="0"/>
              <w:marTop w:val="0"/>
              <w:marBottom w:val="0"/>
              <w:divBdr>
                <w:top w:val="none" w:sz="0" w:space="0" w:color="auto"/>
                <w:left w:val="none" w:sz="0" w:space="0" w:color="auto"/>
                <w:bottom w:val="none" w:sz="0" w:space="0" w:color="auto"/>
                <w:right w:val="none" w:sz="0" w:space="0" w:color="auto"/>
              </w:divBdr>
            </w:div>
            <w:div w:id="1134835783">
              <w:marLeft w:val="0"/>
              <w:marRight w:val="0"/>
              <w:marTop w:val="0"/>
              <w:marBottom w:val="0"/>
              <w:divBdr>
                <w:top w:val="none" w:sz="0" w:space="0" w:color="auto"/>
                <w:left w:val="none" w:sz="0" w:space="0" w:color="auto"/>
                <w:bottom w:val="none" w:sz="0" w:space="0" w:color="auto"/>
                <w:right w:val="none" w:sz="0" w:space="0" w:color="auto"/>
              </w:divBdr>
            </w:div>
            <w:div w:id="358312601">
              <w:marLeft w:val="0"/>
              <w:marRight w:val="0"/>
              <w:marTop w:val="0"/>
              <w:marBottom w:val="0"/>
              <w:divBdr>
                <w:top w:val="none" w:sz="0" w:space="0" w:color="auto"/>
                <w:left w:val="none" w:sz="0" w:space="0" w:color="auto"/>
                <w:bottom w:val="none" w:sz="0" w:space="0" w:color="auto"/>
                <w:right w:val="none" w:sz="0" w:space="0" w:color="auto"/>
              </w:divBdr>
            </w:div>
            <w:div w:id="628975901">
              <w:marLeft w:val="0"/>
              <w:marRight w:val="0"/>
              <w:marTop w:val="0"/>
              <w:marBottom w:val="0"/>
              <w:divBdr>
                <w:top w:val="none" w:sz="0" w:space="0" w:color="auto"/>
                <w:left w:val="none" w:sz="0" w:space="0" w:color="auto"/>
                <w:bottom w:val="none" w:sz="0" w:space="0" w:color="auto"/>
                <w:right w:val="none" w:sz="0" w:space="0" w:color="auto"/>
              </w:divBdr>
            </w:div>
            <w:div w:id="818569643">
              <w:marLeft w:val="0"/>
              <w:marRight w:val="0"/>
              <w:marTop w:val="0"/>
              <w:marBottom w:val="0"/>
              <w:divBdr>
                <w:top w:val="none" w:sz="0" w:space="0" w:color="auto"/>
                <w:left w:val="none" w:sz="0" w:space="0" w:color="auto"/>
                <w:bottom w:val="none" w:sz="0" w:space="0" w:color="auto"/>
                <w:right w:val="none" w:sz="0" w:space="0" w:color="auto"/>
              </w:divBdr>
            </w:div>
            <w:div w:id="2061439632">
              <w:marLeft w:val="0"/>
              <w:marRight w:val="0"/>
              <w:marTop w:val="0"/>
              <w:marBottom w:val="0"/>
              <w:divBdr>
                <w:top w:val="none" w:sz="0" w:space="0" w:color="auto"/>
                <w:left w:val="none" w:sz="0" w:space="0" w:color="auto"/>
                <w:bottom w:val="none" w:sz="0" w:space="0" w:color="auto"/>
                <w:right w:val="none" w:sz="0" w:space="0" w:color="auto"/>
              </w:divBdr>
            </w:div>
            <w:div w:id="684478735">
              <w:marLeft w:val="0"/>
              <w:marRight w:val="0"/>
              <w:marTop w:val="0"/>
              <w:marBottom w:val="0"/>
              <w:divBdr>
                <w:top w:val="none" w:sz="0" w:space="0" w:color="auto"/>
                <w:left w:val="none" w:sz="0" w:space="0" w:color="auto"/>
                <w:bottom w:val="none" w:sz="0" w:space="0" w:color="auto"/>
                <w:right w:val="none" w:sz="0" w:space="0" w:color="auto"/>
              </w:divBdr>
            </w:div>
            <w:div w:id="139507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092233">
      <w:bodyDiv w:val="1"/>
      <w:marLeft w:val="0"/>
      <w:marRight w:val="0"/>
      <w:marTop w:val="0"/>
      <w:marBottom w:val="0"/>
      <w:divBdr>
        <w:top w:val="none" w:sz="0" w:space="0" w:color="auto"/>
        <w:left w:val="none" w:sz="0" w:space="0" w:color="auto"/>
        <w:bottom w:val="none" w:sz="0" w:space="0" w:color="auto"/>
        <w:right w:val="none" w:sz="0" w:space="0" w:color="auto"/>
      </w:divBdr>
      <w:divsChild>
        <w:div w:id="2064790994">
          <w:marLeft w:val="0"/>
          <w:marRight w:val="0"/>
          <w:marTop w:val="0"/>
          <w:marBottom w:val="0"/>
          <w:divBdr>
            <w:top w:val="none" w:sz="0" w:space="0" w:color="auto"/>
            <w:left w:val="none" w:sz="0" w:space="0" w:color="auto"/>
            <w:bottom w:val="none" w:sz="0" w:space="0" w:color="auto"/>
            <w:right w:val="none" w:sz="0" w:space="0" w:color="auto"/>
          </w:divBdr>
        </w:div>
      </w:divsChild>
    </w:div>
    <w:div w:id="1056663459">
      <w:bodyDiv w:val="1"/>
      <w:marLeft w:val="0"/>
      <w:marRight w:val="0"/>
      <w:marTop w:val="0"/>
      <w:marBottom w:val="0"/>
      <w:divBdr>
        <w:top w:val="none" w:sz="0" w:space="0" w:color="auto"/>
        <w:left w:val="none" w:sz="0" w:space="0" w:color="auto"/>
        <w:bottom w:val="none" w:sz="0" w:space="0" w:color="auto"/>
        <w:right w:val="none" w:sz="0" w:space="0" w:color="auto"/>
      </w:divBdr>
      <w:divsChild>
        <w:div w:id="105932098">
          <w:marLeft w:val="0"/>
          <w:marRight w:val="0"/>
          <w:marTop w:val="0"/>
          <w:marBottom w:val="0"/>
          <w:divBdr>
            <w:top w:val="none" w:sz="0" w:space="0" w:color="auto"/>
            <w:left w:val="none" w:sz="0" w:space="0" w:color="auto"/>
            <w:bottom w:val="none" w:sz="0" w:space="0" w:color="auto"/>
            <w:right w:val="none" w:sz="0" w:space="0" w:color="auto"/>
          </w:divBdr>
          <w:divsChild>
            <w:div w:id="6371919">
              <w:marLeft w:val="0"/>
              <w:marRight w:val="0"/>
              <w:marTop w:val="0"/>
              <w:marBottom w:val="0"/>
              <w:divBdr>
                <w:top w:val="none" w:sz="0" w:space="0" w:color="auto"/>
                <w:left w:val="none" w:sz="0" w:space="0" w:color="auto"/>
                <w:bottom w:val="none" w:sz="0" w:space="0" w:color="auto"/>
                <w:right w:val="none" w:sz="0" w:space="0" w:color="auto"/>
              </w:divBdr>
              <w:divsChild>
                <w:div w:id="954797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455354">
      <w:bodyDiv w:val="1"/>
      <w:marLeft w:val="0"/>
      <w:marRight w:val="0"/>
      <w:marTop w:val="0"/>
      <w:marBottom w:val="0"/>
      <w:divBdr>
        <w:top w:val="none" w:sz="0" w:space="0" w:color="auto"/>
        <w:left w:val="none" w:sz="0" w:space="0" w:color="auto"/>
        <w:bottom w:val="none" w:sz="0" w:space="0" w:color="auto"/>
        <w:right w:val="none" w:sz="0" w:space="0" w:color="auto"/>
      </w:divBdr>
      <w:divsChild>
        <w:div w:id="28798208">
          <w:marLeft w:val="0"/>
          <w:marRight w:val="0"/>
          <w:marTop w:val="0"/>
          <w:marBottom w:val="0"/>
          <w:divBdr>
            <w:top w:val="none" w:sz="0" w:space="0" w:color="auto"/>
            <w:left w:val="none" w:sz="0" w:space="0" w:color="auto"/>
            <w:bottom w:val="none" w:sz="0" w:space="0" w:color="auto"/>
            <w:right w:val="none" w:sz="0" w:space="0" w:color="auto"/>
          </w:divBdr>
          <w:divsChild>
            <w:div w:id="2097289348">
              <w:marLeft w:val="0"/>
              <w:marRight w:val="0"/>
              <w:marTop w:val="0"/>
              <w:marBottom w:val="0"/>
              <w:divBdr>
                <w:top w:val="none" w:sz="0" w:space="0" w:color="auto"/>
                <w:left w:val="none" w:sz="0" w:space="0" w:color="auto"/>
                <w:bottom w:val="none" w:sz="0" w:space="0" w:color="auto"/>
                <w:right w:val="none" w:sz="0" w:space="0" w:color="auto"/>
              </w:divBdr>
            </w:div>
            <w:div w:id="353967033">
              <w:marLeft w:val="0"/>
              <w:marRight w:val="0"/>
              <w:marTop w:val="0"/>
              <w:marBottom w:val="0"/>
              <w:divBdr>
                <w:top w:val="none" w:sz="0" w:space="0" w:color="auto"/>
                <w:left w:val="none" w:sz="0" w:space="0" w:color="auto"/>
                <w:bottom w:val="none" w:sz="0" w:space="0" w:color="auto"/>
                <w:right w:val="none" w:sz="0" w:space="0" w:color="auto"/>
              </w:divBdr>
            </w:div>
            <w:div w:id="49599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306258">
      <w:bodyDiv w:val="1"/>
      <w:marLeft w:val="0"/>
      <w:marRight w:val="0"/>
      <w:marTop w:val="0"/>
      <w:marBottom w:val="0"/>
      <w:divBdr>
        <w:top w:val="none" w:sz="0" w:space="0" w:color="auto"/>
        <w:left w:val="none" w:sz="0" w:space="0" w:color="auto"/>
        <w:bottom w:val="none" w:sz="0" w:space="0" w:color="auto"/>
        <w:right w:val="none" w:sz="0" w:space="0" w:color="auto"/>
      </w:divBdr>
      <w:divsChild>
        <w:div w:id="687679579">
          <w:marLeft w:val="0"/>
          <w:marRight w:val="0"/>
          <w:marTop w:val="0"/>
          <w:marBottom w:val="0"/>
          <w:divBdr>
            <w:top w:val="none" w:sz="0" w:space="0" w:color="auto"/>
            <w:left w:val="none" w:sz="0" w:space="0" w:color="auto"/>
            <w:bottom w:val="none" w:sz="0" w:space="0" w:color="auto"/>
            <w:right w:val="none" w:sz="0" w:space="0" w:color="auto"/>
          </w:divBdr>
          <w:divsChild>
            <w:div w:id="1651594163">
              <w:marLeft w:val="0"/>
              <w:marRight w:val="0"/>
              <w:marTop w:val="0"/>
              <w:marBottom w:val="0"/>
              <w:divBdr>
                <w:top w:val="none" w:sz="0" w:space="0" w:color="auto"/>
                <w:left w:val="none" w:sz="0" w:space="0" w:color="auto"/>
                <w:bottom w:val="none" w:sz="0" w:space="0" w:color="auto"/>
                <w:right w:val="none" w:sz="0" w:space="0" w:color="auto"/>
              </w:divBdr>
              <w:divsChild>
                <w:div w:id="514612707">
                  <w:marLeft w:val="0"/>
                  <w:marRight w:val="0"/>
                  <w:marTop w:val="0"/>
                  <w:marBottom w:val="0"/>
                  <w:divBdr>
                    <w:top w:val="none" w:sz="0" w:space="0" w:color="auto"/>
                    <w:left w:val="none" w:sz="0" w:space="0" w:color="auto"/>
                    <w:bottom w:val="none" w:sz="0" w:space="0" w:color="auto"/>
                    <w:right w:val="none" w:sz="0" w:space="0" w:color="auto"/>
                  </w:divBdr>
                  <w:divsChild>
                    <w:div w:id="1715538805">
                      <w:marLeft w:val="0"/>
                      <w:marRight w:val="0"/>
                      <w:marTop w:val="0"/>
                      <w:marBottom w:val="0"/>
                      <w:divBdr>
                        <w:top w:val="none" w:sz="0" w:space="0" w:color="auto"/>
                        <w:left w:val="none" w:sz="0" w:space="0" w:color="auto"/>
                        <w:bottom w:val="none" w:sz="0" w:space="0" w:color="auto"/>
                        <w:right w:val="none" w:sz="0" w:space="0" w:color="auto"/>
                      </w:divBdr>
                    </w:div>
                    <w:div w:id="460684642">
                      <w:marLeft w:val="0"/>
                      <w:marRight w:val="0"/>
                      <w:marTop w:val="0"/>
                      <w:marBottom w:val="0"/>
                      <w:divBdr>
                        <w:top w:val="none" w:sz="0" w:space="0" w:color="auto"/>
                        <w:left w:val="none" w:sz="0" w:space="0" w:color="auto"/>
                        <w:bottom w:val="none" w:sz="0" w:space="0" w:color="auto"/>
                        <w:right w:val="none" w:sz="0" w:space="0" w:color="auto"/>
                      </w:divBdr>
                    </w:div>
                    <w:div w:id="1113786224">
                      <w:marLeft w:val="0"/>
                      <w:marRight w:val="0"/>
                      <w:marTop w:val="0"/>
                      <w:marBottom w:val="0"/>
                      <w:divBdr>
                        <w:top w:val="none" w:sz="0" w:space="0" w:color="auto"/>
                        <w:left w:val="none" w:sz="0" w:space="0" w:color="auto"/>
                        <w:bottom w:val="none" w:sz="0" w:space="0" w:color="auto"/>
                        <w:right w:val="none" w:sz="0" w:space="0" w:color="auto"/>
                      </w:divBdr>
                    </w:div>
                    <w:div w:id="1700012942">
                      <w:marLeft w:val="0"/>
                      <w:marRight w:val="0"/>
                      <w:marTop w:val="0"/>
                      <w:marBottom w:val="0"/>
                      <w:divBdr>
                        <w:top w:val="none" w:sz="0" w:space="0" w:color="auto"/>
                        <w:left w:val="none" w:sz="0" w:space="0" w:color="auto"/>
                        <w:bottom w:val="none" w:sz="0" w:space="0" w:color="auto"/>
                        <w:right w:val="none" w:sz="0" w:space="0" w:color="auto"/>
                      </w:divBdr>
                    </w:div>
                    <w:div w:id="582449000">
                      <w:marLeft w:val="0"/>
                      <w:marRight w:val="0"/>
                      <w:marTop w:val="0"/>
                      <w:marBottom w:val="0"/>
                      <w:divBdr>
                        <w:top w:val="none" w:sz="0" w:space="0" w:color="auto"/>
                        <w:left w:val="none" w:sz="0" w:space="0" w:color="auto"/>
                        <w:bottom w:val="none" w:sz="0" w:space="0" w:color="auto"/>
                        <w:right w:val="none" w:sz="0" w:space="0" w:color="auto"/>
                      </w:divBdr>
                    </w:div>
                    <w:div w:id="170410570">
                      <w:marLeft w:val="0"/>
                      <w:marRight w:val="0"/>
                      <w:marTop w:val="0"/>
                      <w:marBottom w:val="0"/>
                      <w:divBdr>
                        <w:top w:val="none" w:sz="0" w:space="0" w:color="auto"/>
                        <w:left w:val="none" w:sz="0" w:space="0" w:color="auto"/>
                        <w:bottom w:val="none" w:sz="0" w:space="0" w:color="auto"/>
                        <w:right w:val="none" w:sz="0" w:space="0" w:color="auto"/>
                      </w:divBdr>
                    </w:div>
                    <w:div w:id="437457252">
                      <w:marLeft w:val="0"/>
                      <w:marRight w:val="0"/>
                      <w:marTop w:val="0"/>
                      <w:marBottom w:val="0"/>
                      <w:divBdr>
                        <w:top w:val="none" w:sz="0" w:space="0" w:color="auto"/>
                        <w:left w:val="none" w:sz="0" w:space="0" w:color="auto"/>
                        <w:bottom w:val="none" w:sz="0" w:space="0" w:color="auto"/>
                        <w:right w:val="none" w:sz="0" w:space="0" w:color="auto"/>
                      </w:divBdr>
                    </w:div>
                    <w:div w:id="1008290132">
                      <w:marLeft w:val="0"/>
                      <w:marRight w:val="0"/>
                      <w:marTop w:val="0"/>
                      <w:marBottom w:val="0"/>
                      <w:divBdr>
                        <w:top w:val="none" w:sz="0" w:space="0" w:color="auto"/>
                        <w:left w:val="none" w:sz="0" w:space="0" w:color="auto"/>
                        <w:bottom w:val="none" w:sz="0" w:space="0" w:color="auto"/>
                        <w:right w:val="none" w:sz="0" w:space="0" w:color="auto"/>
                      </w:divBdr>
                    </w:div>
                    <w:div w:id="763914909">
                      <w:marLeft w:val="0"/>
                      <w:marRight w:val="0"/>
                      <w:marTop w:val="0"/>
                      <w:marBottom w:val="0"/>
                      <w:divBdr>
                        <w:top w:val="none" w:sz="0" w:space="0" w:color="auto"/>
                        <w:left w:val="none" w:sz="0" w:space="0" w:color="auto"/>
                        <w:bottom w:val="none" w:sz="0" w:space="0" w:color="auto"/>
                        <w:right w:val="none" w:sz="0" w:space="0" w:color="auto"/>
                      </w:divBdr>
                    </w:div>
                    <w:div w:id="774786915">
                      <w:marLeft w:val="0"/>
                      <w:marRight w:val="0"/>
                      <w:marTop w:val="0"/>
                      <w:marBottom w:val="0"/>
                      <w:divBdr>
                        <w:top w:val="none" w:sz="0" w:space="0" w:color="auto"/>
                        <w:left w:val="none" w:sz="0" w:space="0" w:color="auto"/>
                        <w:bottom w:val="none" w:sz="0" w:space="0" w:color="auto"/>
                        <w:right w:val="none" w:sz="0" w:space="0" w:color="auto"/>
                      </w:divBdr>
                    </w:div>
                    <w:div w:id="998733319">
                      <w:marLeft w:val="0"/>
                      <w:marRight w:val="0"/>
                      <w:marTop w:val="0"/>
                      <w:marBottom w:val="0"/>
                      <w:divBdr>
                        <w:top w:val="none" w:sz="0" w:space="0" w:color="auto"/>
                        <w:left w:val="none" w:sz="0" w:space="0" w:color="auto"/>
                        <w:bottom w:val="none" w:sz="0" w:space="0" w:color="auto"/>
                        <w:right w:val="none" w:sz="0" w:space="0" w:color="auto"/>
                      </w:divBdr>
                    </w:div>
                    <w:div w:id="428745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9639994">
      <w:bodyDiv w:val="1"/>
      <w:marLeft w:val="0"/>
      <w:marRight w:val="0"/>
      <w:marTop w:val="0"/>
      <w:marBottom w:val="0"/>
      <w:divBdr>
        <w:top w:val="none" w:sz="0" w:space="0" w:color="auto"/>
        <w:left w:val="none" w:sz="0" w:space="0" w:color="auto"/>
        <w:bottom w:val="none" w:sz="0" w:space="0" w:color="auto"/>
        <w:right w:val="none" w:sz="0" w:space="0" w:color="auto"/>
      </w:divBdr>
      <w:divsChild>
        <w:div w:id="593707077">
          <w:marLeft w:val="0"/>
          <w:marRight w:val="0"/>
          <w:marTop w:val="0"/>
          <w:marBottom w:val="0"/>
          <w:divBdr>
            <w:top w:val="none" w:sz="0" w:space="0" w:color="auto"/>
            <w:left w:val="none" w:sz="0" w:space="0" w:color="auto"/>
            <w:bottom w:val="none" w:sz="0" w:space="0" w:color="auto"/>
            <w:right w:val="none" w:sz="0" w:space="0" w:color="auto"/>
          </w:divBdr>
          <w:divsChild>
            <w:div w:id="527640550">
              <w:marLeft w:val="0"/>
              <w:marRight w:val="0"/>
              <w:marTop w:val="0"/>
              <w:marBottom w:val="0"/>
              <w:divBdr>
                <w:top w:val="none" w:sz="0" w:space="0" w:color="auto"/>
                <w:left w:val="none" w:sz="0" w:space="0" w:color="auto"/>
                <w:bottom w:val="none" w:sz="0" w:space="0" w:color="auto"/>
                <w:right w:val="none" w:sz="0" w:space="0" w:color="auto"/>
              </w:divBdr>
              <w:divsChild>
                <w:div w:id="1622804464">
                  <w:marLeft w:val="0"/>
                  <w:marRight w:val="0"/>
                  <w:marTop w:val="0"/>
                  <w:marBottom w:val="0"/>
                  <w:divBdr>
                    <w:top w:val="none" w:sz="0" w:space="0" w:color="auto"/>
                    <w:left w:val="none" w:sz="0" w:space="0" w:color="auto"/>
                    <w:bottom w:val="none" w:sz="0" w:space="0" w:color="auto"/>
                    <w:right w:val="none" w:sz="0" w:space="0" w:color="auto"/>
                  </w:divBdr>
                  <w:divsChild>
                    <w:div w:id="1847204141">
                      <w:marLeft w:val="0"/>
                      <w:marRight w:val="0"/>
                      <w:marTop w:val="0"/>
                      <w:marBottom w:val="0"/>
                      <w:divBdr>
                        <w:top w:val="none" w:sz="0" w:space="0" w:color="auto"/>
                        <w:left w:val="none" w:sz="0" w:space="0" w:color="auto"/>
                        <w:bottom w:val="none" w:sz="0" w:space="0" w:color="auto"/>
                        <w:right w:val="none" w:sz="0" w:space="0" w:color="auto"/>
                      </w:divBdr>
                      <w:divsChild>
                        <w:div w:id="1405682344">
                          <w:marLeft w:val="0"/>
                          <w:marRight w:val="0"/>
                          <w:marTop w:val="0"/>
                          <w:marBottom w:val="0"/>
                          <w:divBdr>
                            <w:top w:val="none" w:sz="0" w:space="0" w:color="auto"/>
                            <w:left w:val="none" w:sz="0" w:space="0" w:color="auto"/>
                            <w:bottom w:val="none" w:sz="0" w:space="0" w:color="auto"/>
                            <w:right w:val="none" w:sz="0" w:space="0" w:color="auto"/>
                          </w:divBdr>
                          <w:divsChild>
                            <w:div w:id="159349657">
                              <w:marLeft w:val="0"/>
                              <w:marRight w:val="0"/>
                              <w:marTop w:val="0"/>
                              <w:marBottom w:val="0"/>
                              <w:divBdr>
                                <w:top w:val="none" w:sz="0" w:space="0" w:color="auto"/>
                                <w:left w:val="none" w:sz="0" w:space="0" w:color="auto"/>
                                <w:bottom w:val="none" w:sz="0" w:space="0" w:color="auto"/>
                                <w:right w:val="none" w:sz="0" w:space="0" w:color="auto"/>
                              </w:divBdr>
                              <w:divsChild>
                                <w:div w:id="844979725">
                                  <w:marLeft w:val="0"/>
                                  <w:marRight w:val="0"/>
                                  <w:marTop w:val="0"/>
                                  <w:marBottom w:val="0"/>
                                  <w:divBdr>
                                    <w:top w:val="none" w:sz="0" w:space="0" w:color="auto"/>
                                    <w:left w:val="none" w:sz="0" w:space="0" w:color="auto"/>
                                    <w:bottom w:val="none" w:sz="0" w:space="0" w:color="auto"/>
                                    <w:right w:val="none" w:sz="0" w:space="0" w:color="auto"/>
                                  </w:divBdr>
                                </w:div>
                                <w:div w:id="988091379">
                                  <w:marLeft w:val="0"/>
                                  <w:marRight w:val="0"/>
                                  <w:marTop w:val="0"/>
                                  <w:marBottom w:val="0"/>
                                  <w:divBdr>
                                    <w:top w:val="none" w:sz="0" w:space="0" w:color="auto"/>
                                    <w:left w:val="none" w:sz="0" w:space="0" w:color="auto"/>
                                    <w:bottom w:val="none" w:sz="0" w:space="0" w:color="auto"/>
                                    <w:right w:val="none" w:sz="0" w:space="0" w:color="auto"/>
                                  </w:divBdr>
                                </w:div>
                                <w:div w:id="1831405497">
                                  <w:marLeft w:val="0"/>
                                  <w:marRight w:val="0"/>
                                  <w:marTop w:val="0"/>
                                  <w:marBottom w:val="0"/>
                                  <w:divBdr>
                                    <w:top w:val="none" w:sz="0" w:space="0" w:color="auto"/>
                                    <w:left w:val="none" w:sz="0" w:space="0" w:color="auto"/>
                                    <w:bottom w:val="none" w:sz="0" w:space="0" w:color="auto"/>
                                    <w:right w:val="none" w:sz="0" w:space="0" w:color="auto"/>
                                  </w:divBdr>
                                </w:div>
                                <w:div w:id="1273979407">
                                  <w:marLeft w:val="0"/>
                                  <w:marRight w:val="0"/>
                                  <w:marTop w:val="0"/>
                                  <w:marBottom w:val="0"/>
                                  <w:divBdr>
                                    <w:top w:val="none" w:sz="0" w:space="0" w:color="auto"/>
                                    <w:left w:val="none" w:sz="0" w:space="0" w:color="auto"/>
                                    <w:bottom w:val="none" w:sz="0" w:space="0" w:color="auto"/>
                                    <w:right w:val="none" w:sz="0" w:space="0" w:color="auto"/>
                                  </w:divBdr>
                                </w:div>
                                <w:div w:id="1876579617">
                                  <w:marLeft w:val="0"/>
                                  <w:marRight w:val="0"/>
                                  <w:marTop w:val="0"/>
                                  <w:marBottom w:val="0"/>
                                  <w:divBdr>
                                    <w:top w:val="none" w:sz="0" w:space="0" w:color="auto"/>
                                    <w:left w:val="none" w:sz="0" w:space="0" w:color="auto"/>
                                    <w:bottom w:val="none" w:sz="0" w:space="0" w:color="auto"/>
                                    <w:right w:val="none" w:sz="0" w:space="0" w:color="auto"/>
                                  </w:divBdr>
                                </w:div>
                                <w:div w:id="1751611445">
                                  <w:marLeft w:val="0"/>
                                  <w:marRight w:val="0"/>
                                  <w:marTop w:val="0"/>
                                  <w:marBottom w:val="0"/>
                                  <w:divBdr>
                                    <w:top w:val="none" w:sz="0" w:space="0" w:color="auto"/>
                                    <w:left w:val="none" w:sz="0" w:space="0" w:color="auto"/>
                                    <w:bottom w:val="none" w:sz="0" w:space="0" w:color="auto"/>
                                    <w:right w:val="none" w:sz="0" w:space="0" w:color="auto"/>
                                  </w:divBdr>
                                </w:div>
                                <w:div w:id="625935214">
                                  <w:marLeft w:val="0"/>
                                  <w:marRight w:val="0"/>
                                  <w:marTop w:val="0"/>
                                  <w:marBottom w:val="0"/>
                                  <w:divBdr>
                                    <w:top w:val="none" w:sz="0" w:space="0" w:color="auto"/>
                                    <w:left w:val="none" w:sz="0" w:space="0" w:color="auto"/>
                                    <w:bottom w:val="none" w:sz="0" w:space="0" w:color="auto"/>
                                    <w:right w:val="none" w:sz="0" w:space="0" w:color="auto"/>
                                  </w:divBdr>
                                </w:div>
                                <w:div w:id="650987592">
                                  <w:marLeft w:val="0"/>
                                  <w:marRight w:val="0"/>
                                  <w:marTop w:val="0"/>
                                  <w:marBottom w:val="0"/>
                                  <w:divBdr>
                                    <w:top w:val="none" w:sz="0" w:space="0" w:color="auto"/>
                                    <w:left w:val="none" w:sz="0" w:space="0" w:color="auto"/>
                                    <w:bottom w:val="none" w:sz="0" w:space="0" w:color="auto"/>
                                    <w:right w:val="none" w:sz="0" w:space="0" w:color="auto"/>
                                  </w:divBdr>
                                </w:div>
                                <w:div w:id="499202091">
                                  <w:marLeft w:val="0"/>
                                  <w:marRight w:val="0"/>
                                  <w:marTop w:val="0"/>
                                  <w:marBottom w:val="0"/>
                                  <w:divBdr>
                                    <w:top w:val="none" w:sz="0" w:space="0" w:color="auto"/>
                                    <w:left w:val="none" w:sz="0" w:space="0" w:color="auto"/>
                                    <w:bottom w:val="none" w:sz="0" w:space="0" w:color="auto"/>
                                    <w:right w:val="none" w:sz="0" w:space="0" w:color="auto"/>
                                  </w:divBdr>
                                </w:div>
                                <w:div w:id="1445618070">
                                  <w:marLeft w:val="0"/>
                                  <w:marRight w:val="0"/>
                                  <w:marTop w:val="0"/>
                                  <w:marBottom w:val="0"/>
                                  <w:divBdr>
                                    <w:top w:val="none" w:sz="0" w:space="0" w:color="auto"/>
                                    <w:left w:val="none" w:sz="0" w:space="0" w:color="auto"/>
                                    <w:bottom w:val="none" w:sz="0" w:space="0" w:color="auto"/>
                                    <w:right w:val="none" w:sz="0" w:space="0" w:color="auto"/>
                                  </w:divBdr>
                                </w:div>
                                <w:div w:id="1434739284">
                                  <w:marLeft w:val="0"/>
                                  <w:marRight w:val="0"/>
                                  <w:marTop w:val="0"/>
                                  <w:marBottom w:val="0"/>
                                  <w:divBdr>
                                    <w:top w:val="none" w:sz="0" w:space="0" w:color="auto"/>
                                    <w:left w:val="none" w:sz="0" w:space="0" w:color="auto"/>
                                    <w:bottom w:val="none" w:sz="0" w:space="0" w:color="auto"/>
                                    <w:right w:val="none" w:sz="0" w:space="0" w:color="auto"/>
                                  </w:divBdr>
                                </w:div>
                                <w:div w:id="1519461860">
                                  <w:marLeft w:val="0"/>
                                  <w:marRight w:val="0"/>
                                  <w:marTop w:val="0"/>
                                  <w:marBottom w:val="0"/>
                                  <w:divBdr>
                                    <w:top w:val="none" w:sz="0" w:space="0" w:color="auto"/>
                                    <w:left w:val="none" w:sz="0" w:space="0" w:color="auto"/>
                                    <w:bottom w:val="none" w:sz="0" w:space="0" w:color="auto"/>
                                    <w:right w:val="none" w:sz="0" w:space="0" w:color="auto"/>
                                  </w:divBdr>
                                </w:div>
                                <w:div w:id="797576788">
                                  <w:marLeft w:val="0"/>
                                  <w:marRight w:val="0"/>
                                  <w:marTop w:val="0"/>
                                  <w:marBottom w:val="0"/>
                                  <w:divBdr>
                                    <w:top w:val="none" w:sz="0" w:space="0" w:color="auto"/>
                                    <w:left w:val="none" w:sz="0" w:space="0" w:color="auto"/>
                                    <w:bottom w:val="none" w:sz="0" w:space="0" w:color="auto"/>
                                    <w:right w:val="none" w:sz="0" w:space="0" w:color="auto"/>
                                  </w:divBdr>
                                </w:div>
                                <w:div w:id="960648891">
                                  <w:marLeft w:val="0"/>
                                  <w:marRight w:val="0"/>
                                  <w:marTop w:val="0"/>
                                  <w:marBottom w:val="0"/>
                                  <w:divBdr>
                                    <w:top w:val="none" w:sz="0" w:space="0" w:color="auto"/>
                                    <w:left w:val="none" w:sz="0" w:space="0" w:color="auto"/>
                                    <w:bottom w:val="none" w:sz="0" w:space="0" w:color="auto"/>
                                    <w:right w:val="none" w:sz="0" w:space="0" w:color="auto"/>
                                  </w:divBdr>
                                </w:div>
                                <w:div w:id="1752700422">
                                  <w:marLeft w:val="0"/>
                                  <w:marRight w:val="0"/>
                                  <w:marTop w:val="0"/>
                                  <w:marBottom w:val="0"/>
                                  <w:divBdr>
                                    <w:top w:val="none" w:sz="0" w:space="0" w:color="auto"/>
                                    <w:left w:val="none" w:sz="0" w:space="0" w:color="auto"/>
                                    <w:bottom w:val="none" w:sz="0" w:space="0" w:color="auto"/>
                                    <w:right w:val="none" w:sz="0" w:space="0" w:color="auto"/>
                                  </w:divBdr>
                                </w:div>
                                <w:div w:id="6181582">
                                  <w:marLeft w:val="0"/>
                                  <w:marRight w:val="0"/>
                                  <w:marTop w:val="0"/>
                                  <w:marBottom w:val="0"/>
                                  <w:divBdr>
                                    <w:top w:val="none" w:sz="0" w:space="0" w:color="auto"/>
                                    <w:left w:val="none" w:sz="0" w:space="0" w:color="auto"/>
                                    <w:bottom w:val="none" w:sz="0" w:space="0" w:color="auto"/>
                                    <w:right w:val="none" w:sz="0" w:space="0" w:color="auto"/>
                                  </w:divBdr>
                                </w:div>
                                <w:div w:id="127489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4154065">
      <w:bodyDiv w:val="1"/>
      <w:marLeft w:val="0"/>
      <w:marRight w:val="0"/>
      <w:marTop w:val="0"/>
      <w:marBottom w:val="0"/>
      <w:divBdr>
        <w:top w:val="none" w:sz="0" w:space="0" w:color="auto"/>
        <w:left w:val="none" w:sz="0" w:space="0" w:color="auto"/>
        <w:bottom w:val="none" w:sz="0" w:space="0" w:color="auto"/>
        <w:right w:val="none" w:sz="0" w:space="0" w:color="auto"/>
      </w:divBdr>
    </w:div>
    <w:div w:id="1115442100">
      <w:bodyDiv w:val="1"/>
      <w:marLeft w:val="0"/>
      <w:marRight w:val="0"/>
      <w:marTop w:val="0"/>
      <w:marBottom w:val="0"/>
      <w:divBdr>
        <w:top w:val="none" w:sz="0" w:space="0" w:color="auto"/>
        <w:left w:val="none" w:sz="0" w:space="0" w:color="auto"/>
        <w:bottom w:val="none" w:sz="0" w:space="0" w:color="auto"/>
        <w:right w:val="none" w:sz="0" w:space="0" w:color="auto"/>
      </w:divBdr>
      <w:divsChild>
        <w:div w:id="391276446">
          <w:marLeft w:val="0"/>
          <w:marRight w:val="0"/>
          <w:marTop w:val="0"/>
          <w:marBottom w:val="0"/>
          <w:divBdr>
            <w:top w:val="none" w:sz="0" w:space="0" w:color="auto"/>
            <w:left w:val="none" w:sz="0" w:space="0" w:color="auto"/>
            <w:bottom w:val="none" w:sz="0" w:space="0" w:color="auto"/>
            <w:right w:val="none" w:sz="0" w:space="0" w:color="auto"/>
          </w:divBdr>
          <w:divsChild>
            <w:div w:id="576865929">
              <w:marLeft w:val="0"/>
              <w:marRight w:val="0"/>
              <w:marTop w:val="0"/>
              <w:marBottom w:val="0"/>
              <w:divBdr>
                <w:top w:val="none" w:sz="0" w:space="0" w:color="auto"/>
                <w:left w:val="none" w:sz="0" w:space="0" w:color="auto"/>
                <w:bottom w:val="none" w:sz="0" w:space="0" w:color="auto"/>
                <w:right w:val="none" w:sz="0" w:space="0" w:color="auto"/>
              </w:divBdr>
              <w:divsChild>
                <w:div w:id="137935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714539">
      <w:marLeft w:val="0"/>
      <w:marRight w:val="0"/>
      <w:marTop w:val="0"/>
      <w:marBottom w:val="0"/>
      <w:divBdr>
        <w:top w:val="none" w:sz="0" w:space="0" w:color="auto"/>
        <w:left w:val="none" w:sz="0" w:space="0" w:color="auto"/>
        <w:bottom w:val="none" w:sz="0" w:space="0" w:color="auto"/>
        <w:right w:val="none" w:sz="0" w:space="0" w:color="auto"/>
      </w:divBdr>
    </w:div>
    <w:div w:id="1136602522">
      <w:bodyDiv w:val="1"/>
      <w:marLeft w:val="0"/>
      <w:marRight w:val="0"/>
      <w:marTop w:val="0"/>
      <w:marBottom w:val="0"/>
      <w:divBdr>
        <w:top w:val="none" w:sz="0" w:space="0" w:color="auto"/>
        <w:left w:val="none" w:sz="0" w:space="0" w:color="auto"/>
        <w:bottom w:val="none" w:sz="0" w:space="0" w:color="auto"/>
        <w:right w:val="none" w:sz="0" w:space="0" w:color="auto"/>
      </w:divBdr>
      <w:divsChild>
        <w:div w:id="1809275588">
          <w:marLeft w:val="0"/>
          <w:marRight w:val="0"/>
          <w:marTop w:val="0"/>
          <w:marBottom w:val="0"/>
          <w:divBdr>
            <w:top w:val="none" w:sz="0" w:space="0" w:color="auto"/>
            <w:left w:val="none" w:sz="0" w:space="0" w:color="auto"/>
            <w:bottom w:val="none" w:sz="0" w:space="0" w:color="auto"/>
            <w:right w:val="none" w:sz="0" w:space="0" w:color="auto"/>
          </w:divBdr>
        </w:div>
      </w:divsChild>
    </w:div>
    <w:div w:id="1138260958">
      <w:bodyDiv w:val="1"/>
      <w:marLeft w:val="0"/>
      <w:marRight w:val="0"/>
      <w:marTop w:val="0"/>
      <w:marBottom w:val="0"/>
      <w:divBdr>
        <w:top w:val="none" w:sz="0" w:space="0" w:color="auto"/>
        <w:left w:val="none" w:sz="0" w:space="0" w:color="auto"/>
        <w:bottom w:val="none" w:sz="0" w:space="0" w:color="auto"/>
        <w:right w:val="none" w:sz="0" w:space="0" w:color="auto"/>
      </w:divBdr>
      <w:divsChild>
        <w:div w:id="1547327703">
          <w:marLeft w:val="0"/>
          <w:marRight w:val="0"/>
          <w:marTop w:val="0"/>
          <w:marBottom w:val="0"/>
          <w:divBdr>
            <w:top w:val="none" w:sz="0" w:space="0" w:color="auto"/>
            <w:left w:val="none" w:sz="0" w:space="0" w:color="auto"/>
            <w:bottom w:val="none" w:sz="0" w:space="0" w:color="auto"/>
            <w:right w:val="none" w:sz="0" w:space="0" w:color="auto"/>
          </w:divBdr>
        </w:div>
      </w:divsChild>
    </w:div>
    <w:div w:id="1144810925">
      <w:bodyDiv w:val="1"/>
      <w:marLeft w:val="0"/>
      <w:marRight w:val="0"/>
      <w:marTop w:val="0"/>
      <w:marBottom w:val="0"/>
      <w:divBdr>
        <w:top w:val="none" w:sz="0" w:space="0" w:color="auto"/>
        <w:left w:val="none" w:sz="0" w:space="0" w:color="auto"/>
        <w:bottom w:val="none" w:sz="0" w:space="0" w:color="auto"/>
        <w:right w:val="none" w:sz="0" w:space="0" w:color="auto"/>
      </w:divBdr>
      <w:divsChild>
        <w:div w:id="534856267">
          <w:marLeft w:val="0"/>
          <w:marRight w:val="0"/>
          <w:marTop w:val="0"/>
          <w:marBottom w:val="0"/>
          <w:divBdr>
            <w:top w:val="none" w:sz="0" w:space="0" w:color="auto"/>
            <w:left w:val="none" w:sz="0" w:space="0" w:color="auto"/>
            <w:bottom w:val="none" w:sz="0" w:space="0" w:color="auto"/>
            <w:right w:val="none" w:sz="0" w:space="0" w:color="auto"/>
          </w:divBdr>
          <w:divsChild>
            <w:div w:id="206984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714977">
      <w:bodyDiv w:val="1"/>
      <w:marLeft w:val="0"/>
      <w:marRight w:val="0"/>
      <w:marTop w:val="0"/>
      <w:marBottom w:val="0"/>
      <w:divBdr>
        <w:top w:val="none" w:sz="0" w:space="0" w:color="auto"/>
        <w:left w:val="none" w:sz="0" w:space="0" w:color="auto"/>
        <w:bottom w:val="none" w:sz="0" w:space="0" w:color="auto"/>
        <w:right w:val="none" w:sz="0" w:space="0" w:color="auto"/>
      </w:divBdr>
      <w:divsChild>
        <w:div w:id="701322738">
          <w:marLeft w:val="0"/>
          <w:marRight w:val="0"/>
          <w:marTop w:val="0"/>
          <w:marBottom w:val="0"/>
          <w:divBdr>
            <w:top w:val="none" w:sz="0" w:space="0" w:color="auto"/>
            <w:left w:val="none" w:sz="0" w:space="0" w:color="auto"/>
            <w:bottom w:val="none" w:sz="0" w:space="0" w:color="auto"/>
            <w:right w:val="none" w:sz="0" w:space="0" w:color="auto"/>
          </w:divBdr>
          <w:divsChild>
            <w:div w:id="1272325587">
              <w:marLeft w:val="0"/>
              <w:marRight w:val="0"/>
              <w:marTop w:val="0"/>
              <w:marBottom w:val="0"/>
              <w:divBdr>
                <w:top w:val="none" w:sz="0" w:space="0" w:color="auto"/>
                <w:left w:val="none" w:sz="0" w:space="0" w:color="auto"/>
                <w:bottom w:val="none" w:sz="0" w:space="0" w:color="auto"/>
                <w:right w:val="none" w:sz="0" w:space="0" w:color="auto"/>
              </w:divBdr>
              <w:divsChild>
                <w:div w:id="1386837559">
                  <w:marLeft w:val="0"/>
                  <w:marRight w:val="0"/>
                  <w:marTop w:val="0"/>
                  <w:marBottom w:val="0"/>
                  <w:divBdr>
                    <w:top w:val="none" w:sz="0" w:space="0" w:color="auto"/>
                    <w:left w:val="none" w:sz="0" w:space="0" w:color="auto"/>
                    <w:bottom w:val="none" w:sz="0" w:space="0" w:color="auto"/>
                    <w:right w:val="none" w:sz="0" w:space="0" w:color="auto"/>
                  </w:divBdr>
                  <w:divsChild>
                    <w:div w:id="94931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125824">
      <w:bodyDiv w:val="1"/>
      <w:marLeft w:val="0"/>
      <w:marRight w:val="0"/>
      <w:marTop w:val="0"/>
      <w:marBottom w:val="0"/>
      <w:divBdr>
        <w:top w:val="none" w:sz="0" w:space="0" w:color="auto"/>
        <w:left w:val="none" w:sz="0" w:space="0" w:color="auto"/>
        <w:bottom w:val="none" w:sz="0" w:space="0" w:color="auto"/>
        <w:right w:val="none" w:sz="0" w:space="0" w:color="auto"/>
      </w:divBdr>
      <w:divsChild>
        <w:div w:id="1159881003">
          <w:marLeft w:val="0"/>
          <w:marRight w:val="0"/>
          <w:marTop w:val="0"/>
          <w:marBottom w:val="0"/>
          <w:divBdr>
            <w:top w:val="none" w:sz="0" w:space="0" w:color="auto"/>
            <w:left w:val="none" w:sz="0" w:space="0" w:color="auto"/>
            <w:bottom w:val="none" w:sz="0" w:space="0" w:color="auto"/>
            <w:right w:val="none" w:sz="0" w:space="0" w:color="auto"/>
          </w:divBdr>
          <w:divsChild>
            <w:div w:id="1558587965">
              <w:marLeft w:val="0"/>
              <w:marRight w:val="0"/>
              <w:marTop w:val="0"/>
              <w:marBottom w:val="0"/>
              <w:divBdr>
                <w:top w:val="none" w:sz="0" w:space="0" w:color="auto"/>
                <w:left w:val="none" w:sz="0" w:space="0" w:color="auto"/>
                <w:bottom w:val="none" w:sz="0" w:space="0" w:color="auto"/>
                <w:right w:val="none" w:sz="0" w:space="0" w:color="auto"/>
              </w:divBdr>
            </w:div>
            <w:div w:id="1905673962">
              <w:marLeft w:val="0"/>
              <w:marRight w:val="0"/>
              <w:marTop w:val="0"/>
              <w:marBottom w:val="0"/>
              <w:divBdr>
                <w:top w:val="none" w:sz="0" w:space="0" w:color="auto"/>
                <w:left w:val="none" w:sz="0" w:space="0" w:color="auto"/>
                <w:bottom w:val="none" w:sz="0" w:space="0" w:color="auto"/>
                <w:right w:val="none" w:sz="0" w:space="0" w:color="auto"/>
              </w:divBdr>
            </w:div>
            <w:div w:id="168715061">
              <w:marLeft w:val="0"/>
              <w:marRight w:val="0"/>
              <w:marTop w:val="0"/>
              <w:marBottom w:val="0"/>
              <w:divBdr>
                <w:top w:val="none" w:sz="0" w:space="0" w:color="auto"/>
                <w:left w:val="none" w:sz="0" w:space="0" w:color="auto"/>
                <w:bottom w:val="none" w:sz="0" w:space="0" w:color="auto"/>
                <w:right w:val="none" w:sz="0" w:space="0" w:color="auto"/>
              </w:divBdr>
            </w:div>
            <w:div w:id="491457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975165">
      <w:bodyDiv w:val="1"/>
      <w:marLeft w:val="0"/>
      <w:marRight w:val="0"/>
      <w:marTop w:val="0"/>
      <w:marBottom w:val="0"/>
      <w:divBdr>
        <w:top w:val="none" w:sz="0" w:space="0" w:color="auto"/>
        <w:left w:val="none" w:sz="0" w:space="0" w:color="auto"/>
        <w:bottom w:val="none" w:sz="0" w:space="0" w:color="auto"/>
        <w:right w:val="none" w:sz="0" w:space="0" w:color="auto"/>
      </w:divBdr>
      <w:divsChild>
        <w:div w:id="444428471">
          <w:marLeft w:val="0"/>
          <w:marRight w:val="0"/>
          <w:marTop w:val="0"/>
          <w:marBottom w:val="0"/>
          <w:divBdr>
            <w:top w:val="none" w:sz="0" w:space="0" w:color="auto"/>
            <w:left w:val="none" w:sz="0" w:space="0" w:color="auto"/>
            <w:bottom w:val="none" w:sz="0" w:space="0" w:color="auto"/>
            <w:right w:val="none" w:sz="0" w:space="0" w:color="auto"/>
          </w:divBdr>
          <w:divsChild>
            <w:div w:id="1049259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654936">
      <w:marLeft w:val="0"/>
      <w:marRight w:val="0"/>
      <w:marTop w:val="0"/>
      <w:marBottom w:val="0"/>
      <w:divBdr>
        <w:top w:val="none" w:sz="0" w:space="0" w:color="auto"/>
        <w:left w:val="none" w:sz="0" w:space="0" w:color="auto"/>
        <w:bottom w:val="none" w:sz="0" w:space="0" w:color="auto"/>
        <w:right w:val="none" w:sz="0" w:space="0" w:color="auto"/>
      </w:divBdr>
    </w:div>
    <w:div w:id="1177884877">
      <w:bodyDiv w:val="1"/>
      <w:marLeft w:val="0"/>
      <w:marRight w:val="0"/>
      <w:marTop w:val="0"/>
      <w:marBottom w:val="0"/>
      <w:divBdr>
        <w:top w:val="none" w:sz="0" w:space="0" w:color="auto"/>
        <w:left w:val="none" w:sz="0" w:space="0" w:color="auto"/>
        <w:bottom w:val="none" w:sz="0" w:space="0" w:color="auto"/>
        <w:right w:val="none" w:sz="0" w:space="0" w:color="auto"/>
      </w:divBdr>
      <w:divsChild>
        <w:div w:id="210000817">
          <w:marLeft w:val="0"/>
          <w:marRight w:val="0"/>
          <w:marTop w:val="0"/>
          <w:marBottom w:val="0"/>
          <w:divBdr>
            <w:top w:val="none" w:sz="0" w:space="0" w:color="auto"/>
            <w:left w:val="none" w:sz="0" w:space="0" w:color="auto"/>
            <w:bottom w:val="none" w:sz="0" w:space="0" w:color="auto"/>
            <w:right w:val="none" w:sz="0" w:space="0" w:color="auto"/>
          </w:divBdr>
          <w:divsChild>
            <w:div w:id="1811824164">
              <w:marLeft w:val="0"/>
              <w:marRight w:val="0"/>
              <w:marTop w:val="0"/>
              <w:marBottom w:val="0"/>
              <w:divBdr>
                <w:top w:val="none" w:sz="0" w:space="0" w:color="auto"/>
                <w:left w:val="none" w:sz="0" w:space="0" w:color="auto"/>
                <w:bottom w:val="none" w:sz="0" w:space="0" w:color="auto"/>
                <w:right w:val="none" w:sz="0" w:space="0" w:color="auto"/>
              </w:divBdr>
              <w:divsChild>
                <w:div w:id="1531651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292281">
      <w:bodyDiv w:val="1"/>
      <w:marLeft w:val="0"/>
      <w:marRight w:val="0"/>
      <w:marTop w:val="0"/>
      <w:marBottom w:val="0"/>
      <w:divBdr>
        <w:top w:val="none" w:sz="0" w:space="0" w:color="auto"/>
        <w:left w:val="none" w:sz="0" w:space="0" w:color="auto"/>
        <w:bottom w:val="none" w:sz="0" w:space="0" w:color="auto"/>
        <w:right w:val="none" w:sz="0" w:space="0" w:color="auto"/>
      </w:divBdr>
      <w:divsChild>
        <w:div w:id="1169905231">
          <w:marLeft w:val="0"/>
          <w:marRight w:val="0"/>
          <w:marTop w:val="0"/>
          <w:marBottom w:val="0"/>
          <w:divBdr>
            <w:top w:val="none" w:sz="0" w:space="0" w:color="auto"/>
            <w:left w:val="none" w:sz="0" w:space="0" w:color="auto"/>
            <w:bottom w:val="none" w:sz="0" w:space="0" w:color="auto"/>
            <w:right w:val="none" w:sz="0" w:space="0" w:color="auto"/>
          </w:divBdr>
          <w:divsChild>
            <w:div w:id="1684018589">
              <w:marLeft w:val="0"/>
              <w:marRight w:val="0"/>
              <w:marTop w:val="0"/>
              <w:marBottom w:val="0"/>
              <w:divBdr>
                <w:top w:val="none" w:sz="0" w:space="0" w:color="auto"/>
                <w:left w:val="none" w:sz="0" w:space="0" w:color="auto"/>
                <w:bottom w:val="none" w:sz="0" w:space="0" w:color="auto"/>
                <w:right w:val="none" w:sz="0" w:space="0" w:color="auto"/>
              </w:divBdr>
              <w:divsChild>
                <w:div w:id="962035120">
                  <w:marLeft w:val="0"/>
                  <w:marRight w:val="0"/>
                  <w:marTop w:val="0"/>
                  <w:marBottom w:val="0"/>
                  <w:divBdr>
                    <w:top w:val="none" w:sz="0" w:space="0" w:color="auto"/>
                    <w:left w:val="none" w:sz="0" w:space="0" w:color="auto"/>
                    <w:bottom w:val="none" w:sz="0" w:space="0" w:color="auto"/>
                    <w:right w:val="none" w:sz="0" w:space="0" w:color="auto"/>
                  </w:divBdr>
                  <w:divsChild>
                    <w:div w:id="114523828">
                      <w:marLeft w:val="0"/>
                      <w:marRight w:val="0"/>
                      <w:marTop w:val="0"/>
                      <w:marBottom w:val="0"/>
                      <w:divBdr>
                        <w:top w:val="none" w:sz="0" w:space="0" w:color="auto"/>
                        <w:left w:val="none" w:sz="0" w:space="0" w:color="auto"/>
                        <w:bottom w:val="none" w:sz="0" w:space="0" w:color="auto"/>
                        <w:right w:val="none" w:sz="0" w:space="0" w:color="auto"/>
                      </w:divBdr>
                    </w:div>
                    <w:div w:id="594636769">
                      <w:marLeft w:val="0"/>
                      <w:marRight w:val="0"/>
                      <w:marTop w:val="0"/>
                      <w:marBottom w:val="0"/>
                      <w:divBdr>
                        <w:top w:val="none" w:sz="0" w:space="0" w:color="auto"/>
                        <w:left w:val="none" w:sz="0" w:space="0" w:color="auto"/>
                        <w:bottom w:val="none" w:sz="0" w:space="0" w:color="auto"/>
                        <w:right w:val="none" w:sz="0" w:space="0" w:color="auto"/>
                      </w:divBdr>
                      <w:divsChild>
                        <w:div w:id="356005899">
                          <w:marLeft w:val="0"/>
                          <w:marRight w:val="0"/>
                          <w:marTop w:val="0"/>
                          <w:marBottom w:val="0"/>
                          <w:divBdr>
                            <w:top w:val="none" w:sz="0" w:space="0" w:color="auto"/>
                            <w:left w:val="none" w:sz="0" w:space="0" w:color="auto"/>
                            <w:bottom w:val="none" w:sz="0" w:space="0" w:color="auto"/>
                            <w:right w:val="none" w:sz="0" w:space="0" w:color="auto"/>
                          </w:divBdr>
                          <w:divsChild>
                            <w:div w:id="1568878199">
                              <w:marLeft w:val="0"/>
                              <w:marRight w:val="0"/>
                              <w:marTop w:val="0"/>
                              <w:marBottom w:val="0"/>
                              <w:divBdr>
                                <w:top w:val="none" w:sz="0" w:space="0" w:color="auto"/>
                                <w:left w:val="none" w:sz="0" w:space="0" w:color="auto"/>
                                <w:bottom w:val="none" w:sz="0" w:space="0" w:color="auto"/>
                                <w:right w:val="none" w:sz="0" w:space="0" w:color="auto"/>
                              </w:divBdr>
                            </w:div>
                            <w:div w:id="654341174">
                              <w:marLeft w:val="0"/>
                              <w:marRight w:val="0"/>
                              <w:marTop w:val="0"/>
                              <w:marBottom w:val="0"/>
                              <w:divBdr>
                                <w:top w:val="none" w:sz="0" w:space="0" w:color="auto"/>
                                <w:left w:val="none" w:sz="0" w:space="0" w:color="auto"/>
                                <w:bottom w:val="none" w:sz="0" w:space="0" w:color="auto"/>
                                <w:right w:val="none" w:sz="0" w:space="0" w:color="auto"/>
                              </w:divBdr>
                            </w:div>
                            <w:div w:id="1825928061">
                              <w:marLeft w:val="0"/>
                              <w:marRight w:val="0"/>
                              <w:marTop w:val="0"/>
                              <w:marBottom w:val="0"/>
                              <w:divBdr>
                                <w:top w:val="none" w:sz="0" w:space="0" w:color="auto"/>
                                <w:left w:val="none" w:sz="0" w:space="0" w:color="auto"/>
                                <w:bottom w:val="none" w:sz="0" w:space="0" w:color="auto"/>
                                <w:right w:val="none" w:sz="0" w:space="0" w:color="auto"/>
                              </w:divBdr>
                            </w:div>
                            <w:div w:id="80527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6653732">
      <w:bodyDiv w:val="1"/>
      <w:marLeft w:val="0"/>
      <w:marRight w:val="0"/>
      <w:marTop w:val="0"/>
      <w:marBottom w:val="0"/>
      <w:divBdr>
        <w:top w:val="none" w:sz="0" w:space="0" w:color="auto"/>
        <w:left w:val="none" w:sz="0" w:space="0" w:color="auto"/>
        <w:bottom w:val="none" w:sz="0" w:space="0" w:color="auto"/>
        <w:right w:val="none" w:sz="0" w:space="0" w:color="auto"/>
      </w:divBdr>
      <w:divsChild>
        <w:div w:id="187181851">
          <w:marLeft w:val="0"/>
          <w:marRight w:val="0"/>
          <w:marTop w:val="0"/>
          <w:marBottom w:val="0"/>
          <w:divBdr>
            <w:top w:val="none" w:sz="0" w:space="0" w:color="auto"/>
            <w:left w:val="none" w:sz="0" w:space="0" w:color="auto"/>
            <w:bottom w:val="none" w:sz="0" w:space="0" w:color="auto"/>
            <w:right w:val="none" w:sz="0" w:space="0" w:color="auto"/>
          </w:divBdr>
          <w:divsChild>
            <w:div w:id="1270505142">
              <w:marLeft w:val="0"/>
              <w:marRight w:val="0"/>
              <w:marTop w:val="0"/>
              <w:marBottom w:val="0"/>
              <w:divBdr>
                <w:top w:val="none" w:sz="0" w:space="0" w:color="auto"/>
                <w:left w:val="none" w:sz="0" w:space="0" w:color="auto"/>
                <w:bottom w:val="none" w:sz="0" w:space="0" w:color="auto"/>
                <w:right w:val="none" w:sz="0" w:space="0" w:color="auto"/>
              </w:divBdr>
              <w:divsChild>
                <w:div w:id="43235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1939942">
      <w:marLeft w:val="0"/>
      <w:marRight w:val="0"/>
      <w:marTop w:val="0"/>
      <w:marBottom w:val="0"/>
      <w:divBdr>
        <w:top w:val="none" w:sz="0" w:space="0" w:color="auto"/>
        <w:left w:val="none" w:sz="0" w:space="0" w:color="auto"/>
        <w:bottom w:val="none" w:sz="0" w:space="0" w:color="auto"/>
        <w:right w:val="none" w:sz="0" w:space="0" w:color="auto"/>
      </w:divBdr>
    </w:div>
    <w:div w:id="1203447503">
      <w:bodyDiv w:val="1"/>
      <w:marLeft w:val="0"/>
      <w:marRight w:val="0"/>
      <w:marTop w:val="0"/>
      <w:marBottom w:val="0"/>
      <w:divBdr>
        <w:top w:val="none" w:sz="0" w:space="0" w:color="auto"/>
        <w:left w:val="none" w:sz="0" w:space="0" w:color="auto"/>
        <w:bottom w:val="none" w:sz="0" w:space="0" w:color="auto"/>
        <w:right w:val="none" w:sz="0" w:space="0" w:color="auto"/>
      </w:divBdr>
      <w:divsChild>
        <w:div w:id="470560359">
          <w:marLeft w:val="0"/>
          <w:marRight w:val="0"/>
          <w:marTop w:val="0"/>
          <w:marBottom w:val="0"/>
          <w:divBdr>
            <w:top w:val="none" w:sz="0" w:space="0" w:color="auto"/>
            <w:left w:val="none" w:sz="0" w:space="0" w:color="auto"/>
            <w:bottom w:val="none" w:sz="0" w:space="0" w:color="auto"/>
            <w:right w:val="none" w:sz="0" w:space="0" w:color="auto"/>
          </w:divBdr>
          <w:divsChild>
            <w:div w:id="1961910957">
              <w:marLeft w:val="0"/>
              <w:marRight w:val="0"/>
              <w:marTop w:val="0"/>
              <w:marBottom w:val="0"/>
              <w:divBdr>
                <w:top w:val="none" w:sz="0" w:space="0" w:color="auto"/>
                <w:left w:val="none" w:sz="0" w:space="0" w:color="auto"/>
                <w:bottom w:val="none" w:sz="0" w:space="0" w:color="auto"/>
                <w:right w:val="none" w:sz="0" w:space="0" w:color="auto"/>
              </w:divBdr>
              <w:divsChild>
                <w:div w:id="161274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4560168">
      <w:bodyDiv w:val="1"/>
      <w:marLeft w:val="0"/>
      <w:marRight w:val="0"/>
      <w:marTop w:val="0"/>
      <w:marBottom w:val="0"/>
      <w:divBdr>
        <w:top w:val="none" w:sz="0" w:space="0" w:color="auto"/>
        <w:left w:val="none" w:sz="0" w:space="0" w:color="auto"/>
        <w:bottom w:val="none" w:sz="0" w:space="0" w:color="auto"/>
        <w:right w:val="none" w:sz="0" w:space="0" w:color="auto"/>
      </w:divBdr>
      <w:divsChild>
        <w:div w:id="627123421">
          <w:marLeft w:val="0"/>
          <w:marRight w:val="0"/>
          <w:marTop w:val="0"/>
          <w:marBottom w:val="0"/>
          <w:divBdr>
            <w:top w:val="none" w:sz="0" w:space="0" w:color="auto"/>
            <w:left w:val="none" w:sz="0" w:space="0" w:color="auto"/>
            <w:bottom w:val="none" w:sz="0" w:space="0" w:color="auto"/>
            <w:right w:val="none" w:sz="0" w:space="0" w:color="auto"/>
          </w:divBdr>
          <w:divsChild>
            <w:div w:id="540482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194227">
      <w:bodyDiv w:val="1"/>
      <w:marLeft w:val="0"/>
      <w:marRight w:val="0"/>
      <w:marTop w:val="0"/>
      <w:marBottom w:val="0"/>
      <w:divBdr>
        <w:top w:val="none" w:sz="0" w:space="0" w:color="auto"/>
        <w:left w:val="none" w:sz="0" w:space="0" w:color="auto"/>
        <w:bottom w:val="none" w:sz="0" w:space="0" w:color="auto"/>
        <w:right w:val="none" w:sz="0" w:space="0" w:color="auto"/>
      </w:divBdr>
      <w:divsChild>
        <w:div w:id="2145998445">
          <w:marLeft w:val="0"/>
          <w:marRight w:val="0"/>
          <w:marTop w:val="0"/>
          <w:marBottom w:val="0"/>
          <w:divBdr>
            <w:top w:val="none" w:sz="0" w:space="0" w:color="auto"/>
            <w:left w:val="none" w:sz="0" w:space="0" w:color="auto"/>
            <w:bottom w:val="none" w:sz="0" w:space="0" w:color="auto"/>
            <w:right w:val="none" w:sz="0" w:space="0" w:color="auto"/>
          </w:divBdr>
          <w:divsChild>
            <w:div w:id="1671911257">
              <w:marLeft w:val="0"/>
              <w:marRight w:val="0"/>
              <w:marTop w:val="0"/>
              <w:marBottom w:val="0"/>
              <w:divBdr>
                <w:top w:val="none" w:sz="0" w:space="0" w:color="auto"/>
                <w:left w:val="none" w:sz="0" w:space="0" w:color="auto"/>
                <w:bottom w:val="none" w:sz="0" w:space="0" w:color="auto"/>
                <w:right w:val="none" w:sz="0" w:space="0" w:color="auto"/>
              </w:divBdr>
            </w:div>
            <w:div w:id="530843946">
              <w:marLeft w:val="0"/>
              <w:marRight w:val="0"/>
              <w:marTop w:val="0"/>
              <w:marBottom w:val="0"/>
              <w:divBdr>
                <w:top w:val="none" w:sz="0" w:space="0" w:color="auto"/>
                <w:left w:val="none" w:sz="0" w:space="0" w:color="auto"/>
                <w:bottom w:val="none" w:sz="0" w:space="0" w:color="auto"/>
                <w:right w:val="none" w:sz="0" w:space="0" w:color="auto"/>
              </w:divBdr>
            </w:div>
            <w:div w:id="579944057">
              <w:marLeft w:val="0"/>
              <w:marRight w:val="0"/>
              <w:marTop w:val="0"/>
              <w:marBottom w:val="0"/>
              <w:divBdr>
                <w:top w:val="none" w:sz="0" w:space="0" w:color="auto"/>
                <w:left w:val="none" w:sz="0" w:space="0" w:color="auto"/>
                <w:bottom w:val="none" w:sz="0" w:space="0" w:color="auto"/>
                <w:right w:val="none" w:sz="0" w:space="0" w:color="auto"/>
              </w:divBdr>
            </w:div>
            <w:div w:id="1028943158">
              <w:marLeft w:val="0"/>
              <w:marRight w:val="0"/>
              <w:marTop w:val="0"/>
              <w:marBottom w:val="0"/>
              <w:divBdr>
                <w:top w:val="none" w:sz="0" w:space="0" w:color="auto"/>
                <w:left w:val="none" w:sz="0" w:space="0" w:color="auto"/>
                <w:bottom w:val="none" w:sz="0" w:space="0" w:color="auto"/>
                <w:right w:val="none" w:sz="0" w:space="0" w:color="auto"/>
              </w:divBdr>
            </w:div>
            <w:div w:id="1427920143">
              <w:marLeft w:val="0"/>
              <w:marRight w:val="0"/>
              <w:marTop w:val="0"/>
              <w:marBottom w:val="0"/>
              <w:divBdr>
                <w:top w:val="none" w:sz="0" w:space="0" w:color="auto"/>
                <w:left w:val="none" w:sz="0" w:space="0" w:color="auto"/>
                <w:bottom w:val="none" w:sz="0" w:space="0" w:color="auto"/>
                <w:right w:val="none" w:sz="0" w:space="0" w:color="auto"/>
              </w:divBdr>
            </w:div>
            <w:div w:id="843743149">
              <w:marLeft w:val="0"/>
              <w:marRight w:val="0"/>
              <w:marTop w:val="0"/>
              <w:marBottom w:val="0"/>
              <w:divBdr>
                <w:top w:val="none" w:sz="0" w:space="0" w:color="auto"/>
                <w:left w:val="none" w:sz="0" w:space="0" w:color="auto"/>
                <w:bottom w:val="none" w:sz="0" w:space="0" w:color="auto"/>
                <w:right w:val="none" w:sz="0" w:space="0" w:color="auto"/>
              </w:divBdr>
            </w:div>
            <w:div w:id="897784702">
              <w:marLeft w:val="0"/>
              <w:marRight w:val="0"/>
              <w:marTop w:val="0"/>
              <w:marBottom w:val="0"/>
              <w:divBdr>
                <w:top w:val="none" w:sz="0" w:space="0" w:color="auto"/>
                <w:left w:val="none" w:sz="0" w:space="0" w:color="auto"/>
                <w:bottom w:val="none" w:sz="0" w:space="0" w:color="auto"/>
                <w:right w:val="none" w:sz="0" w:space="0" w:color="auto"/>
              </w:divBdr>
            </w:div>
            <w:div w:id="118555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490915">
      <w:bodyDiv w:val="1"/>
      <w:marLeft w:val="0"/>
      <w:marRight w:val="0"/>
      <w:marTop w:val="0"/>
      <w:marBottom w:val="0"/>
      <w:divBdr>
        <w:top w:val="none" w:sz="0" w:space="0" w:color="auto"/>
        <w:left w:val="none" w:sz="0" w:space="0" w:color="auto"/>
        <w:bottom w:val="none" w:sz="0" w:space="0" w:color="auto"/>
        <w:right w:val="none" w:sz="0" w:space="0" w:color="auto"/>
      </w:divBdr>
      <w:divsChild>
        <w:div w:id="935407858">
          <w:marLeft w:val="0"/>
          <w:marRight w:val="0"/>
          <w:marTop w:val="0"/>
          <w:marBottom w:val="0"/>
          <w:divBdr>
            <w:top w:val="none" w:sz="0" w:space="0" w:color="auto"/>
            <w:left w:val="none" w:sz="0" w:space="0" w:color="auto"/>
            <w:bottom w:val="none" w:sz="0" w:space="0" w:color="auto"/>
            <w:right w:val="none" w:sz="0" w:space="0" w:color="auto"/>
          </w:divBdr>
          <w:divsChild>
            <w:div w:id="1401174238">
              <w:marLeft w:val="0"/>
              <w:marRight w:val="0"/>
              <w:marTop w:val="0"/>
              <w:marBottom w:val="0"/>
              <w:divBdr>
                <w:top w:val="none" w:sz="0" w:space="0" w:color="auto"/>
                <w:left w:val="none" w:sz="0" w:space="0" w:color="auto"/>
                <w:bottom w:val="none" w:sz="0" w:space="0" w:color="auto"/>
                <w:right w:val="none" w:sz="0" w:space="0" w:color="auto"/>
              </w:divBdr>
              <w:divsChild>
                <w:div w:id="1427193419">
                  <w:marLeft w:val="0"/>
                  <w:marRight w:val="0"/>
                  <w:marTop w:val="0"/>
                  <w:marBottom w:val="0"/>
                  <w:divBdr>
                    <w:top w:val="none" w:sz="0" w:space="0" w:color="auto"/>
                    <w:left w:val="none" w:sz="0" w:space="0" w:color="auto"/>
                    <w:bottom w:val="none" w:sz="0" w:space="0" w:color="auto"/>
                    <w:right w:val="none" w:sz="0" w:space="0" w:color="auto"/>
                  </w:divBdr>
                  <w:divsChild>
                    <w:div w:id="2014532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1043135">
      <w:bodyDiv w:val="1"/>
      <w:marLeft w:val="0"/>
      <w:marRight w:val="0"/>
      <w:marTop w:val="0"/>
      <w:marBottom w:val="0"/>
      <w:divBdr>
        <w:top w:val="none" w:sz="0" w:space="0" w:color="auto"/>
        <w:left w:val="none" w:sz="0" w:space="0" w:color="auto"/>
        <w:bottom w:val="none" w:sz="0" w:space="0" w:color="auto"/>
        <w:right w:val="none" w:sz="0" w:space="0" w:color="auto"/>
      </w:divBdr>
    </w:div>
    <w:div w:id="1246065031">
      <w:bodyDiv w:val="1"/>
      <w:marLeft w:val="0"/>
      <w:marRight w:val="0"/>
      <w:marTop w:val="0"/>
      <w:marBottom w:val="0"/>
      <w:divBdr>
        <w:top w:val="none" w:sz="0" w:space="0" w:color="auto"/>
        <w:left w:val="none" w:sz="0" w:space="0" w:color="auto"/>
        <w:bottom w:val="none" w:sz="0" w:space="0" w:color="auto"/>
        <w:right w:val="none" w:sz="0" w:space="0" w:color="auto"/>
      </w:divBdr>
      <w:divsChild>
        <w:div w:id="965548306">
          <w:marLeft w:val="0"/>
          <w:marRight w:val="0"/>
          <w:marTop w:val="0"/>
          <w:marBottom w:val="0"/>
          <w:divBdr>
            <w:top w:val="none" w:sz="0" w:space="0" w:color="auto"/>
            <w:left w:val="none" w:sz="0" w:space="0" w:color="auto"/>
            <w:bottom w:val="none" w:sz="0" w:space="0" w:color="auto"/>
            <w:right w:val="none" w:sz="0" w:space="0" w:color="auto"/>
          </w:divBdr>
          <w:divsChild>
            <w:div w:id="1148323462">
              <w:marLeft w:val="0"/>
              <w:marRight w:val="0"/>
              <w:marTop w:val="0"/>
              <w:marBottom w:val="0"/>
              <w:divBdr>
                <w:top w:val="none" w:sz="0" w:space="0" w:color="auto"/>
                <w:left w:val="none" w:sz="0" w:space="0" w:color="auto"/>
                <w:bottom w:val="none" w:sz="0" w:space="0" w:color="auto"/>
                <w:right w:val="none" w:sz="0" w:space="0" w:color="auto"/>
              </w:divBdr>
              <w:divsChild>
                <w:div w:id="1241216247">
                  <w:marLeft w:val="0"/>
                  <w:marRight w:val="0"/>
                  <w:marTop w:val="0"/>
                  <w:marBottom w:val="0"/>
                  <w:divBdr>
                    <w:top w:val="none" w:sz="0" w:space="0" w:color="auto"/>
                    <w:left w:val="none" w:sz="0" w:space="0" w:color="auto"/>
                    <w:bottom w:val="none" w:sz="0" w:space="0" w:color="auto"/>
                    <w:right w:val="none" w:sz="0" w:space="0" w:color="auto"/>
                  </w:divBdr>
                  <w:divsChild>
                    <w:div w:id="937635929">
                      <w:marLeft w:val="0"/>
                      <w:marRight w:val="0"/>
                      <w:marTop w:val="0"/>
                      <w:marBottom w:val="0"/>
                      <w:divBdr>
                        <w:top w:val="none" w:sz="0" w:space="0" w:color="auto"/>
                        <w:left w:val="none" w:sz="0" w:space="0" w:color="auto"/>
                        <w:bottom w:val="none" w:sz="0" w:space="0" w:color="auto"/>
                        <w:right w:val="none" w:sz="0" w:space="0" w:color="auto"/>
                      </w:divBdr>
                      <w:divsChild>
                        <w:div w:id="865101969">
                          <w:marLeft w:val="0"/>
                          <w:marRight w:val="0"/>
                          <w:marTop w:val="0"/>
                          <w:marBottom w:val="0"/>
                          <w:divBdr>
                            <w:top w:val="none" w:sz="0" w:space="0" w:color="auto"/>
                            <w:left w:val="none" w:sz="0" w:space="0" w:color="auto"/>
                            <w:bottom w:val="none" w:sz="0" w:space="0" w:color="auto"/>
                            <w:right w:val="none" w:sz="0" w:space="0" w:color="auto"/>
                          </w:divBdr>
                          <w:divsChild>
                            <w:div w:id="343750488">
                              <w:marLeft w:val="0"/>
                              <w:marRight w:val="0"/>
                              <w:marTop w:val="0"/>
                              <w:marBottom w:val="0"/>
                              <w:divBdr>
                                <w:top w:val="none" w:sz="0" w:space="0" w:color="auto"/>
                                <w:left w:val="none" w:sz="0" w:space="0" w:color="auto"/>
                                <w:bottom w:val="none" w:sz="0" w:space="0" w:color="auto"/>
                                <w:right w:val="none" w:sz="0" w:space="0" w:color="auto"/>
                              </w:divBdr>
                              <w:divsChild>
                                <w:div w:id="2009208761">
                                  <w:marLeft w:val="0"/>
                                  <w:marRight w:val="0"/>
                                  <w:marTop w:val="0"/>
                                  <w:marBottom w:val="0"/>
                                  <w:divBdr>
                                    <w:top w:val="none" w:sz="0" w:space="0" w:color="auto"/>
                                    <w:left w:val="none" w:sz="0" w:space="0" w:color="auto"/>
                                    <w:bottom w:val="none" w:sz="0" w:space="0" w:color="auto"/>
                                    <w:right w:val="none" w:sz="0" w:space="0" w:color="auto"/>
                                  </w:divBdr>
                                </w:div>
                                <w:div w:id="73296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64535328">
      <w:bodyDiv w:val="1"/>
      <w:marLeft w:val="0"/>
      <w:marRight w:val="0"/>
      <w:marTop w:val="0"/>
      <w:marBottom w:val="0"/>
      <w:divBdr>
        <w:top w:val="none" w:sz="0" w:space="0" w:color="auto"/>
        <w:left w:val="none" w:sz="0" w:space="0" w:color="auto"/>
        <w:bottom w:val="none" w:sz="0" w:space="0" w:color="auto"/>
        <w:right w:val="none" w:sz="0" w:space="0" w:color="auto"/>
      </w:divBdr>
      <w:divsChild>
        <w:div w:id="468672844">
          <w:marLeft w:val="0"/>
          <w:marRight w:val="0"/>
          <w:marTop w:val="0"/>
          <w:marBottom w:val="0"/>
          <w:divBdr>
            <w:top w:val="none" w:sz="0" w:space="0" w:color="auto"/>
            <w:left w:val="none" w:sz="0" w:space="0" w:color="auto"/>
            <w:bottom w:val="none" w:sz="0" w:space="0" w:color="auto"/>
            <w:right w:val="none" w:sz="0" w:space="0" w:color="auto"/>
          </w:divBdr>
          <w:divsChild>
            <w:div w:id="378631741">
              <w:marLeft w:val="0"/>
              <w:marRight w:val="0"/>
              <w:marTop w:val="0"/>
              <w:marBottom w:val="0"/>
              <w:divBdr>
                <w:top w:val="none" w:sz="0" w:space="0" w:color="auto"/>
                <w:left w:val="none" w:sz="0" w:space="0" w:color="auto"/>
                <w:bottom w:val="none" w:sz="0" w:space="0" w:color="auto"/>
                <w:right w:val="none" w:sz="0" w:space="0" w:color="auto"/>
              </w:divBdr>
              <w:divsChild>
                <w:div w:id="1117794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256729">
      <w:bodyDiv w:val="1"/>
      <w:marLeft w:val="0"/>
      <w:marRight w:val="0"/>
      <w:marTop w:val="0"/>
      <w:marBottom w:val="0"/>
      <w:divBdr>
        <w:top w:val="none" w:sz="0" w:space="0" w:color="auto"/>
        <w:left w:val="none" w:sz="0" w:space="0" w:color="auto"/>
        <w:bottom w:val="none" w:sz="0" w:space="0" w:color="auto"/>
        <w:right w:val="none" w:sz="0" w:space="0" w:color="auto"/>
      </w:divBdr>
      <w:divsChild>
        <w:div w:id="1715305192">
          <w:marLeft w:val="0"/>
          <w:marRight w:val="0"/>
          <w:marTop w:val="0"/>
          <w:marBottom w:val="0"/>
          <w:divBdr>
            <w:top w:val="none" w:sz="0" w:space="0" w:color="auto"/>
            <w:left w:val="none" w:sz="0" w:space="0" w:color="auto"/>
            <w:bottom w:val="none" w:sz="0" w:space="0" w:color="auto"/>
            <w:right w:val="none" w:sz="0" w:space="0" w:color="auto"/>
          </w:divBdr>
          <w:divsChild>
            <w:div w:id="1070998857">
              <w:marLeft w:val="0"/>
              <w:marRight w:val="0"/>
              <w:marTop w:val="0"/>
              <w:marBottom w:val="0"/>
              <w:divBdr>
                <w:top w:val="none" w:sz="0" w:space="0" w:color="auto"/>
                <w:left w:val="none" w:sz="0" w:space="0" w:color="auto"/>
                <w:bottom w:val="none" w:sz="0" w:space="0" w:color="auto"/>
                <w:right w:val="none" w:sz="0" w:space="0" w:color="auto"/>
              </w:divBdr>
              <w:divsChild>
                <w:div w:id="1592543599">
                  <w:marLeft w:val="0"/>
                  <w:marRight w:val="0"/>
                  <w:marTop w:val="0"/>
                  <w:marBottom w:val="0"/>
                  <w:divBdr>
                    <w:top w:val="none" w:sz="0" w:space="0" w:color="auto"/>
                    <w:left w:val="none" w:sz="0" w:space="0" w:color="auto"/>
                    <w:bottom w:val="none" w:sz="0" w:space="0" w:color="auto"/>
                    <w:right w:val="none" w:sz="0" w:space="0" w:color="auto"/>
                  </w:divBdr>
                  <w:divsChild>
                    <w:div w:id="37933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3535203">
      <w:bodyDiv w:val="1"/>
      <w:marLeft w:val="0"/>
      <w:marRight w:val="0"/>
      <w:marTop w:val="0"/>
      <w:marBottom w:val="0"/>
      <w:divBdr>
        <w:top w:val="none" w:sz="0" w:space="0" w:color="auto"/>
        <w:left w:val="none" w:sz="0" w:space="0" w:color="auto"/>
        <w:bottom w:val="none" w:sz="0" w:space="0" w:color="auto"/>
        <w:right w:val="none" w:sz="0" w:space="0" w:color="auto"/>
      </w:divBdr>
      <w:divsChild>
        <w:div w:id="568460467">
          <w:marLeft w:val="0"/>
          <w:marRight w:val="0"/>
          <w:marTop w:val="0"/>
          <w:marBottom w:val="0"/>
          <w:divBdr>
            <w:top w:val="none" w:sz="0" w:space="0" w:color="auto"/>
            <w:left w:val="none" w:sz="0" w:space="0" w:color="auto"/>
            <w:bottom w:val="none" w:sz="0" w:space="0" w:color="auto"/>
            <w:right w:val="none" w:sz="0" w:space="0" w:color="auto"/>
          </w:divBdr>
          <w:divsChild>
            <w:div w:id="1375082885">
              <w:marLeft w:val="0"/>
              <w:marRight w:val="0"/>
              <w:marTop w:val="0"/>
              <w:marBottom w:val="0"/>
              <w:divBdr>
                <w:top w:val="none" w:sz="0" w:space="0" w:color="auto"/>
                <w:left w:val="none" w:sz="0" w:space="0" w:color="auto"/>
                <w:bottom w:val="none" w:sz="0" w:space="0" w:color="auto"/>
                <w:right w:val="none" w:sz="0" w:space="0" w:color="auto"/>
              </w:divBdr>
              <w:divsChild>
                <w:div w:id="144708174">
                  <w:marLeft w:val="0"/>
                  <w:marRight w:val="0"/>
                  <w:marTop w:val="0"/>
                  <w:marBottom w:val="0"/>
                  <w:divBdr>
                    <w:top w:val="none" w:sz="0" w:space="0" w:color="auto"/>
                    <w:left w:val="none" w:sz="0" w:space="0" w:color="auto"/>
                    <w:bottom w:val="none" w:sz="0" w:space="0" w:color="auto"/>
                    <w:right w:val="none" w:sz="0" w:space="0" w:color="auto"/>
                  </w:divBdr>
                  <w:divsChild>
                    <w:div w:id="1104690130">
                      <w:marLeft w:val="0"/>
                      <w:marRight w:val="0"/>
                      <w:marTop w:val="0"/>
                      <w:marBottom w:val="0"/>
                      <w:divBdr>
                        <w:top w:val="none" w:sz="0" w:space="0" w:color="auto"/>
                        <w:left w:val="none" w:sz="0" w:space="0" w:color="auto"/>
                        <w:bottom w:val="none" w:sz="0" w:space="0" w:color="auto"/>
                        <w:right w:val="none" w:sz="0" w:space="0" w:color="auto"/>
                      </w:divBdr>
                      <w:divsChild>
                        <w:div w:id="1610120513">
                          <w:marLeft w:val="0"/>
                          <w:marRight w:val="0"/>
                          <w:marTop w:val="0"/>
                          <w:marBottom w:val="0"/>
                          <w:divBdr>
                            <w:top w:val="none" w:sz="0" w:space="0" w:color="auto"/>
                            <w:left w:val="none" w:sz="0" w:space="0" w:color="auto"/>
                            <w:bottom w:val="none" w:sz="0" w:space="0" w:color="auto"/>
                            <w:right w:val="none" w:sz="0" w:space="0" w:color="auto"/>
                          </w:divBdr>
                          <w:divsChild>
                            <w:div w:id="1086998839">
                              <w:marLeft w:val="0"/>
                              <w:marRight w:val="0"/>
                              <w:marTop w:val="0"/>
                              <w:marBottom w:val="0"/>
                              <w:divBdr>
                                <w:top w:val="none" w:sz="0" w:space="0" w:color="auto"/>
                                <w:left w:val="none" w:sz="0" w:space="0" w:color="auto"/>
                                <w:bottom w:val="none" w:sz="0" w:space="0" w:color="auto"/>
                                <w:right w:val="none" w:sz="0" w:space="0" w:color="auto"/>
                              </w:divBdr>
                              <w:divsChild>
                                <w:div w:id="1662154455">
                                  <w:marLeft w:val="0"/>
                                  <w:marRight w:val="0"/>
                                  <w:marTop w:val="0"/>
                                  <w:marBottom w:val="0"/>
                                  <w:divBdr>
                                    <w:top w:val="none" w:sz="0" w:space="0" w:color="auto"/>
                                    <w:left w:val="none" w:sz="0" w:space="0" w:color="auto"/>
                                    <w:bottom w:val="none" w:sz="0" w:space="0" w:color="auto"/>
                                    <w:right w:val="none" w:sz="0" w:space="0" w:color="auto"/>
                                  </w:divBdr>
                                  <w:divsChild>
                                    <w:div w:id="752050388">
                                      <w:marLeft w:val="0"/>
                                      <w:marRight w:val="0"/>
                                      <w:marTop w:val="0"/>
                                      <w:marBottom w:val="0"/>
                                      <w:divBdr>
                                        <w:top w:val="none" w:sz="0" w:space="0" w:color="auto"/>
                                        <w:left w:val="none" w:sz="0" w:space="0" w:color="auto"/>
                                        <w:bottom w:val="none" w:sz="0" w:space="0" w:color="auto"/>
                                        <w:right w:val="none" w:sz="0" w:space="0" w:color="auto"/>
                                      </w:divBdr>
                                    </w:div>
                                    <w:div w:id="983043093">
                                      <w:marLeft w:val="0"/>
                                      <w:marRight w:val="0"/>
                                      <w:marTop w:val="0"/>
                                      <w:marBottom w:val="0"/>
                                      <w:divBdr>
                                        <w:top w:val="none" w:sz="0" w:space="0" w:color="auto"/>
                                        <w:left w:val="none" w:sz="0" w:space="0" w:color="auto"/>
                                        <w:bottom w:val="none" w:sz="0" w:space="0" w:color="auto"/>
                                        <w:right w:val="none" w:sz="0" w:space="0" w:color="auto"/>
                                      </w:divBdr>
                                    </w:div>
                                    <w:div w:id="504319797">
                                      <w:marLeft w:val="0"/>
                                      <w:marRight w:val="0"/>
                                      <w:marTop w:val="0"/>
                                      <w:marBottom w:val="0"/>
                                      <w:divBdr>
                                        <w:top w:val="none" w:sz="0" w:space="0" w:color="auto"/>
                                        <w:left w:val="none" w:sz="0" w:space="0" w:color="auto"/>
                                        <w:bottom w:val="none" w:sz="0" w:space="0" w:color="auto"/>
                                        <w:right w:val="none" w:sz="0" w:space="0" w:color="auto"/>
                                      </w:divBdr>
                                    </w:div>
                                    <w:div w:id="933244990">
                                      <w:marLeft w:val="0"/>
                                      <w:marRight w:val="0"/>
                                      <w:marTop w:val="0"/>
                                      <w:marBottom w:val="0"/>
                                      <w:divBdr>
                                        <w:top w:val="none" w:sz="0" w:space="0" w:color="auto"/>
                                        <w:left w:val="none" w:sz="0" w:space="0" w:color="auto"/>
                                        <w:bottom w:val="none" w:sz="0" w:space="0" w:color="auto"/>
                                        <w:right w:val="none" w:sz="0" w:space="0" w:color="auto"/>
                                      </w:divBdr>
                                    </w:div>
                                  </w:divsChild>
                                </w:div>
                                <w:div w:id="125150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4387651">
      <w:bodyDiv w:val="1"/>
      <w:marLeft w:val="0"/>
      <w:marRight w:val="0"/>
      <w:marTop w:val="0"/>
      <w:marBottom w:val="0"/>
      <w:divBdr>
        <w:top w:val="none" w:sz="0" w:space="0" w:color="auto"/>
        <w:left w:val="none" w:sz="0" w:space="0" w:color="auto"/>
        <w:bottom w:val="none" w:sz="0" w:space="0" w:color="auto"/>
        <w:right w:val="none" w:sz="0" w:space="0" w:color="auto"/>
      </w:divBdr>
      <w:divsChild>
        <w:div w:id="2084064790">
          <w:marLeft w:val="0"/>
          <w:marRight w:val="0"/>
          <w:marTop w:val="0"/>
          <w:marBottom w:val="0"/>
          <w:divBdr>
            <w:top w:val="none" w:sz="0" w:space="0" w:color="auto"/>
            <w:left w:val="none" w:sz="0" w:space="0" w:color="auto"/>
            <w:bottom w:val="none" w:sz="0" w:space="0" w:color="auto"/>
            <w:right w:val="none" w:sz="0" w:space="0" w:color="auto"/>
          </w:divBdr>
          <w:divsChild>
            <w:div w:id="1096629706">
              <w:marLeft w:val="0"/>
              <w:marRight w:val="0"/>
              <w:marTop w:val="0"/>
              <w:marBottom w:val="0"/>
              <w:divBdr>
                <w:top w:val="none" w:sz="0" w:space="0" w:color="auto"/>
                <w:left w:val="none" w:sz="0" w:space="0" w:color="auto"/>
                <w:bottom w:val="none" w:sz="0" w:space="0" w:color="auto"/>
                <w:right w:val="none" w:sz="0" w:space="0" w:color="auto"/>
              </w:divBdr>
              <w:divsChild>
                <w:div w:id="2061515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042886">
      <w:bodyDiv w:val="1"/>
      <w:marLeft w:val="0"/>
      <w:marRight w:val="0"/>
      <w:marTop w:val="0"/>
      <w:marBottom w:val="0"/>
      <w:divBdr>
        <w:top w:val="none" w:sz="0" w:space="0" w:color="auto"/>
        <w:left w:val="none" w:sz="0" w:space="0" w:color="auto"/>
        <w:bottom w:val="none" w:sz="0" w:space="0" w:color="auto"/>
        <w:right w:val="none" w:sz="0" w:space="0" w:color="auto"/>
      </w:divBdr>
      <w:divsChild>
        <w:div w:id="2143304386">
          <w:marLeft w:val="0"/>
          <w:marRight w:val="0"/>
          <w:marTop w:val="0"/>
          <w:marBottom w:val="0"/>
          <w:divBdr>
            <w:top w:val="none" w:sz="0" w:space="0" w:color="auto"/>
            <w:left w:val="none" w:sz="0" w:space="0" w:color="auto"/>
            <w:bottom w:val="none" w:sz="0" w:space="0" w:color="auto"/>
            <w:right w:val="none" w:sz="0" w:space="0" w:color="auto"/>
          </w:divBdr>
          <w:divsChild>
            <w:div w:id="101976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978949">
      <w:bodyDiv w:val="1"/>
      <w:marLeft w:val="0"/>
      <w:marRight w:val="0"/>
      <w:marTop w:val="0"/>
      <w:marBottom w:val="0"/>
      <w:divBdr>
        <w:top w:val="none" w:sz="0" w:space="0" w:color="auto"/>
        <w:left w:val="none" w:sz="0" w:space="0" w:color="auto"/>
        <w:bottom w:val="none" w:sz="0" w:space="0" w:color="auto"/>
        <w:right w:val="none" w:sz="0" w:space="0" w:color="auto"/>
      </w:divBdr>
      <w:divsChild>
        <w:div w:id="1313218180">
          <w:marLeft w:val="0"/>
          <w:marRight w:val="0"/>
          <w:marTop w:val="0"/>
          <w:marBottom w:val="0"/>
          <w:divBdr>
            <w:top w:val="none" w:sz="0" w:space="0" w:color="auto"/>
            <w:left w:val="none" w:sz="0" w:space="0" w:color="auto"/>
            <w:bottom w:val="none" w:sz="0" w:space="0" w:color="auto"/>
            <w:right w:val="none" w:sz="0" w:space="0" w:color="auto"/>
          </w:divBdr>
          <w:divsChild>
            <w:div w:id="352923286">
              <w:marLeft w:val="0"/>
              <w:marRight w:val="0"/>
              <w:marTop w:val="0"/>
              <w:marBottom w:val="0"/>
              <w:divBdr>
                <w:top w:val="none" w:sz="0" w:space="0" w:color="auto"/>
                <w:left w:val="none" w:sz="0" w:space="0" w:color="auto"/>
                <w:bottom w:val="none" w:sz="0" w:space="0" w:color="auto"/>
                <w:right w:val="none" w:sz="0" w:space="0" w:color="auto"/>
              </w:divBdr>
              <w:divsChild>
                <w:div w:id="882449137">
                  <w:marLeft w:val="0"/>
                  <w:marRight w:val="0"/>
                  <w:marTop w:val="0"/>
                  <w:marBottom w:val="0"/>
                  <w:divBdr>
                    <w:top w:val="none" w:sz="0" w:space="0" w:color="auto"/>
                    <w:left w:val="none" w:sz="0" w:space="0" w:color="auto"/>
                    <w:bottom w:val="none" w:sz="0" w:space="0" w:color="auto"/>
                    <w:right w:val="none" w:sz="0" w:space="0" w:color="auto"/>
                  </w:divBdr>
                  <w:divsChild>
                    <w:div w:id="612052816">
                      <w:marLeft w:val="0"/>
                      <w:marRight w:val="0"/>
                      <w:marTop w:val="0"/>
                      <w:marBottom w:val="0"/>
                      <w:divBdr>
                        <w:top w:val="none" w:sz="0" w:space="0" w:color="auto"/>
                        <w:left w:val="none" w:sz="0" w:space="0" w:color="auto"/>
                        <w:bottom w:val="none" w:sz="0" w:space="0" w:color="auto"/>
                        <w:right w:val="none" w:sz="0" w:space="0" w:color="auto"/>
                      </w:divBdr>
                      <w:divsChild>
                        <w:div w:id="1763405508">
                          <w:marLeft w:val="0"/>
                          <w:marRight w:val="0"/>
                          <w:marTop w:val="0"/>
                          <w:marBottom w:val="0"/>
                          <w:divBdr>
                            <w:top w:val="none" w:sz="0" w:space="0" w:color="auto"/>
                            <w:left w:val="none" w:sz="0" w:space="0" w:color="auto"/>
                            <w:bottom w:val="none" w:sz="0" w:space="0" w:color="auto"/>
                            <w:right w:val="none" w:sz="0" w:space="0" w:color="auto"/>
                          </w:divBdr>
                        </w:div>
                        <w:div w:id="254437082">
                          <w:marLeft w:val="0"/>
                          <w:marRight w:val="0"/>
                          <w:marTop w:val="0"/>
                          <w:marBottom w:val="0"/>
                          <w:divBdr>
                            <w:top w:val="none" w:sz="0" w:space="0" w:color="auto"/>
                            <w:left w:val="none" w:sz="0" w:space="0" w:color="auto"/>
                            <w:bottom w:val="none" w:sz="0" w:space="0" w:color="auto"/>
                            <w:right w:val="none" w:sz="0" w:space="0" w:color="auto"/>
                          </w:divBdr>
                        </w:div>
                        <w:div w:id="1383092472">
                          <w:marLeft w:val="0"/>
                          <w:marRight w:val="0"/>
                          <w:marTop w:val="0"/>
                          <w:marBottom w:val="0"/>
                          <w:divBdr>
                            <w:top w:val="none" w:sz="0" w:space="0" w:color="auto"/>
                            <w:left w:val="none" w:sz="0" w:space="0" w:color="auto"/>
                            <w:bottom w:val="none" w:sz="0" w:space="0" w:color="auto"/>
                            <w:right w:val="none" w:sz="0" w:space="0" w:color="auto"/>
                          </w:divBdr>
                        </w:div>
                        <w:div w:id="1453355430">
                          <w:marLeft w:val="0"/>
                          <w:marRight w:val="0"/>
                          <w:marTop w:val="0"/>
                          <w:marBottom w:val="0"/>
                          <w:divBdr>
                            <w:top w:val="none" w:sz="0" w:space="0" w:color="auto"/>
                            <w:left w:val="none" w:sz="0" w:space="0" w:color="auto"/>
                            <w:bottom w:val="none" w:sz="0" w:space="0" w:color="auto"/>
                            <w:right w:val="none" w:sz="0" w:space="0" w:color="auto"/>
                          </w:divBdr>
                        </w:div>
                        <w:div w:id="600066511">
                          <w:marLeft w:val="0"/>
                          <w:marRight w:val="0"/>
                          <w:marTop w:val="0"/>
                          <w:marBottom w:val="0"/>
                          <w:divBdr>
                            <w:top w:val="none" w:sz="0" w:space="0" w:color="auto"/>
                            <w:left w:val="none" w:sz="0" w:space="0" w:color="auto"/>
                            <w:bottom w:val="none" w:sz="0" w:space="0" w:color="auto"/>
                            <w:right w:val="none" w:sz="0" w:space="0" w:color="auto"/>
                          </w:divBdr>
                        </w:div>
                        <w:div w:id="99433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2029826">
      <w:bodyDiv w:val="1"/>
      <w:marLeft w:val="0"/>
      <w:marRight w:val="0"/>
      <w:marTop w:val="0"/>
      <w:marBottom w:val="0"/>
      <w:divBdr>
        <w:top w:val="none" w:sz="0" w:space="0" w:color="auto"/>
        <w:left w:val="none" w:sz="0" w:space="0" w:color="auto"/>
        <w:bottom w:val="none" w:sz="0" w:space="0" w:color="auto"/>
        <w:right w:val="none" w:sz="0" w:space="0" w:color="auto"/>
      </w:divBdr>
      <w:divsChild>
        <w:div w:id="960190749">
          <w:marLeft w:val="0"/>
          <w:marRight w:val="0"/>
          <w:marTop w:val="0"/>
          <w:marBottom w:val="0"/>
          <w:divBdr>
            <w:top w:val="none" w:sz="0" w:space="0" w:color="auto"/>
            <w:left w:val="none" w:sz="0" w:space="0" w:color="auto"/>
            <w:bottom w:val="none" w:sz="0" w:space="0" w:color="auto"/>
            <w:right w:val="none" w:sz="0" w:space="0" w:color="auto"/>
          </w:divBdr>
          <w:divsChild>
            <w:div w:id="2079354636">
              <w:marLeft w:val="0"/>
              <w:marRight w:val="0"/>
              <w:marTop w:val="0"/>
              <w:marBottom w:val="0"/>
              <w:divBdr>
                <w:top w:val="none" w:sz="0" w:space="0" w:color="auto"/>
                <w:left w:val="none" w:sz="0" w:space="0" w:color="auto"/>
                <w:bottom w:val="none" w:sz="0" w:space="0" w:color="auto"/>
                <w:right w:val="none" w:sz="0" w:space="0" w:color="auto"/>
              </w:divBdr>
              <w:divsChild>
                <w:div w:id="151722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8627162">
      <w:bodyDiv w:val="1"/>
      <w:marLeft w:val="0"/>
      <w:marRight w:val="0"/>
      <w:marTop w:val="0"/>
      <w:marBottom w:val="0"/>
      <w:divBdr>
        <w:top w:val="none" w:sz="0" w:space="0" w:color="auto"/>
        <w:left w:val="none" w:sz="0" w:space="0" w:color="auto"/>
        <w:bottom w:val="none" w:sz="0" w:space="0" w:color="auto"/>
        <w:right w:val="none" w:sz="0" w:space="0" w:color="auto"/>
      </w:divBdr>
      <w:divsChild>
        <w:div w:id="1711101490">
          <w:marLeft w:val="0"/>
          <w:marRight w:val="0"/>
          <w:marTop w:val="0"/>
          <w:marBottom w:val="0"/>
          <w:divBdr>
            <w:top w:val="none" w:sz="0" w:space="0" w:color="auto"/>
            <w:left w:val="none" w:sz="0" w:space="0" w:color="auto"/>
            <w:bottom w:val="none" w:sz="0" w:space="0" w:color="auto"/>
            <w:right w:val="none" w:sz="0" w:space="0" w:color="auto"/>
          </w:divBdr>
          <w:divsChild>
            <w:div w:id="1691681301">
              <w:marLeft w:val="0"/>
              <w:marRight w:val="0"/>
              <w:marTop w:val="0"/>
              <w:marBottom w:val="0"/>
              <w:divBdr>
                <w:top w:val="none" w:sz="0" w:space="0" w:color="auto"/>
                <w:left w:val="none" w:sz="0" w:space="0" w:color="auto"/>
                <w:bottom w:val="none" w:sz="0" w:space="0" w:color="auto"/>
                <w:right w:val="none" w:sz="0" w:space="0" w:color="auto"/>
              </w:divBdr>
              <w:divsChild>
                <w:div w:id="12670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150444">
      <w:bodyDiv w:val="1"/>
      <w:marLeft w:val="0"/>
      <w:marRight w:val="0"/>
      <w:marTop w:val="0"/>
      <w:marBottom w:val="0"/>
      <w:divBdr>
        <w:top w:val="none" w:sz="0" w:space="0" w:color="auto"/>
        <w:left w:val="none" w:sz="0" w:space="0" w:color="auto"/>
        <w:bottom w:val="none" w:sz="0" w:space="0" w:color="auto"/>
        <w:right w:val="none" w:sz="0" w:space="0" w:color="auto"/>
      </w:divBdr>
      <w:divsChild>
        <w:div w:id="856039949">
          <w:marLeft w:val="0"/>
          <w:marRight w:val="0"/>
          <w:marTop w:val="0"/>
          <w:marBottom w:val="0"/>
          <w:divBdr>
            <w:top w:val="none" w:sz="0" w:space="0" w:color="auto"/>
            <w:left w:val="none" w:sz="0" w:space="0" w:color="auto"/>
            <w:bottom w:val="none" w:sz="0" w:space="0" w:color="auto"/>
            <w:right w:val="none" w:sz="0" w:space="0" w:color="auto"/>
          </w:divBdr>
          <w:divsChild>
            <w:div w:id="662200968">
              <w:marLeft w:val="0"/>
              <w:marRight w:val="0"/>
              <w:marTop w:val="0"/>
              <w:marBottom w:val="0"/>
              <w:divBdr>
                <w:top w:val="none" w:sz="0" w:space="0" w:color="auto"/>
                <w:left w:val="none" w:sz="0" w:space="0" w:color="auto"/>
                <w:bottom w:val="none" w:sz="0" w:space="0" w:color="auto"/>
                <w:right w:val="none" w:sz="0" w:space="0" w:color="auto"/>
              </w:divBdr>
              <w:divsChild>
                <w:div w:id="187029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446962">
      <w:bodyDiv w:val="1"/>
      <w:marLeft w:val="0"/>
      <w:marRight w:val="0"/>
      <w:marTop w:val="0"/>
      <w:marBottom w:val="0"/>
      <w:divBdr>
        <w:top w:val="none" w:sz="0" w:space="0" w:color="auto"/>
        <w:left w:val="none" w:sz="0" w:space="0" w:color="auto"/>
        <w:bottom w:val="none" w:sz="0" w:space="0" w:color="auto"/>
        <w:right w:val="none" w:sz="0" w:space="0" w:color="auto"/>
      </w:divBdr>
    </w:div>
    <w:div w:id="1359696357">
      <w:bodyDiv w:val="1"/>
      <w:marLeft w:val="0"/>
      <w:marRight w:val="0"/>
      <w:marTop w:val="0"/>
      <w:marBottom w:val="0"/>
      <w:divBdr>
        <w:top w:val="none" w:sz="0" w:space="0" w:color="auto"/>
        <w:left w:val="none" w:sz="0" w:space="0" w:color="auto"/>
        <w:bottom w:val="none" w:sz="0" w:space="0" w:color="auto"/>
        <w:right w:val="none" w:sz="0" w:space="0" w:color="auto"/>
      </w:divBdr>
      <w:divsChild>
        <w:div w:id="598954262">
          <w:marLeft w:val="0"/>
          <w:marRight w:val="0"/>
          <w:marTop w:val="0"/>
          <w:marBottom w:val="0"/>
          <w:divBdr>
            <w:top w:val="none" w:sz="0" w:space="0" w:color="auto"/>
            <w:left w:val="none" w:sz="0" w:space="0" w:color="auto"/>
            <w:bottom w:val="none" w:sz="0" w:space="0" w:color="auto"/>
            <w:right w:val="none" w:sz="0" w:space="0" w:color="auto"/>
          </w:divBdr>
          <w:divsChild>
            <w:div w:id="1483738809">
              <w:marLeft w:val="0"/>
              <w:marRight w:val="0"/>
              <w:marTop w:val="0"/>
              <w:marBottom w:val="0"/>
              <w:divBdr>
                <w:top w:val="none" w:sz="0" w:space="0" w:color="auto"/>
                <w:left w:val="none" w:sz="0" w:space="0" w:color="auto"/>
                <w:bottom w:val="none" w:sz="0" w:space="0" w:color="auto"/>
                <w:right w:val="none" w:sz="0" w:space="0" w:color="auto"/>
              </w:divBdr>
            </w:div>
            <w:div w:id="1527401099">
              <w:marLeft w:val="0"/>
              <w:marRight w:val="0"/>
              <w:marTop w:val="0"/>
              <w:marBottom w:val="0"/>
              <w:divBdr>
                <w:top w:val="none" w:sz="0" w:space="0" w:color="auto"/>
                <w:left w:val="none" w:sz="0" w:space="0" w:color="auto"/>
                <w:bottom w:val="none" w:sz="0" w:space="0" w:color="auto"/>
                <w:right w:val="none" w:sz="0" w:space="0" w:color="auto"/>
              </w:divBdr>
            </w:div>
            <w:div w:id="1681590190">
              <w:marLeft w:val="0"/>
              <w:marRight w:val="0"/>
              <w:marTop w:val="0"/>
              <w:marBottom w:val="0"/>
              <w:divBdr>
                <w:top w:val="none" w:sz="0" w:space="0" w:color="auto"/>
                <w:left w:val="none" w:sz="0" w:space="0" w:color="auto"/>
                <w:bottom w:val="none" w:sz="0" w:space="0" w:color="auto"/>
                <w:right w:val="none" w:sz="0" w:space="0" w:color="auto"/>
              </w:divBdr>
            </w:div>
            <w:div w:id="876429081">
              <w:marLeft w:val="0"/>
              <w:marRight w:val="0"/>
              <w:marTop w:val="0"/>
              <w:marBottom w:val="0"/>
              <w:divBdr>
                <w:top w:val="none" w:sz="0" w:space="0" w:color="auto"/>
                <w:left w:val="none" w:sz="0" w:space="0" w:color="auto"/>
                <w:bottom w:val="none" w:sz="0" w:space="0" w:color="auto"/>
                <w:right w:val="none" w:sz="0" w:space="0" w:color="auto"/>
              </w:divBdr>
            </w:div>
            <w:div w:id="1259362072">
              <w:marLeft w:val="0"/>
              <w:marRight w:val="0"/>
              <w:marTop w:val="0"/>
              <w:marBottom w:val="0"/>
              <w:divBdr>
                <w:top w:val="none" w:sz="0" w:space="0" w:color="auto"/>
                <w:left w:val="none" w:sz="0" w:space="0" w:color="auto"/>
                <w:bottom w:val="none" w:sz="0" w:space="0" w:color="auto"/>
                <w:right w:val="none" w:sz="0" w:space="0" w:color="auto"/>
              </w:divBdr>
            </w:div>
            <w:div w:id="1188561752">
              <w:marLeft w:val="0"/>
              <w:marRight w:val="0"/>
              <w:marTop w:val="0"/>
              <w:marBottom w:val="0"/>
              <w:divBdr>
                <w:top w:val="none" w:sz="0" w:space="0" w:color="auto"/>
                <w:left w:val="none" w:sz="0" w:space="0" w:color="auto"/>
                <w:bottom w:val="none" w:sz="0" w:space="0" w:color="auto"/>
                <w:right w:val="none" w:sz="0" w:space="0" w:color="auto"/>
              </w:divBdr>
            </w:div>
            <w:div w:id="1181503209">
              <w:marLeft w:val="0"/>
              <w:marRight w:val="0"/>
              <w:marTop w:val="0"/>
              <w:marBottom w:val="0"/>
              <w:divBdr>
                <w:top w:val="none" w:sz="0" w:space="0" w:color="auto"/>
                <w:left w:val="none" w:sz="0" w:space="0" w:color="auto"/>
                <w:bottom w:val="none" w:sz="0" w:space="0" w:color="auto"/>
                <w:right w:val="none" w:sz="0" w:space="0" w:color="auto"/>
              </w:divBdr>
            </w:div>
            <w:div w:id="1780837257">
              <w:marLeft w:val="0"/>
              <w:marRight w:val="0"/>
              <w:marTop w:val="0"/>
              <w:marBottom w:val="0"/>
              <w:divBdr>
                <w:top w:val="none" w:sz="0" w:space="0" w:color="auto"/>
                <w:left w:val="none" w:sz="0" w:space="0" w:color="auto"/>
                <w:bottom w:val="none" w:sz="0" w:space="0" w:color="auto"/>
                <w:right w:val="none" w:sz="0" w:space="0" w:color="auto"/>
              </w:divBdr>
            </w:div>
            <w:div w:id="361831376">
              <w:marLeft w:val="0"/>
              <w:marRight w:val="0"/>
              <w:marTop w:val="0"/>
              <w:marBottom w:val="0"/>
              <w:divBdr>
                <w:top w:val="none" w:sz="0" w:space="0" w:color="auto"/>
                <w:left w:val="none" w:sz="0" w:space="0" w:color="auto"/>
                <w:bottom w:val="none" w:sz="0" w:space="0" w:color="auto"/>
                <w:right w:val="none" w:sz="0" w:space="0" w:color="auto"/>
              </w:divBdr>
            </w:div>
            <w:div w:id="467480066">
              <w:marLeft w:val="0"/>
              <w:marRight w:val="0"/>
              <w:marTop w:val="0"/>
              <w:marBottom w:val="0"/>
              <w:divBdr>
                <w:top w:val="none" w:sz="0" w:space="0" w:color="auto"/>
                <w:left w:val="none" w:sz="0" w:space="0" w:color="auto"/>
                <w:bottom w:val="none" w:sz="0" w:space="0" w:color="auto"/>
                <w:right w:val="none" w:sz="0" w:space="0" w:color="auto"/>
              </w:divBdr>
            </w:div>
            <w:div w:id="628588223">
              <w:marLeft w:val="0"/>
              <w:marRight w:val="0"/>
              <w:marTop w:val="0"/>
              <w:marBottom w:val="0"/>
              <w:divBdr>
                <w:top w:val="none" w:sz="0" w:space="0" w:color="auto"/>
                <w:left w:val="none" w:sz="0" w:space="0" w:color="auto"/>
                <w:bottom w:val="none" w:sz="0" w:space="0" w:color="auto"/>
                <w:right w:val="none" w:sz="0" w:space="0" w:color="auto"/>
              </w:divBdr>
            </w:div>
            <w:div w:id="106051061">
              <w:marLeft w:val="0"/>
              <w:marRight w:val="0"/>
              <w:marTop w:val="0"/>
              <w:marBottom w:val="0"/>
              <w:divBdr>
                <w:top w:val="none" w:sz="0" w:space="0" w:color="auto"/>
                <w:left w:val="none" w:sz="0" w:space="0" w:color="auto"/>
                <w:bottom w:val="none" w:sz="0" w:space="0" w:color="auto"/>
                <w:right w:val="none" w:sz="0" w:space="0" w:color="auto"/>
              </w:divBdr>
            </w:div>
            <w:div w:id="357657470">
              <w:marLeft w:val="0"/>
              <w:marRight w:val="0"/>
              <w:marTop w:val="0"/>
              <w:marBottom w:val="0"/>
              <w:divBdr>
                <w:top w:val="none" w:sz="0" w:space="0" w:color="auto"/>
                <w:left w:val="none" w:sz="0" w:space="0" w:color="auto"/>
                <w:bottom w:val="none" w:sz="0" w:space="0" w:color="auto"/>
                <w:right w:val="none" w:sz="0" w:space="0" w:color="auto"/>
              </w:divBdr>
            </w:div>
            <w:div w:id="1441411624">
              <w:marLeft w:val="0"/>
              <w:marRight w:val="0"/>
              <w:marTop w:val="0"/>
              <w:marBottom w:val="0"/>
              <w:divBdr>
                <w:top w:val="none" w:sz="0" w:space="0" w:color="auto"/>
                <w:left w:val="none" w:sz="0" w:space="0" w:color="auto"/>
                <w:bottom w:val="none" w:sz="0" w:space="0" w:color="auto"/>
                <w:right w:val="none" w:sz="0" w:space="0" w:color="auto"/>
              </w:divBdr>
            </w:div>
            <w:div w:id="1294485621">
              <w:marLeft w:val="0"/>
              <w:marRight w:val="0"/>
              <w:marTop w:val="0"/>
              <w:marBottom w:val="0"/>
              <w:divBdr>
                <w:top w:val="none" w:sz="0" w:space="0" w:color="auto"/>
                <w:left w:val="none" w:sz="0" w:space="0" w:color="auto"/>
                <w:bottom w:val="none" w:sz="0" w:space="0" w:color="auto"/>
                <w:right w:val="none" w:sz="0" w:space="0" w:color="auto"/>
              </w:divBdr>
            </w:div>
            <w:div w:id="1524661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071280">
      <w:bodyDiv w:val="1"/>
      <w:marLeft w:val="0"/>
      <w:marRight w:val="0"/>
      <w:marTop w:val="0"/>
      <w:marBottom w:val="0"/>
      <w:divBdr>
        <w:top w:val="none" w:sz="0" w:space="0" w:color="auto"/>
        <w:left w:val="none" w:sz="0" w:space="0" w:color="auto"/>
        <w:bottom w:val="none" w:sz="0" w:space="0" w:color="auto"/>
        <w:right w:val="none" w:sz="0" w:space="0" w:color="auto"/>
      </w:divBdr>
      <w:divsChild>
        <w:div w:id="371660954">
          <w:marLeft w:val="0"/>
          <w:marRight w:val="0"/>
          <w:marTop w:val="0"/>
          <w:marBottom w:val="0"/>
          <w:divBdr>
            <w:top w:val="none" w:sz="0" w:space="0" w:color="auto"/>
            <w:left w:val="none" w:sz="0" w:space="0" w:color="auto"/>
            <w:bottom w:val="none" w:sz="0" w:space="0" w:color="auto"/>
            <w:right w:val="none" w:sz="0" w:space="0" w:color="auto"/>
          </w:divBdr>
          <w:divsChild>
            <w:div w:id="2969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781867">
      <w:bodyDiv w:val="1"/>
      <w:marLeft w:val="0"/>
      <w:marRight w:val="0"/>
      <w:marTop w:val="0"/>
      <w:marBottom w:val="0"/>
      <w:divBdr>
        <w:top w:val="none" w:sz="0" w:space="0" w:color="auto"/>
        <w:left w:val="none" w:sz="0" w:space="0" w:color="auto"/>
        <w:bottom w:val="none" w:sz="0" w:space="0" w:color="auto"/>
        <w:right w:val="none" w:sz="0" w:space="0" w:color="auto"/>
      </w:divBdr>
      <w:divsChild>
        <w:div w:id="1769235418">
          <w:marLeft w:val="0"/>
          <w:marRight w:val="0"/>
          <w:marTop w:val="0"/>
          <w:marBottom w:val="0"/>
          <w:divBdr>
            <w:top w:val="none" w:sz="0" w:space="0" w:color="auto"/>
            <w:left w:val="none" w:sz="0" w:space="0" w:color="auto"/>
            <w:bottom w:val="none" w:sz="0" w:space="0" w:color="auto"/>
            <w:right w:val="none" w:sz="0" w:space="0" w:color="auto"/>
          </w:divBdr>
          <w:divsChild>
            <w:div w:id="838160763">
              <w:marLeft w:val="0"/>
              <w:marRight w:val="0"/>
              <w:marTop w:val="0"/>
              <w:marBottom w:val="0"/>
              <w:divBdr>
                <w:top w:val="none" w:sz="0" w:space="0" w:color="auto"/>
                <w:left w:val="none" w:sz="0" w:space="0" w:color="auto"/>
                <w:bottom w:val="none" w:sz="0" w:space="0" w:color="auto"/>
                <w:right w:val="none" w:sz="0" w:space="0" w:color="auto"/>
              </w:divBdr>
              <w:divsChild>
                <w:div w:id="2040399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5562981">
      <w:bodyDiv w:val="1"/>
      <w:marLeft w:val="0"/>
      <w:marRight w:val="0"/>
      <w:marTop w:val="0"/>
      <w:marBottom w:val="0"/>
      <w:divBdr>
        <w:top w:val="none" w:sz="0" w:space="0" w:color="auto"/>
        <w:left w:val="none" w:sz="0" w:space="0" w:color="auto"/>
        <w:bottom w:val="none" w:sz="0" w:space="0" w:color="auto"/>
        <w:right w:val="none" w:sz="0" w:space="0" w:color="auto"/>
      </w:divBdr>
      <w:divsChild>
        <w:div w:id="618100743">
          <w:marLeft w:val="0"/>
          <w:marRight w:val="0"/>
          <w:marTop w:val="0"/>
          <w:marBottom w:val="0"/>
          <w:divBdr>
            <w:top w:val="none" w:sz="0" w:space="0" w:color="auto"/>
            <w:left w:val="none" w:sz="0" w:space="0" w:color="auto"/>
            <w:bottom w:val="none" w:sz="0" w:space="0" w:color="auto"/>
            <w:right w:val="none" w:sz="0" w:space="0" w:color="auto"/>
          </w:divBdr>
          <w:divsChild>
            <w:div w:id="1947497801">
              <w:marLeft w:val="0"/>
              <w:marRight w:val="0"/>
              <w:marTop w:val="0"/>
              <w:marBottom w:val="0"/>
              <w:divBdr>
                <w:top w:val="none" w:sz="0" w:space="0" w:color="auto"/>
                <w:left w:val="none" w:sz="0" w:space="0" w:color="auto"/>
                <w:bottom w:val="none" w:sz="0" w:space="0" w:color="auto"/>
                <w:right w:val="none" w:sz="0" w:space="0" w:color="auto"/>
              </w:divBdr>
              <w:divsChild>
                <w:div w:id="95294200">
                  <w:marLeft w:val="0"/>
                  <w:marRight w:val="0"/>
                  <w:marTop w:val="0"/>
                  <w:marBottom w:val="0"/>
                  <w:divBdr>
                    <w:top w:val="none" w:sz="0" w:space="0" w:color="auto"/>
                    <w:left w:val="none" w:sz="0" w:space="0" w:color="auto"/>
                    <w:bottom w:val="none" w:sz="0" w:space="0" w:color="auto"/>
                    <w:right w:val="none" w:sz="0" w:space="0" w:color="auto"/>
                  </w:divBdr>
                </w:div>
                <w:div w:id="1405180330">
                  <w:marLeft w:val="0"/>
                  <w:marRight w:val="0"/>
                  <w:marTop w:val="0"/>
                  <w:marBottom w:val="0"/>
                  <w:divBdr>
                    <w:top w:val="none" w:sz="0" w:space="0" w:color="auto"/>
                    <w:left w:val="none" w:sz="0" w:space="0" w:color="auto"/>
                    <w:bottom w:val="none" w:sz="0" w:space="0" w:color="auto"/>
                    <w:right w:val="none" w:sz="0" w:space="0" w:color="auto"/>
                  </w:divBdr>
                </w:div>
                <w:div w:id="2084832945">
                  <w:marLeft w:val="0"/>
                  <w:marRight w:val="0"/>
                  <w:marTop w:val="0"/>
                  <w:marBottom w:val="0"/>
                  <w:divBdr>
                    <w:top w:val="none" w:sz="0" w:space="0" w:color="auto"/>
                    <w:left w:val="none" w:sz="0" w:space="0" w:color="auto"/>
                    <w:bottom w:val="none" w:sz="0" w:space="0" w:color="auto"/>
                    <w:right w:val="none" w:sz="0" w:space="0" w:color="auto"/>
                  </w:divBdr>
                </w:div>
                <w:div w:id="960111756">
                  <w:marLeft w:val="0"/>
                  <w:marRight w:val="0"/>
                  <w:marTop w:val="0"/>
                  <w:marBottom w:val="0"/>
                  <w:divBdr>
                    <w:top w:val="none" w:sz="0" w:space="0" w:color="auto"/>
                    <w:left w:val="none" w:sz="0" w:space="0" w:color="auto"/>
                    <w:bottom w:val="none" w:sz="0" w:space="0" w:color="auto"/>
                    <w:right w:val="none" w:sz="0" w:space="0" w:color="auto"/>
                  </w:divBdr>
                </w:div>
                <w:div w:id="73944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5833626">
      <w:bodyDiv w:val="1"/>
      <w:marLeft w:val="0"/>
      <w:marRight w:val="0"/>
      <w:marTop w:val="0"/>
      <w:marBottom w:val="0"/>
      <w:divBdr>
        <w:top w:val="none" w:sz="0" w:space="0" w:color="auto"/>
        <w:left w:val="none" w:sz="0" w:space="0" w:color="auto"/>
        <w:bottom w:val="none" w:sz="0" w:space="0" w:color="auto"/>
        <w:right w:val="none" w:sz="0" w:space="0" w:color="auto"/>
      </w:divBdr>
      <w:divsChild>
        <w:div w:id="1087116275">
          <w:marLeft w:val="0"/>
          <w:marRight w:val="0"/>
          <w:marTop w:val="0"/>
          <w:marBottom w:val="0"/>
          <w:divBdr>
            <w:top w:val="none" w:sz="0" w:space="0" w:color="auto"/>
            <w:left w:val="none" w:sz="0" w:space="0" w:color="auto"/>
            <w:bottom w:val="none" w:sz="0" w:space="0" w:color="auto"/>
            <w:right w:val="none" w:sz="0" w:space="0" w:color="auto"/>
          </w:divBdr>
          <w:divsChild>
            <w:div w:id="1340427438">
              <w:marLeft w:val="0"/>
              <w:marRight w:val="0"/>
              <w:marTop w:val="0"/>
              <w:marBottom w:val="0"/>
              <w:divBdr>
                <w:top w:val="none" w:sz="0" w:space="0" w:color="auto"/>
                <w:left w:val="none" w:sz="0" w:space="0" w:color="auto"/>
                <w:bottom w:val="none" w:sz="0" w:space="0" w:color="auto"/>
                <w:right w:val="none" w:sz="0" w:space="0" w:color="auto"/>
              </w:divBdr>
              <w:divsChild>
                <w:div w:id="131561499">
                  <w:marLeft w:val="0"/>
                  <w:marRight w:val="0"/>
                  <w:marTop w:val="0"/>
                  <w:marBottom w:val="0"/>
                  <w:divBdr>
                    <w:top w:val="none" w:sz="0" w:space="0" w:color="auto"/>
                    <w:left w:val="none" w:sz="0" w:space="0" w:color="auto"/>
                    <w:bottom w:val="none" w:sz="0" w:space="0" w:color="auto"/>
                    <w:right w:val="none" w:sz="0" w:space="0" w:color="auto"/>
                  </w:divBdr>
                  <w:divsChild>
                    <w:div w:id="387073573">
                      <w:marLeft w:val="0"/>
                      <w:marRight w:val="0"/>
                      <w:marTop w:val="0"/>
                      <w:marBottom w:val="0"/>
                      <w:divBdr>
                        <w:top w:val="none" w:sz="0" w:space="0" w:color="auto"/>
                        <w:left w:val="none" w:sz="0" w:space="0" w:color="auto"/>
                        <w:bottom w:val="none" w:sz="0" w:space="0" w:color="auto"/>
                        <w:right w:val="none" w:sz="0" w:space="0" w:color="auto"/>
                      </w:divBdr>
                      <w:divsChild>
                        <w:div w:id="1203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9111403">
      <w:bodyDiv w:val="1"/>
      <w:marLeft w:val="0"/>
      <w:marRight w:val="0"/>
      <w:marTop w:val="0"/>
      <w:marBottom w:val="0"/>
      <w:divBdr>
        <w:top w:val="none" w:sz="0" w:space="0" w:color="auto"/>
        <w:left w:val="none" w:sz="0" w:space="0" w:color="auto"/>
        <w:bottom w:val="none" w:sz="0" w:space="0" w:color="auto"/>
        <w:right w:val="none" w:sz="0" w:space="0" w:color="auto"/>
      </w:divBdr>
      <w:divsChild>
        <w:div w:id="773090641">
          <w:marLeft w:val="0"/>
          <w:marRight w:val="0"/>
          <w:marTop w:val="0"/>
          <w:marBottom w:val="0"/>
          <w:divBdr>
            <w:top w:val="none" w:sz="0" w:space="0" w:color="auto"/>
            <w:left w:val="none" w:sz="0" w:space="0" w:color="auto"/>
            <w:bottom w:val="none" w:sz="0" w:space="0" w:color="auto"/>
            <w:right w:val="none" w:sz="0" w:space="0" w:color="auto"/>
          </w:divBdr>
          <w:divsChild>
            <w:div w:id="146092038">
              <w:marLeft w:val="0"/>
              <w:marRight w:val="0"/>
              <w:marTop w:val="0"/>
              <w:marBottom w:val="0"/>
              <w:divBdr>
                <w:top w:val="none" w:sz="0" w:space="0" w:color="auto"/>
                <w:left w:val="none" w:sz="0" w:space="0" w:color="auto"/>
                <w:bottom w:val="none" w:sz="0" w:space="0" w:color="auto"/>
                <w:right w:val="none" w:sz="0" w:space="0" w:color="auto"/>
              </w:divBdr>
            </w:div>
            <w:div w:id="1927113746">
              <w:marLeft w:val="0"/>
              <w:marRight w:val="0"/>
              <w:marTop w:val="0"/>
              <w:marBottom w:val="0"/>
              <w:divBdr>
                <w:top w:val="none" w:sz="0" w:space="0" w:color="auto"/>
                <w:left w:val="none" w:sz="0" w:space="0" w:color="auto"/>
                <w:bottom w:val="none" w:sz="0" w:space="0" w:color="auto"/>
                <w:right w:val="none" w:sz="0" w:space="0" w:color="auto"/>
              </w:divBdr>
            </w:div>
            <w:div w:id="240986638">
              <w:marLeft w:val="0"/>
              <w:marRight w:val="0"/>
              <w:marTop w:val="0"/>
              <w:marBottom w:val="0"/>
              <w:divBdr>
                <w:top w:val="none" w:sz="0" w:space="0" w:color="auto"/>
                <w:left w:val="none" w:sz="0" w:space="0" w:color="auto"/>
                <w:bottom w:val="none" w:sz="0" w:space="0" w:color="auto"/>
                <w:right w:val="none" w:sz="0" w:space="0" w:color="auto"/>
              </w:divBdr>
            </w:div>
            <w:div w:id="2002585441">
              <w:marLeft w:val="0"/>
              <w:marRight w:val="0"/>
              <w:marTop w:val="0"/>
              <w:marBottom w:val="0"/>
              <w:divBdr>
                <w:top w:val="none" w:sz="0" w:space="0" w:color="auto"/>
                <w:left w:val="none" w:sz="0" w:space="0" w:color="auto"/>
                <w:bottom w:val="none" w:sz="0" w:space="0" w:color="auto"/>
                <w:right w:val="none" w:sz="0" w:space="0" w:color="auto"/>
              </w:divBdr>
            </w:div>
            <w:div w:id="681706564">
              <w:marLeft w:val="0"/>
              <w:marRight w:val="0"/>
              <w:marTop w:val="0"/>
              <w:marBottom w:val="0"/>
              <w:divBdr>
                <w:top w:val="none" w:sz="0" w:space="0" w:color="auto"/>
                <w:left w:val="none" w:sz="0" w:space="0" w:color="auto"/>
                <w:bottom w:val="none" w:sz="0" w:space="0" w:color="auto"/>
                <w:right w:val="none" w:sz="0" w:space="0" w:color="auto"/>
              </w:divBdr>
            </w:div>
            <w:div w:id="601644331">
              <w:marLeft w:val="0"/>
              <w:marRight w:val="0"/>
              <w:marTop w:val="0"/>
              <w:marBottom w:val="0"/>
              <w:divBdr>
                <w:top w:val="none" w:sz="0" w:space="0" w:color="auto"/>
                <w:left w:val="none" w:sz="0" w:space="0" w:color="auto"/>
                <w:bottom w:val="none" w:sz="0" w:space="0" w:color="auto"/>
                <w:right w:val="none" w:sz="0" w:space="0" w:color="auto"/>
              </w:divBdr>
            </w:div>
            <w:div w:id="1811704668">
              <w:marLeft w:val="0"/>
              <w:marRight w:val="0"/>
              <w:marTop w:val="0"/>
              <w:marBottom w:val="0"/>
              <w:divBdr>
                <w:top w:val="none" w:sz="0" w:space="0" w:color="auto"/>
                <w:left w:val="none" w:sz="0" w:space="0" w:color="auto"/>
                <w:bottom w:val="none" w:sz="0" w:space="0" w:color="auto"/>
                <w:right w:val="none" w:sz="0" w:space="0" w:color="auto"/>
              </w:divBdr>
            </w:div>
            <w:div w:id="107971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54365">
      <w:marLeft w:val="0"/>
      <w:marRight w:val="0"/>
      <w:marTop w:val="0"/>
      <w:marBottom w:val="0"/>
      <w:divBdr>
        <w:top w:val="none" w:sz="0" w:space="0" w:color="auto"/>
        <w:left w:val="none" w:sz="0" w:space="0" w:color="auto"/>
        <w:bottom w:val="none" w:sz="0" w:space="0" w:color="auto"/>
        <w:right w:val="none" w:sz="0" w:space="0" w:color="auto"/>
      </w:divBdr>
    </w:div>
    <w:div w:id="1410687045">
      <w:bodyDiv w:val="1"/>
      <w:marLeft w:val="0"/>
      <w:marRight w:val="0"/>
      <w:marTop w:val="0"/>
      <w:marBottom w:val="0"/>
      <w:divBdr>
        <w:top w:val="none" w:sz="0" w:space="0" w:color="auto"/>
        <w:left w:val="none" w:sz="0" w:space="0" w:color="auto"/>
        <w:bottom w:val="none" w:sz="0" w:space="0" w:color="auto"/>
        <w:right w:val="none" w:sz="0" w:space="0" w:color="auto"/>
      </w:divBdr>
      <w:divsChild>
        <w:div w:id="1912153513">
          <w:marLeft w:val="0"/>
          <w:marRight w:val="0"/>
          <w:marTop w:val="0"/>
          <w:marBottom w:val="0"/>
          <w:divBdr>
            <w:top w:val="none" w:sz="0" w:space="0" w:color="auto"/>
            <w:left w:val="none" w:sz="0" w:space="0" w:color="auto"/>
            <w:bottom w:val="none" w:sz="0" w:space="0" w:color="auto"/>
            <w:right w:val="none" w:sz="0" w:space="0" w:color="auto"/>
          </w:divBdr>
          <w:divsChild>
            <w:div w:id="1397513192">
              <w:marLeft w:val="0"/>
              <w:marRight w:val="0"/>
              <w:marTop w:val="0"/>
              <w:marBottom w:val="0"/>
              <w:divBdr>
                <w:top w:val="none" w:sz="0" w:space="0" w:color="auto"/>
                <w:left w:val="none" w:sz="0" w:space="0" w:color="auto"/>
                <w:bottom w:val="none" w:sz="0" w:space="0" w:color="auto"/>
                <w:right w:val="none" w:sz="0" w:space="0" w:color="auto"/>
              </w:divBdr>
              <w:divsChild>
                <w:div w:id="209913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7000023">
      <w:bodyDiv w:val="1"/>
      <w:marLeft w:val="0"/>
      <w:marRight w:val="0"/>
      <w:marTop w:val="0"/>
      <w:marBottom w:val="0"/>
      <w:divBdr>
        <w:top w:val="none" w:sz="0" w:space="0" w:color="auto"/>
        <w:left w:val="none" w:sz="0" w:space="0" w:color="auto"/>
        <w:bottom w:val="none" w:sz="0" w:space="0" w:color="auto"/>
        <w:right w:val="none" w:sz="0" w:space="0" w:color="auto"/>
      </w:divBdr>
      <w:divsChild>
        <w:div w:id="1449927564">
          <w:marLeft w:val="0"/>
          <w:marRight w:val="0"/>
          <w:marTop w:val="0"/>
          <w:marBottom w:val="0"/>
          <w:divBdr>
            <w:top w:val="none" w:sz="0" w:space="0" w:color="auto"/>
            <w:left w:val="none" w:sz="0" w:space="0" w:color="auto"/>
            <w:bottom w:val="none" w:sz="0" w:space="0" w:color="auto"/>
            <w:right w:val="none" w:sz="0" w:space="0" w:color="auto"/>
          </w:divBdr>
          <w:divsChild>
            <w:div w:id="1779637302">
              <w:marLeft w:val="0"/>
              <w:marRight w:val="0"/>
              <w:marTop w:val="0"/>
              <w:marBottom w:val="0"/>
              <w:divBdr>
                <w:top w:val="none" w:sz="0" w:space="0" w:color="auto"/>
                <w:left w:val="none" w:sz="0" w:space="0" w:color="auto"/>
                <w:bottom w:val="none" w:sz="0" w:space="0" w:color="auto"/>
                <w:right w:val="none" w:sz="0" w:space="0" w:color="auto"/>
              </w:divBdr>
              <w:divsChild>
                <w:div w:id="352264854">
                  <w:marLeft w:val="0"/>
                  <w:marRight w:val="0"/>
                  <w:marTop w:val="0"/>
                  <w:marBottom w:val="0"/>
                  <w:divBdr>
                    <w:top w:val="none" w:sz="0" w:space="0" w:color="auto"/>
                    <w:left w:val="none" w:sz="0" w:space="0" w:color="auto"/>
                    <w:bottom w:val="none" w:sz="0" w:space="0" w:color="auto"/>
                    <w:right w:val="none" w:sz="0" w:space="0" w:color="auto"/>
                  </w:divBdr>
                  <w:divsChild>
                    <w:div w:id="7903171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3779167">
                          <w:marLeft w:val="0"/>
                          <w:marRight w:val="0"/>
                          <w:marTop w:val="0"/>
                          <w:marBottom w:val="0"/>
                          <w:divBdr>
                            <w:top w:val="none" w:sz="0" w:space="0" w:color="auto"/>
                            <w:left w:val="none" w:sz="0" w:space="0" w:color="auto"/>
                            <w:bottom w:val="none" w:sz="0" w:space="0" w:color="auto"/>
                            <w:right w:val="none" w:sz="0" w:space="0" w:color="auto"/>
                          </w:divBdr>
                          <w:divsChild>
                            <w:div w:id="125778448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8283203">
                                  <w:marLeft w:val="0"/>
                                  <w:marRight w:val="0"/>
                                  <w:marTop w:val="0"/>
                                  <w:marBottom w:val="0"/>
                                  <w:divBdr>
                                    <w:top w:val="none" w:sz="0" w:space="0" w:color="auto"/>
                                    <w:left w:val="none" w:sz="0" w:space="0" w:color="auto"/>
                                    <w:bottom w:val="none" w:sz="0" w:space="0" w:color="auto"/>
                                    <w:right w:val="none" w:sz="0" w:space="0" w:color="auto"/>
                                  </w:divBdr>
                                  <w:divsChild>
                                    <w:div w:id="431364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27115747">
                                          <w:marLeft w:val="0"/>
                                          <w:marRight w:val="0"/>
                                          <w:marTop w:val="0"/>
                                          <w:marBottom w:val="0"/>
                                          <w:divBdr>
                                            <w:top w:val="none" w:sz="0" w:space="0" w:color="auto"/>
                                            <w:left w:val="none" w:sz="0" w:space="0" w:color="auto"/>
                                            <w:bottom w:val="none" w:sz="0" w:space="0" w:color="auto"/>
                                            <w:right w:val="none" w:sz="0" w:space="0" w:color="auto"/>
                                          </w:divBdr>
                                          <w:divsChild>
                                            <w:div w:id="198947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8813092">
      <w:bodyDiv w:val="1"/>
      <w:marLeft w:val="0"/>
      <w:marRight w:val="0"/>
      <w:marTop w:val="0"/>
      <w:marBottom w:val="0"/>
      <w:divBdr>
        <w:top w:val="none" w:sz="0" w:space="0" w:color="auto"/>
        <w:left w:val="none" w:sz="0" w:space="0" w:color="auto"/>
        <w:bottom w:val="none" w:sz="0" w:space="0" w:color="auto"/>
        <w:right w:val="none" w:sz="0" w:space="0" w:color="auto"/>
      </w:divBdr>
      <w:divsChild>
        <w:div w:id="1022051789">
          <w:marLeft w:val="0"/>
          <w:marRight w:val="0"/>
          <w:marTop w:val="0"/>
          <w:marBottom w:val="0"/>
          <w:divBdr>
            <w:top w:val="none" w:sz="0" w:space="0" w:color="auto"/>
            <w:left w:val="none" w:sz="0" w:space="0" w:color="auto"/>
            <w:bottom w:val="none" w:sz="0" w:space="0" w:color="auto"/>
            <w:right w:val="none" w:sz="0" w:space="0" w:color="auto"/>
          </w:divBdr>
          <w:divsChild>
            <w:div w:id="1499542029">
              <w:marLeft w:val="0"/>
              <w:marRight w:val="0"/>
              <w:marTop w:val="0"/>
              <w:marBottom w:val="0"/>
              <w:divBdr>
                <w:top w:val="none" w:sz="0" w:space="0" w:color="auto"/>
                <w:left w:val="none" w:sz="0" w:space="0" w:color="auto"/>
                <w:bottom w:val="none" w:sz="0" w:space="0" w:color="auto"/>
                <w:right w:val="none" w:sz="0" w:space="0" w:color="auto"/>
              </w:divBdr>
            </w:div>
            <w:div w:id="713966121">
              <w:marLeft w:val="0"/>
              <w:marRight w:val="0"/>
              <w:marTop w:val="0"/>
              <w:marBottom w:val="0"/>
              <w:divBdr>
                <w:top w:val="none" w:sz="0" w:space="0" w:color="auto"/>
                <w:left w:val="none" w:sz="0" w:space="0" w:color="auto"/>
                <w:bottom w:val="none" w:sz="0" w:space="0" w:color="auto"/>
                <w:right w:val="none" w:sz="0" w:space="0" w:color="auto"/>
              </w:divBdr>
            </w:div>
            <w:div w:id="764766374">
              <w:marLeft w:val="0"/>
              <w:marRight w:val="0"/>
              <w:marTop w:val="0"/>
              <w:marBottom w:val="0"/>
              <w:divBdr>
                <w:top w:val="none" w:sz="0" w:space="0" w:color="auto"/>
                <w:left w:val="none" w:sz="0" w:space="0" w:color="auto"/>
                <w:bottom w:val="none" w:sz="0" w:space="0" w:color="auto"/>
                <w:right w:val="none" w:sz="0" w:space="0" w:color="auto"/>
              </w:divBdr>
            </w:div>
            <w:div w:id="1324507101">
              <w:marLeft w:val="0"/>
              <w:marRight w:val="0"/>
              <w:marTop w:val="0"/>
              <w:marBottom w:val="0"/>
              <w:divBdr>
                <w:top w:val="none" w:sz="0" w:space="0" w:color="auto"/>
                <w:left w:val="none" w:sz="0" w:space="0" w:color="auto"/>
                <w:bottom w:val="none" w:sz="0" w:space="0" w:color="auto"/>
                <w:right w:val="none" w:sz="0" w:space="0" w:color="auto"/>
              </w:divBdr>
            </w:div>
            <w:div w:id="870462571">
              <w:marLeft w:val="0"/>
              <w:marRight w:val="0"/>
              <w:marTop w:val="0"/>
              <w:marBottom w:val="0"/>
              <w:divBdr>
                <w:top w:val="none" w:sz="0" w:space="0" w:color="auto"/>
                <w:left w:val="none" w:sz="0" w:space="0" w:color="auto"/>
                <w:bottom w:val="none" w:sz="0" w:space="0" w:color="auto"/>
                <w:right w:val="none" w:sz="0" w:space="0" w:color="auto"/>
              </w:divBdr>
            </w:div>
            <w:div w:id="255329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751884">
      <w:bodyDiv w:val="1"/>
      <w:marLeft w:val="0"/>
      <w:marRight w:val="0"/>
      <w:marTop w:val="0"/>
      <w:marBottom w:val="0"/>
      <w:divBdr>
        <w:top w:val="none" w:sz="0" w:space="0" w:color="auto"/>
        <w:left w:val="none" w:sz="0" w:space="0" w:color="auto"/>
        <w:bottom w:val="none" w:sz="0" w:space="0" w:color="auto"/>
        <w:right w:val="none" w:sz="0" w:space="0" w:color="auto"/>
      </w:divBdr>
      <w:divsChild>
        <w:div w:id="1961914311">
          <w:marLeft w:val="0"/>
          <w:marRight w:val="0"/>
          <w:marTop w:val="0"/>
          <w:marBottom w:val="0"/>
          <w:divBdr>
            <w:top w:val="none" w:sz="0" w:space="0" w:color="auto"/>
            <w:left w:val="none" w:sz="0" w:space="0" w:color="auto"/>
            <w:bottom w:val="none" w:sz="0" w:space="0" w:color="auto"/>
            <w:right w:val="none" w:sz="0" w:space="0" w:color="auto"/>
          </w:divBdr>
          <w:divsChild>
            <w:div w:id="1346444863">
              <w:marLeft w:val="0"/>
              <w:marRight w:val="0"/>
              <w:marTop w:val="0"/>
              <w:marBottom w:val="0"/>
              <w:divBdr>
                <w:top w:val="none" w:sz="0" w:space="0" w:color="auto"/>
                <w:left w:val="none" w:sz="0" w:space="0" w:color="auto"/>
                <w:bottom w:val="none" w:sz="0" w:space="0" w:color="auto"/>
                <w:right w:val="none" w:sz="0" w:space="0" w:color="auto"/>
              </w:divBdr>
              <w:divsChild>
                <w:div w:id="934751677">
                  <w:marLeft w:val="0"/>
                  <w:marRight w:val="0"/>
                  <w:marTop w:val="0"/>
                  <w:marBottom w:val="0"/>
                  <w:divBdr>
                    <w:top w:val="none" w:sz="0" w:space="0" w:color="auto"/>
                    <w:left w:val="none" w:sz="0" w:space="0" w:color="auto"/>
                    <w:bottom w:val="none" w:sz="0" w:space="0" w:color="auto"/>
                    <w:right w:val="none" w:sz="0" w:space="0" w:color="auto"/>
                  </w:divBdr>
                </w:div>
                <w:div w:id="1215891576">
                  <w:marLeft w:val="0"/>
                  <w:marRight w:val="0"/>
                  <w:marTop w:val="0"/>
                  <w:marBottom w:val="0"/>
                  <w:divBdr>
                    <w:top w:val="none" w:sz="0" w:space="0" w:color="auto"/>
                    <w:left w:val="none" w:sz="0" w:space="0" w:color="auto"/>
                    <w:bottom w:val="none" w:sz="0" w:space="0" w:color="auto"/>
                    <w:right w:val="none" w:sz="0" w:space="0" w:color="auto"/>
                  </w:divBdr>
                </w:div>
                <w:div w:id="1702245840">
                  <w:marLeft w:val="0"/>
                  <w:marRight w:val="0"/>
                  <w:marTop w:val="0"/>
                  <w:marBottom w:val="0"/>
                  <w:divBdr>
                    <w:top w:val="none" w:sz="0" w:space="0" w:color="auto"/>
                    <w:left w:val="none" w:sz="0" w:space="0" w:color="auto"/>
                    <w:bottom w:val="none" w:sz="0" w:space="0" w:color="auto"/>
                    <w:right w:val="none" w:sz="0" w:space="0" w:color="auto"/>
                  </w:divBdr>
                </w:div>
                <w:div w:id="9872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165781">
      <w:bodyDiv w:val="1"/>
      <w:marLeft w:val="0"/>
      <w:marRight w:val="0"/>
      <w:marTop w:val="0"/>
      <w:marBottom w:val="0"/>
      <w:divBdr>
        <w:top w:val="none" w:sz="0" w:space="0" w:color="auto"/>
        <w:left w:val="none" w:sz="0" w:space="0" w:color="auto"/>
        <w:bottom w:val="none" w:sz="0" w:space="0" w:color="auto"/>
        <w:right w:val="none" w:sz="0" w:space="0" w:color="auto"/>
      </w:divBdr>
      <w:divsChild>
        <w:div w:id="1610239751">
          <w:marLeft w:val="0"/>
          <w:marRight w:val="0"/>
          <w:marTop w:val="0"/>
          <w:marBottom w:val="0"/>
          <w:divBdr>
            <w:top w:val="none" w:sz="0" w:space="0" w:color="auto"/>
            <w:left w:val="none" w:sz="0" w:space="0" w:color="auto"/>
            <w:bottom w:val="none" w:sz="0" w:space="0" w:color="auto"/>
            <w:right w:val="none" w:sz="0" w:space="0" w:color="auto"/>
          </w:divBdr>
          <w:divsChild>
            <w:div w:id="198292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710678">
      <w:bodyDiv w:val="1"/>
      <w:marLeft w:val="0"/>
      <w:marRight w:val="0"/>
      <w:marTop w:val="0"/>
      <w:marBottom w:val="0"/>
      <w:divBdr>
        <w:top w:val="none" w:sz="0" w:space="0" w:color="auto"/>
        <w:left w:val="none" w:sz="0" w:space="0" w:color="auto"/>
        <w:bottom w:val="none" w:sz="0" w:space="0" w:color="auto"/>
        <w:right w:val="none" w:sz="0" w:space="0" w:color="auto"/>
      </w:divBdr>
      <w:divsChild>
        <w:div w:id="1083448741">
          <w:marLeft w:val="0"/>
          <w:marRight w:val="0"/>
          <w:marTop w:val="0"/>
          <w:marBottom w:val="0"/>
          <w:divBdr>
            <w:top w:val="none" w:sz="0" w:space="0" w:color="auto"/>
            <w:left w:val="none" w:sz="0" w:space="0" w:color="auto"/>
            <w:bottom w:val="none" w:sz="0" w:space="0" w:color="auto"/>
            <w:right w:val="none" w:sz="0" w:space="0" w:color="auto"/>
          </w:divBdr>
          <w:divsChild>
            <w:div w:id="1181043238">
              <w:marLeft w:val="0"/>
              <w:marRight w:val="0"/>
              <w:marTop w:val="0"/>
              <w:marBottom w:val="0"/>
              <w:divBdr>
                <w:top w:val="none" w:sz="0" w:space="0" w:color="auto"/>
                <w:left w:val="none" w:sz="0" w:space="0" w:color="auto"/>
                <w:bottom w:val="none" w:sz="0" w:space="0" w:color="auto"/>
                <w:right w:val="none" w:sz="0" w:space="0" w:color="auto"/>
              </w:divBdr>
              <w:divsChild>
                <w:div w:id="1238513718">
                  <w:marLeft w:val="0"/>
                  <w:marRight w:val="0"/>
                  <w:marTop w:val="0"/>
                  <w:marBottom w:val="0"/>
                  <w:divBdr>
                    <w:top w:val="none" w:sz="0" w:space="0" w:color="auto"/>
                    <w:left w:val="none" w:sz="0" w:space="0" w:color="auto"/>
                    <w:bottom w:val="none" w:sz="0" w:space="0" w:color="auto"/>
                    <w:right w:val="none" w:sz="0" w:space="0" w:color="auto"/>
                  </w:divBdr>
                </w:div>
                <w:div w:id="2097364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796909">
      <w:bodyDiv w:val="1"/>
      <w:marLeft w:val="0"/>
      <w:marRight w:val="0"/>
      <w:marTop w:val="0"/>
      <w:marBottom w:val="0"/>
      <w:divBdr>
        <w:top w:val="none" w:sz="0" w:space="0" w:color="auto"/>
        <w:left w:val="none" w:sz="0" w:space="0" w:color="auto"/>
        <w:bottom w:val="none" w:sz="0" w:space="0" w:color="auto"/>
        <w:right w:val="none" w:sz="0" w:space="0" w:color="auto"/>
      </w:divBdr>
      <w:divsChild>
        <w:div w:id="1884100689">
          <w:marLeft w:val="0"/>
          <w:marRight w:val="0"/>
          <w:marTop w:val="0"/>
          <w:marBottom w:val="0"/>
          <w:divBdr>
            <w:top w:val="none" w:sz="0" w:space="0" w:color="auto"/>
            <w:left w:val="none" w:sz="0" w:space="0" w:color="auto"/>
            <w:bottom w:val="none" w:sz="0" w:space="0" w:color="auto"/>
            <w:right w:val="none" w:sz="0" w:space="0" w:color="auto"/>
          </w:divBdr>
        </w:div>
      </w:divsChild>
    </w:div>
    <w:div w:id="1479420757">
      <w:bodyDiv w:val="1"/>
      <w:marLeft w:val="0"/>
      <w:marRight w:val="0"/>
      <w:marTop w:val="0"/>
      <w:marBottom w:val="0"/>
      <w:divBdr>
        <w:top w:val="none" w:sz="0" w:space="0" w:color="auto"/>
        <w:left w:val="none" w:sz="0" w:space="0" w:color="auto"/>
        <w:bottom w:val="none" w:sz="0" w:space="0" w:color="auto"/>
        <w:right w:val="none" w:sz="0" w:space="0" w:color="auto"/>
      </w:divBdr>
      <w:divsChild>
        <w:div w:id="1660889613">
          <w:marLeft w:val="0"/>
          <w:marRight w:val="0"/>
          <w:marTop w:val="0"/>
          <w:marBottom w:val="0"/>
          <w:divBdr>
            <w:top w:val="none" w:sz="0" w:space="0" w:color="auto"/>
            <w:left w:val="none" w:sz="0" w:space="0" w:color="auto"/>
            <w:bottom w:val="none" w:sz="0" w:space="0" w:color="auto"/>
            <w:right w:val="none" w:sz="0" w:space="0" w:color="auto"/>
          </w:divBdr>
          <w:divsChild>
            <w:div w:id="2096511993">
              <w:marLeft w:val="0"/>
              <w:marRight w:val="0"/>
              <w:marTop w:val="0"/>
              <w:marBottom w:val="0"/>
              <w:divBdr>
                <w:top w:val="none" w:sz="0" w:space="0" w:color="auto"/>
                <w:left w:val="none" w:sz="0" w:space="0" w:color="auto"/>
                <w:bottom w:val="none" w:sz="0" w:space="0" w:color="auto"/>
                <w:right w:val="none" w:sz="0" w:space="0" w:color="auto"/>
              </w:divBdr>
              <w:divsChild>
                <w:div w:id="782771682">
                  <w:marLeft w:val="0"/>
                  <w:marRight w:val="0"/>
                  <w:marTop w:val="0"/>
                  <w:marBottom w:val="0"/>
                  <w:divBdr>
                    <w:top w:val="none" w:sz="0" w:space="0" w:color="auto"/>
                    <w:left w:val="none" w:sz="0" w:space="0" w:color="auto"/>
                    <w:bottom w:val="none" w:sz="0" w:space="0" w:color="auto"/>
                    <w:right w:val="none" w:sz="0" w:space="0" w:color="auto"/>
                  </w:divBdr>
                </w:div>
                <w:div w:id="1658729515">
                  <w:marLeft w:val="0"/>
                  <w:marRight w:val="0"/>
                  <w:marTop w:val="0"/>
                  <w:marBottom w:val="0"/>
                  <w:divBdr>
                    <w:top w:val="none" w:sz="0" w:space="0" w:color="auto"/>
                    <w:left w:val="none" w:sz="0" w:space="0" w:color="auto"/>
                    <w:bottom w:val="none" w:sz="0" w:space="0" w:color="auto"/>
                    <w:right w:val="none" w:sz="0" w:space="0" w:color="auto"/>
                  </w:divBdr>
                </w:div>
                <w:div w:id="2108117235">
                  <w:marLeft w:val="0"/>
                  <w:marRight w:val="0"/>
                  <w:marTop w:val="0"/>
                  <w:marBottom w:val="0"/>
                  <w:divBdr>
                    <w:top w:val="none" w:sz="0" w:space="0" w:color="auto"/>
                    <w:left w:val="none" w:sz="0" w:space="0" w:color="auto"/>
                    <w:bottom w:val="none" w:sz="0" w:space="0" w:color="auto"/>
                    <w:right w:val="none" w:sz="0" w:space="0" w:color="auto"/>
                  </w:divBdr>
                </w:div>
                <w:div w:id="419377442">
                  <w:marLeft w:val="0"/>
                  <w:marRight w:val="0"/>
                  <w:marTop w:val="0"/>
                  <w:marBottom w:val="0"/>
                  <w:divBdr>
                    <w:top w:val="none" w:sz="0" w:space="0" w:color="auto"/>
                    <w:left w:val="none" w:sz="0" w:space="0" w:color="auto"/>
                    <w:bottom w:val="none" w:sz="0" w:space="0" w:color="auto"/>
                    <w:right w:val="none" w:sz="0" w:space="0" w:color="auto"/>
                  </w:divBdr>
                </w:div>
                <w:div w:id="2076077349">
                  <w:marLeft w:val="0"/>
                  <w:marRight w:val="0"/>
                  <w:marTop w:val="0"/>
                  <w:marBottom w:val="0"/>
                  <w:divBdr>
                    <w:top w:val="none" w:sz="0" w:space="0" w:color="auto"/>
                    <w:left w:val="none" w:sz="0" w:space="0" w:color="auto"/>
                    <w:bottom w:val="none" w:sz="0" w:space="0" w:color="auto"/>
                    <w:right w:val="none" w:sz="0" w:space="0" w:color="auto"/>
                  </w:divBdr>
                </w:div>
                <w:div w:id="1279143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203759">
      <w:bodyDiv w:val="1"/>
      <w:marLeft w:val="0"/>
      <w:marRight w:val="0"/>
      <w:marTop w:val="0"/>
      <w:marBottom w:val="0"/>
      <w:divBdr>
        <w:top w:val="none" w:sz="0" w:space="0" w:color="auto"/>
        <w:left w:val="none" w:sz="0" w:space="0" w:color="auto"/>
        <w:bottom w:val="none" w:sz="0" w:space="0" w:color="auto"/>
        <w:right w:val="none" w:sz="0" w:space="0" w:color="auto"/>
      </w:divBdr>
      <w:divsChild>
        <w:div w:id="1304778246">
          <w:marLeft w:val="0"/>
          <w:marRight w:val="0"/>
          <w:marTop w:val="0"/>
          <w:marBottom w:val="0"/>
          <w:divBdr>
            <w:top w:val="none" w:sz="0" w:space="0" w:color="auto"/>
            <w:left w:val="none" w:sz="0" w:space="0" w:color="auto"/>
            <w:bottom w:val="none" w:sz="0" w:space="0" w:color="auto"/>
            <w:right w:val="none" w:sz="0" w:space="0" w:color="auto"/>
          </w:divBdr>
        </w:div>
      </w:divsChild>
    </w:div>
    <w:div w:id="1509373095">
      <w:bodyDiv w:val="1"/>
      <w:marLeft w:val="0"/>
      <w:marRight w:val="0"/>
      <w:marTop w:val="0"/>
      <w:marBottom w:val="0"/>
      <w:divBdr>
        <w:top w:val="none" w:sz="0" w:space="0" w:color="auto"/>
        <w:left w:val="none" w:sz="0" w:space="0" w:color="auto"/>
        <w:bottom w:val="none" w:sz="0" w:space="0" w:color="auto"/>
        <w:right w:val="none" w:sz="0" w:space="0" w:color="auto"/>
      </w:divBdr>
      <w:divsChild>
        <w:div w:id="1127163689">
          <w:marLeft w:val="0"/>
          <w:marRight w:val="0"/>
          <w:marTop w:val="0"/>
          <w:marBottom w:val="0"/>
          <w:divBdr>
            <w:top w:val="none" w:sz="0" w:space="0" w:color="auto"/>
            <w:left w:val="none" w:sz="0" w:space="0" w:color="auto"/>
            <w:bottom w:val="none" w:sz="0" w:space="0" w:color="auto"/>
            <w:right w:val="none" w:sz="0" w:space="0" w:color="auto"/>
          </w:divBdr>
          <w:divsChild>
            <w:div w:id="1444036290">
              <w:marLeft w:val="0"/>
              <w:marRight w:val="0"/>
              <w:marTop w:val="0"/>
              <w:marBottom w:val="0"/>
              <w:divBdr>
                <w:top w:val="none" w:sz="0" w:space="0" w:color="auto"/>
                <w:left w:val="none" w:sz="0" w:space="0" w:color="auto"/>
                <w:bottom w:val="none" w:sz="0" w:space="0" w:color="auto"/>
                <w:right w:val="none" w:sz="0" w:space="0" w:color="auto"/>
              </w:divBdr>
              <w:divsChild>
                <w:div w:id="2052222142">
                  <w:marLeft w:val="0"/>
                  <w:marRight w:val="0"/>
                  <w:marTop w:val="0"/>
                  <w:marBottom w:val="0"/>
                  <w:divBdr>
                    <w:top w:val="none" w:sz="0" w:space="0" w:color="auto"/>
                    <w:left w:val="none" w:sz="0" w:space="0" w:color="auto"/>
                    <w:bottom w:val="none" w:sz="0" w:space="0" w:color="auto"/>
                    <w:right w:val="none" w:sz="0" w:space="0" w:color="auto"/>
                  </w:divBdr>
                  <w:divsChild>
                    <w:div w:id="1214463384">
                      <w:marLeft w:val="0"/>
                      <w:marRight w:val="0"/>
                      <w:marTop w:val="0"/>
                      <w:marBottom w:val="0"/>
                      <w:divBdr>
                        <w:top w:val="none" w:sz="0" w:space="0" w:color="auto"/>
                        <w:left w:val="none" w:sz="0" w:space="0" w:color="auto"/>
                        <w:bottom w:val="none" w:sz="0" w:space="0" w:color="auto"/>
                        <w:right w:val="none" w:sz="0" w:space="0" w:color="auto"/>
                      </w:divBdr>
                      <w:divsChild>
                        <w:div w:id="822548090">
                          <w:marLeft w:val="0"/>
                          <w:marRight w:val="0"/>
                          <w:marTop w:val="0"/>
                          <w:marBottom w:val="0"/>
                          <w:divBdr>
                            <w:top w:val="none" w:sz="0" w:space="0" w:color="auto"/>
                            <w:left w:val="none" w:sz="0" w:space="0" w:color="auto"/>
                            <w:bottom w:val="none" w:sz="0" w:space="0" w:color="auto"/>
                            <w:right w:val="none" w:sz="0" w:space="0" w:color="auto"/>
                          </w:divBdr>
                          <w:divsChild>
                            <w:div w:id="208440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7573979">
      <w:bodyDiv w:val="1"/>
      <w:marLeft w:val="0"/>
      <w:marRight w:val="0"/>
      <w:marTop w:val="0"/>
      <w:marBottom w:val="0"/>
      <w:divBdr>
        <w:top w:val="none" w:sz="0" w:space="0" w:color="auto"/>
        <w:left w:val="none" w:sz="0" w:space="0" w:color="auto"/>
        <w:bottom w:val="none" w:sz="0" w:space="0" w:color="auto"/>
        <w:right w:val="none" w:sz="0" w:space="0" w:color="auto"/>
      </w:divBdr>
      <w:divsChild>
        <w:div w:id="1289698691">
          <w:marLeft w:val="0"/>
          <w:marRight w:val="0"/>
          <w:marTop w:val="0"/>
          <w:marBottom w:val="0"/>
          <w:divBdr>
            <w:top w:val="none" w:sz="0" w:space="0" w:color="auto"/>
            <w:left w:val="none" w:sz="0" w:space="0" w:color="auto"/>
            <w:bottom w:val="none" w:sz="0" w:space="0" w:color="auto"/>
            <w:right w:val="none" w:sz="0" w:space="0" w:color="auto"/>
          </w:divBdr>
          <w:divsChild>
            <w:div w:id="45478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743591">
      <w:bodyDiv w:val="1"/>
      <w:marLeft w:val="0"/>
      <w:marRight w:val="0"/>
      <w:marTop w:val="0"/>
      <w:marBottom w:val="0"/>
      <w:divBdr>
        <w:top w:val="none" w:sz="0" w:space="0" w:color="auto"/>
        <w:left w:val="none" w:sz="0" w:space="0" w:color="auto"/>
        <w:bottom w:val="none" w:sz="0" w:space="0" w:color="auto"/>
        <w:right w:val="none" w:sz="0" w:space="0" w:color="auto"/>
      </w:divBdr>
      <w:divsChild>
        <w:div w:id="584147700">
          <w:marLeft w:val="0"/>
          <w:marRight w:val="0"/>
          <w:marTop w:val="0"/>
          <w:marBottom w:val="0"/>
          <w:divBdr>
            <w:top w:val="none" w:sz="0" w:space="0" w:color="auto"/>
            <w:left w:val="none" w:sz="0" w:space="0" w:color="auto"/>
            <w:bottom w:val="none" w:sz="0" w:space="0" w:color="auto"/>
            <w:right w:val="none" w:sz="0" w:space="0" w:color="auto"/>
          </w:divBdr>
          <w:divsChild>
            <w:div w:id="507865039">
              <w:marLeft w:val="0"/>
              <w:marRight w:val="0"/>
              <w:marTop w:val="0"/>
              <w:marBottom w:val="0"/>
              <w:divBdr>
                <w:top w:val="none" w:sz="0" w:space="0" w:color="auto"/>
                <w:left w:val="none" w:sz="0" w:space="0" w:color="auto"/>
                <w:bottom w:val="none" w:sz="0" w:space="0" w:color="auto"/>
                <w:right w:val="none" w:sz="0" w:space="0" w:color="auto"/>
              </w:divBdr>
              <w:divsChild>
                <w:div w:id="1192765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201915">
      <w:bodyDiv w:val="1"/>
      <w:marLeft w:val="0"/>
      <w:marRight w:val="0"/>
      <w:marTop w:val="0"/>
      <w:marBottom w:val="0"/>
      <w:divBdr>
        <w:top w:val="none" w:sz="0" w:space="0" w:color="auto"/>
        <w:left w:val="none" w:sz="0" w:space="0" w:color="auto"/>
        <w:bottom w:val="none" w:sz="0" w:space="0" w:color="auto"/>
        <w:right w:val="none" w:sz="0" w:space="0" w:color="auto"/>
      </w:divBdr>
      <w:divsChild>
        <w:div w:id="562185133">
          <w:marLeft w:val="0"/>
          <w:marRight w:val="0"/>
          <w:marTop w:val="0"/>
          <w:marBottom w:val="0"/>
          <w:divBdr>
            <w:top w:val="none" w:sz="0" w:space="0" w:color="auto"/>
            <w:left w:val="none" w:sz="0" w:space="0" w:color="auto"/>
            <w:bottom w:val="none" w:sz="0" w:space="0" w:color="auto"/>
            <w:right w:val="none" w:sz="0" w:space="0" w:color="auto"/>
          </w:divBdr>
          <w:divsChild>
            <w:div w:id="21332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987421">
      <w:bodyDiv w:val="1"/>
      <w:marLeft w:val="0"/>
      <w:marRight w:val="0"/>
      <w:marTop w:val="0"/>
      <w:marBottom w:val="0"/>
      <w:divBdr>
        <w:top w:val="none" w:sz="0" w:space="0" w:color="auto"/>
        <w:left w:val="none" w:sz="0" w:space="0" w:color="auto"/>
        <w:bottom w:val="none" w:sz="0" w:space="0" w:color="auto"/>
        <w:right w:val="none" w:sz="0" w:space="0" w:color="auto"/>
      </w:divBdr>
      <w:divsChild>
        <w:div w:id="380908390">
          <w:marLeft w:val="0"/>
          <w:marRight w:val="0"/>
          <w:marTop w:val="0"/>
          <w:marBottom w:val="0"/>
          <w:divBdr>
            <w:top w:val="none" w:sz="0" w:space="0" w:color="auto"/>
            <w:left w:val="none" w:sz="0" w:space="0" w:color="auto"/>
            <w:bottom w:val="none" w:sz="0" w:space="0" w:color="auto"/>
            <w:right w:val="none" w:sz="0" w:space="0" w:color="auto"/>
          </w:divBdr>
        </w:div>
      </w:divsChild>
    </w:div>
    <w:div w:id="1537697285">
      <w:bodyDiv w:val="1"/>
      <w:marLeft w:val="0"/>
      <w:marRight w:val="0"/>
      <w:marTop w:val="0"/>
      <w:marBottom w:val="0"/>
      <w:divBdr>
        <w:top w:val="none" w:sz="0" w:space="0" w:color="auto"/>
        <w:left w:val="none" w:sz="0" w:space="0" w:color="auto"/>
        <w:bottom w:val="none" w:sz="0" w:space="0" w:color="auto"/>
        <w:right w:val="none" w:sz="0" w:space="0" w:color="auto"/>
      </w:divBdr>
      <w:divsChild>
        <w:div w:id="155803677">
          <w:marLeft w:val="0"/>
          <w:marRight w:val="0"/>
          <w:marTop w:val="0"/>
          <w:marBottom w:val="0"/>
          <w:divBdr>
            <w:top w:val="none" w:sz="0" w:space="0" w:color="auto"/>
            <w:left w:val="none" w:sz="0" w:space="0" w:color="auto"/>
            <w:bottom w:val="none" w:sz="0" w:space="0" w:color="auto"/>
            <w:right w:val="none" w:sz="0" w:space="0" w:color="auto"/>
          </w:divBdr>
          <w:divsChild>
            <w:div w:id="1490636654">
              <w:marLeft w:val="0"/>
              <w:marRight w:val="0"/>
              <w:marTop w:val="0"/>
              <w:marBottom w:val="0"/>
              <w:divBdr>
                <w:top w:val="none" w:sz="0" w:space="0" w:color="auto"/>
                <w:left w:val="none" w:sz="0" w:space="0" w:color="auto"/>
                <w:bottom w:val="none" w:sz="0" w:space="0" w:color="auto"/>
                <w:right w:val="none" w:sz="0" w:space="0" w:color="auto"/>
              </w:divBdr>
            </w:div>
            <w:div w:id="1497577886">
              <w:marLeft w:val="0"/>
              <w:marRight w:val="0"/>
              <w:marTop w:val="0"/>
              <w:marBottom w:val="0"/>
              <w:divBdr>
                <w:top w:val="none" w:sz="0" w:space="0" w:color="auto"/>
                <w:left w:val="none" w:sz="0" w:space="0" w:color="auto"/>
                <w:bottom w:val="none" w:sz="0" w:space="0" w:color="auto"/>
                <w:right w:val="none" w:sz="0" w:space="0" w:color="auto"/>
              </w:divBdr>
            </w:div>
            <w:div w:id="2093357142">
              <w:marLeft w:val="0"/>
              <w:marRight w:val="0"/>
              <w:marTop w:val="0"/>
              <w:marBottom w:val="0"/>
              <w:divBdr>
                <w:top w:val="none" w:sz="0" w:space="0" w:color="auto"/>
                <w:left w:val="none" w:sz="0" w:space="0" w:color="auto"/>
                <w:bottom w:val="none" w:sz="0" w:space="0" w:color="auto"/>
                <w:right w:val="none" w:sz="0" w:space="0" w:color="auto"/>
              </w:divBdr>
            </w:div>
            <w:div w:id="485974285">
              <w:marLeft w:val="0"/>
              <w:marRight w:val="0"/>
              <w:marTop w:val="0"/>
              <w:marBottom w:val="0"/>
              <w:divBdr>
                <w:top w:val="none" w:sz="0" w:space="0" w:color="auto"/>
                <w:left w:val="none" w:sz="0" w:space="0" w:color="auto"/>
                <w:bottom w:val="none" w:sz="0" w:space="0" w:color="auto"/>
                <w:right w:val="none" w:sz="0" w:space="0" w:color="auto"/>
              </w:divBdr>
            </w:div>
            <w:div w:id="1231622629">
              <w:marLeft w:val="0"/>
              <w:marRight w:val="0"/>
              <w:marTop w:val="0"/>
              <w:marBottom w:val="0"/>
              <w:divBdr>
                <w:top w:val="none" w:sz="0" w:space="0" w:color="auto"/>
                <w:left w:val="none" w:sz="0" w:space="0" w:color="auto"/>
                <w:bottom w:val="none" w:sz="0" w:space="0" w:color="auto"/>
                <w:right w:val="none" w:sz="0" w:space="0" w:color="auto"/>
              </w:divBdr>
            </w:div>
            <w:div w:id="2132824770">
              <w:marLeft w:val="0"/>
              <w:marRight w:val="0"/>
              <w:marTop w:val="0"/>
              <w:marBottom w:val="0"/>
              <w:divBdr>
                <w:top w:val="none" w:sz="0" w:space="0" w:color="auto"/>
                <w:left w:val="none" w:sz="0" w:space="0" w:color="auto"/>
                <w:bottom w:val="none" w:sz="0" w:space="0" w:color="auto"/>
                <w:right w:val="none" w:sz="0" w:space="0" w:color="auto"/>
              </w:divBdr>
            </w:div>
            <w:div w:id="1895580609">
              <w:marLeft w:val="0"/>
              <w:marRight w:val="0"/>
              <w:marTop w:val="0"/>
              <w:marBottom w:val="0"/>
              <w:divBdr>
                <w:top w:val="none" w:sz="0" w:space="0" w:color="auto"/>
                <w:left w:val="none" w:sz="0" w:space="0" w:color="auto"/>
                <w:bottom w:val="none" w:sz="0" w:space="0" w:color="auto"/>
                <w:right w:val="none" w:sz="0" w:space="0" w:color="auto"/>
              </w:divBdr>
            </w:div>
            <w:div w:id="1910188506">
              <w:marLeft w:val="0"/>
              <w:marRight w:val="0"/>
              <w:marTop w:val="0"/>
              <w:marBottom w:val="0"/>
              <w:divBdr>
                <w:top w:val="none" w:sz="0" w:space="0" w:color="auto"/>
                <w:left w:val="none" w:sz="0" w:space="0" w:color="auto"/>
                <w:bottom w:val="none" w:sz="0" w:space="0" w:color="auto"/>
                <w:right w:val="none" w:sz="0" w:space="0" w:color="auto"/>
              </w:divBdr>
            </w:div>
            <w:div w:id="532499476">
              <w:marLeft w:val="0"/>
              <w:marRight w:val="0"/>
              <w:marTop w:val="0"/>
              <w:marBottom w:val="0"/>
              <w:divBdr>
                <w:top w:val="none" w:sz="0" w:space="0" w:color="auto"/>
                <w:left w:val="none" w:sz="0" w:space="0" w:color="auto"/>
                <w:bottom w:val="none" w:sz="0" w:space="0" w:color="auto"/>
                <w:right w:val="none" w:sz="0" w:space="0" w:color="auto"/>
              </w:divBdr>
            </w:div>
            <w:div w:id="85577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070004">
      <w:bodyDiv w:val="1"/>
      <w:marLeft w:val="0"/>
      <w:marRight w:val="0"/>
      <w:marTop w:val="0"/>
      <w:marBottom w:val="0"/>
      <w:divBdr>
        <w:top w:val="none" w:sz="0" w:space="0" w:color="auto"/>
        <w:left w:val="none" w:sz="0" w:space="0" w:color="auto"/>
        <w:bottom w:val="none" w:sz="0" w:space="0" w:color="auto"/>
        <w:right w:val="none" w:sz="0" w:space="0" w:color="auto"/>
      </w:divBdr>
      <w:divsChild>
        <w:div w:id="689647205">
          <w:marLeft w:val="0"/>
          <w:marRight w:val="0"/>
          <w:marTop w:val="0"/>
          <w:marBottom w:val="0"/>
          <w:divBdr>
            <w:top w:val="none" w:sz="0" w:space="0" w:color="auto"/>
            <w:left w:val="none" w:sz="0" w:space="0" w:color="auto"/>
            <w:bottom w:val="none" w:sz="0" w:space="0" w:color="auto"/>
            <w:right w:val="none" w:sz="0" w:space="0" w:color="auto"/>
          </w:divBdr>
          <w:divsChild>
            <w:div w:id="645205881">
              <w:marLeft w:val="0"/>
              <w:marRight w:val="0"/>
              <w:marTop w:val="0"/>
              <w:marBottom w:val="0"/>
              <w:divBdr>
                <w:top w:val="none" w:sz="0" w:space="0" w:color="auto"/>
                <w:left w:val="none" w:sz="0" w:space="0" w:color="auto"/>
                <w:bottom w:val="none" w:sz="0" w:space="0" w:color="auto"/>
                <w:right w:val="none" w:sz="0" w:space="0" w:color="auto"/>
              </w:divBdr>
              <w:divsChild>
                <w:div w:id="100996269">
                  <w:marLeft w:val="0"/>
                  <w:marRight w:val="0"/>
                  <w:marTop w:val="0"/>
                  <w:marBottom w:val="0"/>
                  <w:divBdr>
                    <w:top w:val="none" w:sz="0" w:space="0" w:color="auto"/>
                    <w:left w:val="none" w:sz="0" w:space="0" w:color="auto"/>
                    <w:bottom w:val="none" w:sz="0" w:space="0" w:color="auto"/>
                    <w:right w:val="none" w:sz="0" w:space="0" w:color="auto"/>
                  </w:divBdr>
                </w:div>
                <w:div w:id="1089617287">
                  <w:marLeft w:val="0"/>
                  <w:marRight w:val="0"/>
                  <w:marTop w:val="0"/>
                  <w:marBottom w:val="0"/>
                  <w:divBdr>
                    <w:top w:val="none" w:sz="0" w:space="0" w:color="auto"/>
                    <w:left w:val="none" w:sz="0" w:space="0" w:color="auto"/>
                    <w:bottom w:val="none" w:sz="0" w:space="0" w:color="auto"/>
                    <w:right w:val="none" w:sz="0" w:space="0" w:color="auto"/>
                  </w:divBdr>
                </w:div>
                <w:div w:id="260650220">
                  <w:marLeft w:val="0"/>
                  <w:marRight w:val="0"/>
                  <w:marTop w:val="0"/>
                  <w:marBottom w:val="0"/>
                  <w:divBdr>
                    <w:top w:val="none" w:sz="0" w:space="0" w:color="auto"/>
                    <w:left w:val="none" w:sz="0" w:space="0" w:color="auto"/>
                    <w:bottom w:val="none" w:sz="0" w:space="0" w:color="auto"/>
                    <w:right w:val="none" w:sz="0" w:space="0" w:color="auto"/>
                  </w:divBdr>
                </w:div>
                <w:div w:id="1395280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039415">
      <w:bodyDiv w:val="1"/>
      <w:marLeft w:val="0"/>
      <w:marRight w:val="0"/>
      <w:marTop w:val="0"/>
      <w:marBottom w:val="0"/>
      <w:divBdr>
        <w:top w:val="none" w:sz="0" w:space="0" w:color="auto"/>
        <w:left w:val="none" w:sz="0" w:space="0" w:color="auto"/>
        <w:bottom w:val="none" w:sz="0" w:space="0" w:color="auto"/>
        <w:right w:val="none" w:sz="0" w:space="0" w:color="auto"/>
      </w:divBdr>
    </w:div>
    <w:div w:id="1555701114">
      <w:bodyDiv w:val="1"/>
      <w:marLeft w:val="0"/>
      <w:marRight w:val="0"/>
      <w:marTop w:val="0"/>
      <w:marBottom w:val="0"/>
      <w:divBdr>
        <w:top w:val="none" w:sz="0" w:space="0" w:color="auto"/>
        <w:left w:val="none" w:sz="0" w:space="0" w:color="auto"/>
        <w:bottom w:val="none" w:sz="0" w:space="0" w:color="auto"/>
        <w:right w:val="none" w:sz="0" w:space="0" w:color="auto"/>
      </w:divBdr>
      <w:divsChild>
        <w:div w:id="1746562371">
          <w:marLeft w:val="0"/>
          <w:marRight w:val="0"/>
          <w:marTop w:val="0"/>
          <w:marBottom w:val="0"/>
          <w:divBdr>
            <w:top w:val="none" w:sz="0" w:space="0" w:color="auto"/>
            <w:left w:val="none" w:sz="0" w:space="0" w:color="auto"/>
            <w:bottom w:val="none" w:sz="0" w:space="0" w:color="auto"/>
            <w:right w:val="none" w:sz="0" w:space="0" w:color="auto"/>
          </w:divBdr>
          <w:divsChild>
            <w:div w:id="1724596625">
              <w:marLeft w:val="0"/>
              <w:marRight w:val="0"/>
              <w:marTop w:val="0"/>
              <w:marBottom w:val="0"/>
              <w:divBdr>
                <w:top w:val="none" w:sz="0" w:space="0" w:color="auto"/>
                <w:left w:val="none" w:sz="0" w:space="0" w:color="auto"/>
                <w:bottom w:val="none" w:sz="0" w:space="0" w:color="auto"/>
                <w:right w:val="none" w:sz="0" w:space="0" w:color="auto"/>
              </w:divBdr>
              <w:divsChild>
                <w:div w:id="1167792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450724">
      <w:bodyDiv w:val="1"/>
      <w:marLeft w:val="0"/>
      <w:marRight w:val="0"/>
      <w:marTop w:val="0"/>
      <w:marBottom w:val="0"/>
      <w:divBdr>
        <w:top w:val="none" w:sz="0" w:space="0" w:color="auto"/>
        <w:left w:val="none" w:sz="0" w:space="0" w:color="auto"/>
        <w:bottom w:val="none" w:sz="0" w:space="0" w:color="auto"/>
        <w:right w:val="none" w:sz="0" w:space="0" w:color="auto"/>
      </w:divBdr>
      <w:divsChild>
        <w:div w:id="536704265">
          <w:marLeft w:val="0"/>
          <w:marRight w:val="0"/>
          <w:marTop w:val="0"/>
          <w:marBottom w:val="0"/>
          <w:divBdr>
            <w:top w:val="none" w:sz="0" w:space="0" w:color="auto"/>
            <w:left w:val="none" w:sz="0" w:space="0" w:color="auto"/>
            <w:bottom w:val="none" w:sz="0" w:space="0" w:color="auto"/>
            <w:right w:val="none" w:sz="0" w:space="0" w:color="auto"/>
          </w:divBdr>
        </w:div>
        <w:div w:id="357707178">
          <w:marLeft w:val="0"/>
          <w:marRight w:val="0"/>
          <w:marTop w:val="0"/>
          <w:marBottom w:val="0"/>
          <w:divBdr>
            <w:top w:val="none" w:sz="0" w:space="0" w:color="auto"/>
            <w:left w:val="none" w:sz="0" w:space="0" w:color="auto"/>
            <w:bottom w:val="none" w:sz="0" w:space="0" w:color="auto"/>
            <w:right w:val="none" w:sz="0" w:space="0" w:color="auto"/>
          </w:divBdr>
        </w:div>
        <w:div w:id="1660618027">
          <w:marLeft w:val="0"/>
          <w:marRight w:val="0"/>
          <w:marTop w:val="0"/>
          <w:marBottom w:val="0"/>
          <w:divBdr>
            <w:top w:val="none" w:sz="0" w:space="0" w:color="auto"/>
            <w:left w:val="none" w:sz="0" w:space="0" w:color="auto"/>
            <w:bottom w:val="none" w:sz="0" w:space="0" w:color="auto"/>
            <w:right w:val="none" w:sz="0" w:space="0" w:color="auto"/>
          </w:divBdr>
        </w:div>
        <w:div w:id="1027952041">
          <w:marLeft w:val="0"/>
          <w:marRight w:val="0"/>
          <w:marTop w:val="0"/>
          <w:marBottom w:val="0"/>
          <w:divBdr>
            <w:top w:val="none" w:sz="0" w:space="0" w:color="auto"/>
            <w:left w:val="none" w:sz="0" w:space="0" w:color="auto"/>
            <w:bottom w:val="none" w:sz="0" w:space="0" w:color="auto"/>
            <w:right w:val="none" w:sz="0" w:space="0" w:color="auto"/>
          </w:divBdr>
        </w:div>
        <w:div w:id="2118401823">
          <w:marLeft w:val="0"/>
          <w:marRight w:val="0"/>
          <w:marTop w:val="0"/>
          <w:marBottom w:val="0"/>
          <w:divBdr>
            <w:top w:val="none" w:sz="0" w:space="0" w:color="auto"/>
            <w:left w:val="none" w:sz="0" w:space="0" w:color="auto"/>
            <w:bottom w:val="none" w:sz="0" w:space="0" w:color="auto"/>
            <w:right w:val="none" w:sz="0" w:space="0" w:color="auto"/>
          </w:divBdr>
        </w:div>
        <w:div w:id="709646148">
          <w:marLeft w:val="0"/>
          <w:marRight w:val="0"/>
          <w:marTop w:val="0"/>
          <w:marBottom w:val="0"/>
          <w:divBdr>
            <w:top w:val="none" w:sz="0" w:space="0" w:color="auto"/>
            <w:left w:val="none" w:sz="0" w:space="0" w:color="auto"/>
            <w:bottom w:val="none" w:sz="0" w:space="0" w:color="auto"/>
            <w:right w:val="none" w:sz="0" w:space="0" w:color="auto"/>
          </w:divBdr>
        </w:div>
        <w:div w:id="1734309711">
          <w:marLeft w:val="0"/>
          <w:marRight w:val="0"/>
          <w:marTop w:val="0"/>
          <w:marBottom w:val="0"/>
          <w:divBdr>
            <w:top w:val="none" w:sz="0" w:space="0" w:color="auto"/>
            <w:left w:val="none" w:sz="0" w:space="0" w:color="auto"/>
            <w:bottom w:val="none" w:sz="0" w:space="0" w:color="auto"/>
            <w:right w:val="none" w:sz="0" w:space="0" w:color="auto"/>
          </w:divBdr>
        </w:div>
        <w:div w:id="1254317344">
          <w:marLeft w:val="0"/>
          <w:marRight w:val="0"/>
          <w:marTop w:val="0"/>
          <w:marBottom w:val="0"/>
          <w:divBdr>
            <w:top w:val="none" w:sz="0" w:space="0" w:color="auto"/>
            <w:left w:val="none" w:sz="0" w:space="0" w:color="auto"/>
            <w:bottom w:val="none" w:sz="0" w:space="0" w:color="auto"/>
            <w:right w:val="none" w:sz="0" w:space="0" w:color="auto"/>
          </w:divBdr>
        </w:div>
        <w:div w:id="816535577">
          <w:marLeft w:val="0"/>
          <w:marRight w:val="0"/>
          <w:marTop w:val="0"/>
          <w:marBottom w:val="0"/>
          <w:divBdr>
            <w:top w:val="none" w:sz="0" w:space="0" w:color="auto"/>
            <w:left w:val="none" w:sz="0" w:space="0" w:color="auto"/>
            <w:bottom w:val="none" w:sz="0" w:space="0" w:color="auto"/>
            <w:right w:val="none" w:sz="0" w:space="0" w:color="auto"/>
          </w:divBdr>
        </w:div>
        <w:div w:id="1579830163">
          <w:marLeft w:val="0"/>
          <w:marRight w:val="0"/>
          <w:marTop w:val="0"/>
          <w:marBottom w:val="0"/>
          <w:divBdr>
            <w:top w:val="none" w:sz="0" w:space="0" w:color="auto"/>
            <w:left w:val="none" w:sz="0" w:space="0" w:color="auto"/>
            <w:bottom w:val="none" w:sz="0" w:space="0" w:color="auto"/>
            <w:right w:val="none" w:sz="0" w:space="0" w:color="auto"/>
          </w:divBdr>
        </w:div>
        <w:div w:id="2005547481">
          <w:marLeft w:val="0"/>
          <w:marRight w:val="0"/>
          <w:marTop w:val="0"/>
          <w:marBottom w:val="0"/>
          <w:divBdr>
            <w:top w:val="none" w:sz="0" w:space="0" w:color="auto"/>
            <w:left w:val="none" w:sz="0" w:space="0" w:color="auto"/>
            <w:bottom w:val="none" w:sz="0" w:space="0" w:color="auto"/>
            <w:right w:val="none" w:sz="0" w:space="0" w:color="auto"/>
          </w:divBdr>
        </w:div>
        <w:div w:id="1453598844">
          <w:marLeft w:val="0"/>
          <w:marRight w:val="0"/>
          <w:marTop w:val="0"/>
          <w:marBottom w:val="0"/>
          <w:divBdr>
            <w:top w:val="none" w:sz="0" w:space="0" w:color="auto"/>
            <w:left w:val="none" w:sz="0" w:space="0" w:color="auto"/>
            <w:bottom w:val="none" w:sz="0" w:space="0" w:color="auto"/>
            <w:right w:val="none" w:sz="0" w:space="0" w:color="auto"/>
          </w:divBdr>
        </w:div>
        <w:div w:id="601380310">
          <w:marLeft w:val="0"/>
          <w:marRight w:val="0"/>
          <w:marTop w:val="0"/>
          <w:marBottom w:val="0"/>
          <w:divBdr>
            <w:top w:val="none" w:sz="0" w:space="0" w:color="auto"/>
            <w:left w:val="none" w:sz="0" w:space="0" w:color="auto"/>
            <w:bottom w:val="none" w:sz="0" w:space="0" w:color="auto"/>
            <w:right w:val="none" w:sz="0" w:space="0" w:color="auto"/>
          </w:divBdr>
        </w:div>
        <w:div w:id="372772280">
          <w:marLeft w:val="0"/>
          <w:marRight w:val="0"/>
          <w:marTop w:val="0"/>
          <w:marBottom w:val="0"/>
          <w:divBdr>
            <w:top w:val="none" w:sz="0" w:space="0" w:color="auto"/>
            <w:left w:val="none" w:sz="0" w:space="0" w:color="auto"/>
            <w:bottom w:val="none" w:sz="0" w:space="0" w:color="auto"/>
            <w:right w:val="none" w:sz="0" w:space="0" w:color="auto"/>
          </w:divBdr>
        </w:div>
        <w:div w:id="1505172399">
          <w:marLeft w:val="0"/>
          <w:marRight w:val="0"/>
          <w:marTop w:val="0"/>
          <w:marBottom w:val="0"/>
          <w:divBdr>
            <w:top w:val="none" w:sz="0" w:space="0" w:color="auto"/>
            <w:left w:val="none" w:sz="0" w:space="0" w:color="auto"/>
            <w:bottom w:val="none" w:sz="0" w:space="0" w:color="auto"/>
            <w:right w:val="none" w:sz="0" w:space="0" w:color="auto"/>
          </w:divBdr>
        </w:div>
        <w:div w:id="455953639">
          <w:marLeft w:val="0"/>
          <w:marRight w:val="0"/>
          <w:marTop w:val="0"/>
          <w:marBottom w:val="0"/>
          <w:divBdr>
            <w:top w:val="none" w:sz="0" w:space="0" w:color="auto"/>
            <w:left w:val="none" w:sz="0" w:space="0" w:color="auto"/>
            <w:bottom w:val="none" w:sz="0" w:space="0" w:color="auto"/>
            <w:right w:val="none" w:sz="0" w:space="0" w:color="auto"/>
          </w:divBdr>
        </w:div>
        <w:div w:id="1778403286">
          <w:marLeft w:val="0"/>
          <w:marRight w:val="0"/>
          <w:marTop w:val="0"/>
          <w:marBottom w:val="0"/>
          <w:divBdr>
            <w:top w:val="none" w:sz="0" w:space="0" w:color="auto"/>
            <w:left w:val="none" w:sz="0" w:space="0" w:color="auto"/>
            <w:bottom w:val="none" w:sz="0" w:space="0" w:color="auto"/>
            <w:right w:val="none" w:sz="0" w:space="0" w:color="auto"/>
          </w:divBdr>
        </w:div>
        <w:div w:id="1964116331">
          <w:marLeft w:val="0"/>
          <w:marRight w:val="0"/>
          <w:marTop w:val="0"/>
          <w:marBottom w:val="0"/>
          <w:divBdr>
            <w:top w:val="none" w:sz="0" w:space="0" w:color="auto"/>
            <w:left w:val="none" w:sz="0" w:space="0" w:color="auto"/>
            <w:bottom w:val="none" w:sz="0" w:space="0" w:color="auto"/>
            <w:right w:val="none" w:sz="0" w:space="0" w:color="auto"/>
          </w:divBdr>
        </w:div>
        <w:div w:id="1589652345">
          <w:marLeft w:val="0"/>
          <w:marRight w:val="0"/>
          <w:marTop w:val="0"/>
          <w:marBottom w:val="0"/>
          <w:divBdr>
            <w:top w:val="none" w:sz="0" w:space="0" w:color="auto"/>
            <w:left w:val="none" w:sz="0" w:space="0" w:color="auto"/>
            <w:bottom w:val="none" w:sz="0" w:space="0" w:color="auto"/>
            <w:right w:val="none" w:sz="0" w:space="0" w:color="auto"/>
          </w:divBdr>
        </w:div>
        <w:div w:id="1514492179">
          <w:marLeft w:val="0"/>
          <w:marRight w:val="0"/>
          <w:marTop w:val="0"/>
          <w:marBottom w:val="0"/>
          <w:divBdr>
            <w:top w:val="none" w:sz="0" w:space="0" w:color="auto"/>
            <w:left w:val="none" w:sz="0" w:space="0" w:color="auto"/>
            <w:bottom w:val="none" w:sz="0" w:space="0" w:color="auto"/>
            <w:right w:val="none" w:sz="0" w:space="0" w:color="auto"/>
          </w:divBdr>
        </w:div>
      </w:divsChild>
    </w:div>
    <w:div w:id="1580749391">
      <w:bodyDiv w:val="1"/>
      <w:marLeft w:val="0"/>
      <w:marRight w:val="0"/>
      <w:marTop w:val="0"/>
      <w:marBottom w:val="0"/>
      <w:divBdr>
        <w:top w:val="none" w:sz="0" w:space="0" w:color="auto"/>
        <w:left w:val="none" w:sz="0" w:space="0" w:color="auto"/>
        <w:bottom w:val="none" w:sz="0" w:space="0" w:color="auto"/>
        <w:right w:val="none" w:sz="0" w:space="0" w:color="auto"/>
      </w:divBdr>
      <w:divsChild>
        <w:div w:id="1384712522">
          <w:marLeft w:val="0"/>
          <w:marRight w:val="0"/>
          <w:marTop w:val="0"/>
          <w:marBottom w:val="0"/>
          <w:divBdr>
            <w:top w:val="none" w:sz="0" w:space="0" w:color="auto"/>
            <w:left w:val="none" w:sz="0" w:space="0" w:color="auto"/>
            <w:bottom w:val="none" w:sz="0" w:space="0" w:color="auto"/>
            <w:right w:val="none" w:sz="0" w:space="0" w:color="auto"/>
          </w:divBdr>
          <w:divsChild>
            <w:div w:id="1525946732">
              <w:marLeft w:val="0"/>
              <w:marRight w:val="0"/>
              <w:marTop w:val="0"/>
              <w:marBottom w:val="0"/>
              <w:divBdr>
                <w:top w:val="none" w:sz="0" w:space="0" w:color="auto"/>
                <w:left w:val="none" w:sz="0" w:space="0" w:color="auto"/>
                <w:bottom w:val="none" w:sz="0" w:space="0" w:color="auto"/>
                <w:right w:val="none" w:sz="0" w:space="0" w:color="auto"/>
              </w:divBdr>
              <w:divsChild>
                <w:div w:id="328169396">
                  <w:marLeft w:val="0"/>
                  <w:marRight w:val="0"/>
                  <w:marTop w:val="0"/>
                  <w:marBottom w:val="0"/>
                  <w:divBdr>
                    <w:top w:val="none" w:sz="0" w:space="0" w:color="auto"/>
                    <w:left w:val="none" w:sz="0" w:space="0" w:color="auto"/>
                    <w:bottom w:val="none" w:sz="0" w:space="0" w:color="auto"/>
                    <w:right w:val="none" w:sz="0" w:space="0" w:color="auto"/>
                  </w:divBdr>
                  <w:divsChild>
                    <w:div w:id="1282222577">
                      <w:marLeft w:val="0"/>
                      <w:marRight w:val="0"/>
                      <w:marTop w:val="0"/>
                      <w:marBottom w:val="0"/>
                      <w:divBdr>
                        <w:top w:val="none" w:sz="0" w:space="0" w:color="auto"/>
                        <w:left w:val="none" w:sz="0" w:space="0" w:color="auto"/>
                        <w:bottom w:val="none" w:sz="0" w:space="0" w:color="auto"/>
                        <w:right w:val="none" w:sz="0" w:space="0" w:color="auto"/>
                      </w:divBdr>
                      <w:divsChild>
                        <w:div w:id="1382435073">
                          <w:marLeft w:val="0"/>
                          <w:marRight w:val="0"/>
                          <w:marTop w:val="0"/>
                          <w:marBottom w:val="0"/>
                          <w:divBdr>
                            <w:top w:val="none" w:sz="0" w:space="0" w:color="auto"/>
                            <w:left w:val="none" w:sz="0" w:space="0" w:color="auto"/>
                            <w:bottom w:val="none" w:sz="0" w:space="0" w:color="auto"/>
                            <w:right w:val="none" w:sz="0" w:space="0" w:color="auto"/>
                          </w:divBdr>
                          <w:divsChild>
                            <w:div w:id="904729220">
                              <w:marLeft w:val="0"/>
                              <w:marRight w:val="0"/>
                              <w:marTop w:val="0"/>
                              <w:marBottom w:val="0"/>
                              <w:divBdr>
                                <w:top w:val="none" w:sz="0" w:space="0" w:color="auto"/>
                                <w:left w:val="none" w:sz="0" w:space="0" w:color="auto"/>
                                <w:bottom w:val="none" w:sz="0" w:space="0" w:color="auto"/>
                                <w:right w:val="none" w:sz="0" w:space="0" w:color="auto"/>
                              </w:divBdr>
                              <w:divsChild>
                                <w:div w:id="1923834108">
                                  <w:marLeft w:val="0"/>
                                  <w:marRight w:val="0"/>
                                  <w:marTop w:val="0"/>
                                  <w:marBottom w:val="0"/>
                                  <w:divBdr>
                                    <w:top w:val="none" w:sz="0" w:space="0" w:color="auto"/>
                                    <w:left w:val="none" w:sz="0" w:space="0" w:color="auto"/>
                                    <w:bottom w:val="none" w:sz="0" w:space="0" w:color="auto"/>
                                    <w:right w:val="none" w:sz="0" w:space="0" w:color="auto"/>
                                  </w:divBdr>
                                  <w:divsChild>
                                    <w:div w:id="539590221">
                                      <w:marLeft w:val="0"/>
                                      <w:marRight w:val="0"/>
                                      <w:marTop w:val="0"/>
                                      <w:marBottom w:val="0"/>
                                      <w:divBdr>
                                        <w:top w:val="none" w:sz="0" w:space="0" w:color="auto"/>
                                        <w:left w:val="none" w:sz="0" w:space="0" w:color="auto"/>
                                        <w:bottom w:val="none" w:sz="0" w:space="0" w:color="auto"/>
                                        <w:right w:val="none" w:sz="0" w:space="0" w:color="auto"/>
                                      </w:divBdr>
                                      <w:divsChild>
                                        <w:div w:id="1352611641">
                                          <w:marLeft w:val="0"/>
                                          <w:marRight w:val="0"/>
                                          <w:marTop w:val="0"/>
                                          <w:marBottom w:val="0"/>
                                          <w:divBdr>
                                            <w:top w:val="none" w:sz="0" w:space="0" w:color="auto"/>
                                            <w:left w:val="none" w:sz="0" w:space="0" w:color="auto"/>
                                            <w:bottom w:val="none" w:sz="0" w:space="0" w:color="auto"/>
                                            <w:right w:val="none" w:sz="0" w:space="0" w:color="auto"/>
                                          </w:divBdr>
                                          <w:divsChild>
                                            <w:div w:id="465271992">
                                              <w:marLeft w:val="0"/>
                                              <w:marRight w:val="0"/>
                                              <w:marTop w:val="0"/>
                                              <w:marBottom w:val="0"/>
                                              <w:divBdr>
                                                <w:top w:val="none" w:sz="0" w:space="0" w:color="auto"/>
                                                <w:left w:val="none" w:sz="0" w:space="0" w:color="auto"/>
                                                <w:bottom w:val="none" w:sz="0" w:space="0" w:color="auto"/>
                                                <w:right w:val="none" w:sz="0" w:space="0" w:color="auto"/>
                                              </w:divBdr>
                                              <w:divsChild>
                                                <w:div w:id="1888181852">
                                                  <w:marLeft w:val="0"/>
                                                  <w:marRight w:val="0"/>
                                                  <w:marTop w:val="0"/>
                                                  <w:marBottom w:val="0"/>
                                                  <w:divBdr>
                                                    <w:top w:val="none" w:sz="0" w:space="0" w:color="auto"/>
                                                    <w:left w:val="none" w:sz="0" w:space="0" w:color="auto"/>
                                                    <w:bottom w:val="none" w:sz="0" w:space="0" w:color="auto"/>
                                                    <w:right w:val="none" w:sz="0" w:space="0" w:color="auto"/>
                                                  </w:divBdr>
                                                  <w:divsChild>
                                                    <w:div w:id="991905373">
                                                      <w:marLeft w:val="0"/>
                                                      <w:marRight w:val="0"/>
                                                      <w:marTop w:val="0"/>
                                                      <w:marBottom w:val="0"/>
                                                      <w:divBdr>
                                                        <w:top w:val="none" w:sz="0" w:space="0" w:color="auto"/>
                                                        <w:left w:val="none" w:sz="0" w:space="0" w:color="auto"/>
                                                        <w:bottom w:val="none" w:sz="0" w:space="0" w:color="auto"/>
                                                        <w:right w:val="none" w:sz="0" w:space="0" w:color="auto"/>
                                                      </w:divBdr>
                                                      <w:divsChild>
                                                        <w:div w:id="358625952">
                                                          <w:marLeft w:val="0"/>
                                                          <w:marRight w:val="0"/>
                                                          <w:marTop w:val="0"/>
                                                          <w:marBottom w:val="0"/>
                                                          <w:divBdr>
                                                            <w:top w:val="none" w:sz="0" w:space="0" w:color="auto"/>
                                                            <w:left w:val="none" w:sz="0" w:space="0" w:color="auto"/>
                                                            <w:bottom w:val="none" w:sz="0" w:space="0" w:color="auto"/>
                                                            <w:right w:val="none" w:sz="0" w:space="0" w:color="auto"/>
                                                          </w:divBdr>
                                                          <w:divsChild>
                                                            <w:div w:id="1226454440">
                                                              <w:marLeft w:val="0"/>
                                                              <w:marRight w:val="0"/>
                                                              <w:marTop w:val="0"/>
                                                              <w:marBottom w:val="0"/>
                                                              <w:divBdr>
                                                                <w:top w:val="none" w:sz="0" w:space="0" w:color="auto"/>
                                                                <w:left w:val="none" w:sz="0" w:space="0" w:color="auto"/>
                                                                <w:bottom w:val="none" w:sz="0" w:space="0" w:color="auto"/>
                                                                <w:right w:val="none" w:sz="0" w:space="0" w:color="auto"/>
                                                              </w:divBdr>
                                                              <w:divsChild>
                                                                <w:div w:id="1151369100">
                                                                  <w:marLeft w:val="0"/>
                                                                  <w:marRight w:val="0"/>
                                                                  <w:marTop w:val="0"/>
                                                                  <w:marBottom w:val="0"/>
                                                                  <w:divBdr>
                                                                    <w:top w:val="none" w:sz="0" w:space="0" w:color="auto"/>
                                                                    <w:left w:val="none" w:sz="0" w:space="0" w:color="auto"/>
                                                                    <w:bottom w:val="none" w:sz="0" w:space="0" w:color="auto"/>
                                                                    <w:right w:val="none" w:sz="0" w:space="0" w:color="auto"/>
                                                                  </w:divBdr>
                                                                  <w:divsChild>
                                                                    <w:div w:id="1559126798">
                                                                      <w:marLeft w:val="0"/>
                                                                      <w:marRight w:val="0"/>
                                                                      <w:marTop w:val="0"/>
                                                                      <w:marBottom w:val="0"/>
                                                                      <w:divBdr>
                                                                        <w:top w:val="none" w:sz="0" w:space="0" w:color="auto"/>
                                                                        <w:left w:val="none" w:sz="0" w:space="0" w:color="auto"/>
                                                                        <w:bottom w:val="none" w:sz="0" w:space="0" w:color="auto"/>
                                                                        <w:right w:val="none" w:sz="0" w:space="0" w:color="auto"/>
                                                                      </w:divBdr>
                                                                      <w:divsChild>
                                                                        <w:div w:id="646084235">
                                                                          <w:marLeft w:val="0"/>
                                                                          <w:marRight w:val="0"/>
                                                                          <w:marTop w:val="0"/>
                                                                          <w:marBottom w:val="0"/>
                                                                          <w:divBdr>
                                                                            <w:top w:val="none" w:sz="0" w:space="0" w:color="auto"/>
                                                                            <w:left w:val="none" w:sz="0" w:space="0" w:color="auto"/>
                                                                            <w:bottom w:val="none" w:sz="0" w:space="0" w:color="auto"/>
                                                                            <w:right w:val="none" w:sz="0" w:space="0" w:color="auto"/>
                                                                          </w:divBdr>
                                                                          <w:divsChild>
                                                                            <w:div w:id="154417510">
                                                                              <w:marLeft w:val="0"/>
                                                                              <w:marRight w:val="0"/>
                                                                              <w:marTop w:val="0"/>
                                                                              <w:marBottom w:val="0"/>
                                                                              <w:divBdr>
                                                                                <w:top w:val="none" w:sz="0" w:space="0" w:color="auto"/>
                                                                                <w:left w:val="none" w:sz="0" w:space="0" w:color="auto"/>
                                                                                <w:bottom w:val="none" w:sz="0" w:space="0" w:color="auto"/>
                                                                                <w:right w:val="none" w:sz="0" w:space="0" w:color="auto"/>
                                                                              </w:divBdr>
                                                                              <w:divsChild>
                                                                                <w:div w:id="1761949707">
                                                                                  <w:marLeft w:val="0"/>
                                                                                  <w:marRight w:val="0"/>
                                                                                  <w:marTop w:val="0"/>
                                                                                  <w:marBottom w:val="0"/>
                                                                                  <w:divBdr>
                                                                                    <w:top w:val="none" w:sz="0" w:space="0" w:color="auto"/>
                                                                                    <w:left w:val="none" w:sz="0" w:space="0" w:color="auto"/>
                                                                                    <w:bottom w:val="none" w:sz="0" w:space="0" w:color="auto"/>
                                                                                    <w:right w:val="none" w:sz="0" w:space="0" w:color="auto"/>
                                                                                  </w:divBdr>
                                                                                  <w:divsChild>
                                                                                    <w:div w:id="502399486">
                                                                                      <w:marLeft w:val="0"/>
                                                                                      <w:marRight w:val="0"/>
                                                                                      <w:marTop w:val="0"/>
                                                                                      <w:marBottom w:val="0"/>
                                                                                      <w:divBdr>
                                                                                        <w:top w:val="none" w:sz="0" w:space="0" w:color="auto"/>
                                                                                        <w:left w:val="none" w:sz="0" w:space="0" w:color="auto"/>
                                                                                        <w:bottom w:val="none" w:sz="0" w:space="0" w:color="auto"/>
                                                                                        <w:right w:val="none" w:sz="0" w:space="0" w:color="auto"/>
                                                                                      </w:divBdr>
                                                                                      <w:divsChild>
                                                                                        <w:div w:id="947546033">
                                                                                          <w:marLeft w:val="0"/>
                                                                                          <w:marRight w:val="0"/>
                                                                                          <w:marTop w:val="0"/>
                                                                                          <w:marBottom w:val="0"/>
                                                                                          <w:divBdr>
                                                                                            <w:top w:val="none" w:sz="0" w:space="0" w:color="auto"/>
                                                                                            <w:left w:val="none" w:sz="0" w:space="0" w:color="auto"/>
                                                                                            <w:bottom w:val="none" w:sz="0" w:space="0" w:color="auto"/>
                                                                                            <w:right w:val="none" w:sz="0" w:space="0" w:color="auto"/>
                                                                                          </w:divBdr>
                                                                                          <w:divsChild>
                                                                                            <w:div w:id="221253377">
                                                                                              <w:marLeft w:val="0"/>
                                                                                              <w:marRight w:val="0"/>
                                                                                              <w:marTop w:val="0"/>
                                                                                              <w:marBottom w:val="0"/>
                                                                                              <w:divBdr>
                                                                                                <w:top w:val="none" w:sz="0" w:space="0" w:color="auto"/>
                                                                                                <w:left w:val="none" w:sz="0" w:space="0" w:color="auto"/>
                                                                                                <w:bottom w:val="none" w:sz="0" w:space="0" w:color="auto"/>
                                                                                                <w:right w:val="none" w:sz="0" w:space="0" w:color="auto"/>
                                                                                              </w:divBdr>
                                                                                              <w:divsChild>
                                                                                                <w:div w:id="1134758543">
                                                                                                  <w:marLeft w:val="0"/>
                                                                                                  <w:marRight w:val="0"/>
                                                                                                  <w:marTop w:val="0"/>
                                                                                                  <w:marBottom w:val="0"/>
                                                                                                  <w:divBdr>
                                                                                                    <w:top w:val="none" w:sz="0" w:space="0" w:color="auto"/>
                                                                                                    <w:left w:val="none" w:sz="0" w:space="0" w:color="auto"/>
                                                                                                    <w:bottom w:val="none" w:sz="0" w:space="0" w:color="auto"/>
                                                                                                    <w:right w:val="none" w:sz="0" w:space="0" w:color="auto"/>
                                                                                                  </w:divBdr>
                                                                                                  <w:divsChild>
                                                                                                    <w:div w:id="1573999650">
                                                                                                      <w:marLeft w:val="0"/>
                                                                                                      <w:marRight w:val="0"/>
                                                                                                      <w:marTop w:val="0"/>
                                                                                                      <w:marBottom w:val="0"/>
                                                                                                      <w:divBdr>
                                                                                                        <w:top w:val="none" w:sz="0" w:space="0" w:color="auto"/>
                                                                                                        <w:left w:val="none" w:sz="0" w:space="0" w:color="auto"/>
                                                                                                        <w:bottom w:val="none" w:sz="0" w:space="0" w:color="auto"/>
                                                                                                        <w:right w:val="none" w:sz="0" w:space="0" w:color="auto"/>
                                                                                                      </w:divBdr>
                                                                                                      <w:divsChild>
                                                                                                        <w:div w:id="1526559618">
                                                                                                          <w:marLeft w:val="0"/>
                                                                                                          <w:marRight w:val="0"/>
                                                                                                          <w:marTop w:val="0"/>
                                                                                                          <w:marBottom w:val="0"/>
                                                                                                          <w:divBdr>
                                                                                                            <w:top w:val="none" w:sz="0" w:space="0" w:color="auto"/>
                                                                                                            <w:left w:val="none" w:sz="0" w:space="0" w:color="auto"/>
                                                                                                            <w:bottom w:val="none" w:sz="0" w:space="0" w:color="auto"/>
                                                                                                            <w:right w:val="none" w:sz="0" w:space="0" w:color="auto"/>
                                                                                                          </w:divBdr>
                                                                                                          <w:divsChild>
                                                                                                            <w:div w:id="1977099582">
                                                                                                              <w:marLeft w:val="0"/>
                                                                                                              <w:marRight w:val="0"/>
                                                                                                              <w:marTop w:val="0"/>
                                                                                                              <w:marBottom w:val="0"/>
                                                                                                              <w:divBdr>
                                                                                                                <w:top w:val="none" w:sz="0" w:space="0" w:color="auto"/>
                                                                                                                <w:left w:val="none" w:sz="0" w:space="0" w:color="auto"/>
                                                                                                                <w:bottom w:val="none" w:sz="0" w:space="0" w:color="auto"/>
                                                                                                                <w:right w:val="none" w:sz="0" w:space="0" w:color="auto"/>
                                                                                                              </w:divBdr>
                                                                                                              <w:divsChild>
                                                                                                                <w:div w:id="1899633856">
                                                                                                                  <w:marLeft w:val="0"/>
                                                                                                                  <w:marRight w:val="0"/>
                                                                                                                  <w:marTop w:val="0"/>
                                                                                                                  <w:marBottom w:val="0"/>
                                                                                                                  <w:divBdr>
                                                                                                                    <w:top w:val="none" w:sz="0" w:space="0" w:color="auto"/>
                                                                                                                    <w:left w:val="none" w:sz="0" w:space="0" w:color="auto"/>
                                                                                                                    <w:bottom w:val="none" w:sz="0" w:space="0" w:color="auto"/>
                                                                                                                    <w:right w:val="none" w:sz="0" w:space="0" w:color="auto"/>
                                                                                                                  </w:divBdr>
                                                                                                                  <w:divsChild>
                                                                                                                    <w:div w:id="2030063494">
                                                                                                                      <w:marLeft w:val="0"/>
                                                                                                                      <w:marRight w:val="0"/>
                                                                                                                      <w:marTop w:val="0"/>
                                                                                                                      <w:marBottom w:val="0"/>
                                                                                                                      <w:divBdr>
                                                                                                                        <w:top w:val="none" w:sz="0" w:space="0" w:color="auto"/>
                                                                                                                        <w:left w:val="none" w:sz="0" w:space="0" w:color="auto"/>
                                                                                                                        <w:bottom w:val="none" w:sz="0" w:space="0" w:color="auto"/>
                                                                                                                        <w:right w:val="none" w:sz="0" w:space="0" w:color="auto"/>
                                                                                                                      </w:divBdr>
                                                                                                                      <w:divsChild>
                                                                                                                        <w:div w:id="316036342">
                                                                                                                          <w:marLeft w:val="0"/>
                                                                                                                          <w:marRight w:val="0"/>
                                                                                                                          <w:marTop w:val="0"/>
                                                                                                                          <w:marBottom w:val="0"/>
                                                                                                                          <w:divBdr>
                                                                                                                            <w:top w:val="none" w:sz="0" w:space="0" w:color="auto"/>
                                                                                                                            <w:left w:val="none" w:sz="0" w:space="0" w:color="auto"/>
                                                                                                                            <w:bottom w:val="none" w:sz="0" w:space="0" w:color="auto"/>
                                                                                                                            <w:right w:val="none" w:sz="0" w:space="0" w:color="auto"/>
                                                                                                                          </w:divBdr>
                                                                                                                          <w:divsChild>
                                                                                                                            <w:div w:id="1386485852">
                                                                                                                              <w:marLeft w:val="0"/>
                                                                                                                              <w:marRight w:val="0"/>
                                                                                                                              <w:marTop w:val="0"/>
                                                                                                                              <w:marBottom w:val="0"/>
                                                                                                                              <w:divBdr>
                                                                                                                                <w:top w:val="none" w:sz="0" w:space="0" w:color="auto"/>
                                                                                                                                <w:left w:val="none" w:sz="0" w:space="0" w:color="auto"/>
                                                                                                                                <w:bottom w:val="none" w:sz="0" w:space="0" w:color="auto"/>
                                                                                                                                <w:right w:val="none" w:sz="0" w:space="0" w:color="auto"/>
                                                                                                                              </w:divBdr>
                                                                                                                              <w:divsChild>
                                                                                                                                <w:div w:id="450056687">
                                                                                                                                  <w:marLeft w:val="0"/>
                                                                                                                                  <w:marRight w:val="0"/>
                                                                                                                                  <w:marTop w:val="0"/>
                                                                                                                                  <w:marBottom w:val="0"/>
                                                                                                                                  <w:divBdr>
                                                                                                                                    <w:top w:val="none" w:sz="0" w:space="0" w:color="auto"/>
                                                                                                                                    <w:left w:val="none" w:sz="0" w:space="0" w:color="auto"/>
                                                                                                                                    <w:bottom w:val="none" w:sz="0" w:space="0" w:color="auto"/>
                                                                                                                                    <w:right w:val="none" w:sz="0" w:space="0" w:color="auto"/>
                                                                                                                                  </w:divBdr>
                                                                                                                                  <w:divsChild>
                                                                                                                                    <w:div w:id="2104060743">
                                                                                                                                      <w:marLeft w:val="0"/>
                                                                                                                                      <w:marRight w:val="0"/>
                                                                                                                                      <w:marTop w:val="0"/>
                                                                                                                                      <w:marBottom w:val="0"/>
                                                                                                                                      <w:divBdr>
                                                                                                                                        <w:top w:val="none" w:sz="0" w:space="0" w:color="auto"/>
                                                                                                                                        <w:left w:val="none" w:sz="0" w:space="0" w:color="auto"/>
                                                                                                                                        <w:bottom w:val="none" w:sz="0" w:space="0" w:color="auto"/>
                                                                                                                                        <w:right w:val="none" w:sz="0" w:space="0" w:color="auto"/>
                                                                                                                                      </w:divBdr>
                                                                                                                                      <w:divsChild>
                                                                                                                                        <w:div w:id="43219910">
                                                                                                                                          <w:marLeft w:val="0"/>
                                                                                                                                          <w:marRight w:val="0"/>
                                                                                                                                          <w:marTop w:val="0"/>
                                                                                                                                          <w:marBottom w:val="0"/>
                                                                                                                                          <w:divBdr>
                                                                                                                                            <w:top w:val="none" w:sz="0" w:space="0" w:color="auto"/>
                                                                                                                                            <w:left w:val="none" w:sz="0" w:space="0" w:color="auto"/>
                                                                                                                                            <w:bottom w:val="none" w:sz="0" w:space="0" w:color="auto"/>
                                                                                                                                            <w:right w:val="none" w:sz="0" w:space="0" w:color="auto"/>
                                                                                                                                          </w:divBdr>
                                                                                                                                          <w:divsChild>
                                                                                                                                            <w:div w:id="1256280804">
                                                                                                                                              <w:marLeft w:val="0"/>
                                                                                                                                              <w:marRight w:val="0"/>
                                                                                                                                              <w:marTop w:val="0"/>
                                                                                                                                              <w:marBottom w:val="0"/>
                                                                                                                                              <w:divBdr>
                                                                                                                                                <w:top w:val="none" w:sz="0" w:space="0" w:color="auto"/>
                                                                                                                                                <w:left w:val="none" w:sz="0" w:space="0" w:color="auto"/>
                                                                                                                                                <w:bottom w:val="none" w:sz="0" w:space="0" w:color="auto"/>
                                                                                                                                                <w:right w:val="none" w:sz="0" w:space="0" w:color="auto"/>
                                                                                                                                              </w:divBdr>
                                                                                                                                              <w:divsChild>
                                                                                                                                                <w:div w:id="444081363">
                                                                                                                                                  <w:marLeft w:val="0"/>
                                                                                                                                                  <w:marRight w:val="0"/>
                                                                                                                                                  <w:marTop w:val="0"/>
                                                                                                                                                  <w:marBottom w:val="0"/>
                                                                                                                                                  <w:divBdr>
                                                                                                                                                    <w:top w:val="none" w:sz="0" w:space="0" w:color="auto"/>
                                                                                                                                                    <w:left w:val="none" w:sz="0" w:space="0" w:color="auto"/>
                                                                                                                                                    <w:bottom w:val="none" w:sz="0" w:space="0" w:color="auto"/>
                                                                                                                                                    <w:right w:val="none" w:sz="0" w:space="0" w:color="auto"/>
                                                                                                                                                  </w:divBdr>
                                                                                                                                                  <w:divsChild>
                                                                                                                                                    <w:div w:id="768039166">
                                                                                                                                                      <w:marLeft w:val="0"/>
                                                                                                                                                      <w:marRight w:val="0"/>
                                                                                                                                                      <w:marTop w:val="0"/>
                                                                                                                                                      <w:marBottom w:val="0"/>
                                                                                                                                                      <w:divBdr>
                                                                                                                                                        <w:top w:val="none" w:sz="0" w:space="0" w:color="auto"/>
                                                                                                                                                        <w:left w:val="none" w:sz="0" w:space="0" w:color="auto"/>
                                                                                                                                                        <w:bottom w:val="none" w:sz="0" w:space="0" w:color="auto"/>
                                                                                                                                                        <w:right w:val="none" w:sz="0" w:space="0" w:color="auto"/>
                                                                                                                                                      </w:divBdr>
                                                                                                                                                      <w:divsChild>
                                                                                                                                                        <w:div w:id="198711629">
                                                                                                                                                          <w:marLeft w:val="0"/>
                                                                                                                                                          <w:marRight w:val="0"/>
                                                                                                                                                          <w:marTop w:val="0"/>
                                                                                                                                                          <w:marBottom w:val="0"/>
                                                                                                                                                          <w:divBdr>
                                                                                                                                                            <w:top w:val="none" w:sz="0" w:space="0" w:color="auto"/>
                                                                                                                                                            <w:left w:val="none" w:sz="0" w:space="0" w:color="auto"/>
                                                                                                                                                            <w:bottom w:val="none" w:sz="0" w:space="0" w:color="auto"/>
                                                                                                                                                            <w:right w:val="none" w:sz="0" w:space="0" w:color="auto"/>
                                                                                                                                                          </w:divBdr>
                                                                                                                                                          <w:divsChild>
                                                                                                                                                            <w:div w:id="1840197248">
                                                                                                                                                              <w:marLeft w:val="0"/>
                                                                                                                                                              <w:marRight w:val="0"/>
                                                                                                                                                              <w:marTop w:val="0"/>
                                                                                                                                                              <w:marBottom w:val="0"/>
                                                                                                                                                              <w:divBdr>
                                                                                                                                                                <w:top w:val="none" w:sz="0" w:space="0" w:color="auto"/>
                                                                                                                                                                <w:left w:val="none" w:sz="0" w:space="0" w:color="auto"/>
                                                                                                                                                                <w:bottom w:val="none" w:sz="0" w:space="0" w:color="auto"/>
                                                                                                                                                                <w:right w:val="none" w:sz="0" w:space="0" w:color="auto"/>
                                                                                                                                                              </w:divBdr>
                                                                                                                                                              <w:divsChild>
                                                                                                                                                                <w:div w:id="2118400687">
                                                                                                                                                                  <w:marLeft w:val="0"/>
                                                                                                                                                                  <w:marRight w:val="0"/>
                                                                                                                                                                  <w:marTop w:val="0"/>
                                                                                                                                                                  <w:marBottom w:val="0"/>
                                                                                                                                                                  <w:divBdr>
                                                                                                                                                                    <w:top w:val="none" w:sz="0" w:space="0" w:color="auto"/>
                                                                                                                                                                    <w:left w:val="none" w:sz="0" w:space="0" w:color="auto"/>
                                                                                                                                                                    <w:bottom w:val="none" w:sz="0" w:space="0" w:color="auto"/>
                                                                                                                                                                    <w:right w:val="none" w:sz="0" w:space="0" w:color="auto"/>
                                                                                                                                                                  </w:divBdr>
                                                                                                                                                                  <w:divsChild>
                                                                                                                                                                    <w:div w:id="585769269">
                                                                                                                                                                      <w:marLeft w:val="0"/>
                                                                                                                                                                      <w:marRight w:val="0"/>
                                                                                                                                                                      <w:marTop w:val="0"/>
                                                                                                                                                                      <w:marBottom w:val="0"/>
                                                                                                                                                                      <w:divBdr>
                                                                                                                                                                        <w:top w:val="none" w:sz="0" w:space="0" w:color="auto"/>
                                                                                                                                                                        <w:left w:val="none" w:sz="0" w:space="0" w:color="auto"/>
                                                                                                                                                                        <w:bottom w:val="none" w:sz="0" w:space="0" w:color="auto"/>
                                                                                                                                                                        <w:right w:val="none" w:sz="0" w:space="0" w:color="auto"/>
                                                                                                                                                                      </w:divBdr>
                                                                                                                                                                      <w:divsChild>
                                                                                                                                                                        <w:div w:id="246428700">
                                                                                                                                                                          <w:marLeft w:val="0"/>
                                                                                                                                                                          <w:marRight w:val="0"/>
                                                                                                                                                                          <w:marTop w:val="0"/>
                                                                                                                                                                          <w:marBottom w:val="0"/>
                                                                                                                                                                          <w:divBdr>
                                                                                                                                                                            <w:top w:val="none" w:sz="0" w:space="0" w:color="auto"/>
                                                                                                                                                                            <w:left w:val="none" w:sz="0" w:space="0" w:color="auto"/>
                                                                                                                                                                            <w:bottom w:val="none" w:sz="0" w:space="0" w:color="auto"/>
                                                                                                                                                                            <w:right w:val="none" w:sz="0" w:space="0" w:color="auto"/>
                                                                                                                                                                          </w:divBdr>
                                                                                                                                                                          <w:divsChild>
                                                                                                                                                                            <w:div w:id="750011317">
                                                                                                                                                                              <w:marLeft w:val="0"/>
                                                                                                                                                                              <w:marRight w:val="0"/>
                                                                                                                                                                              <w:marTop w:val="0"/>
                                                                                                                                                                              <w:marBottom w:val="0"/>
                                                                                                                                                                              <w:divBdr>
                                                                                                                                                                                <w:top w:val="none" w:sz="0" w:space="0" w:color="auto"/>
                                                                                                                                                                                <w:left w:val="none" w:sz="0" w:space="0" w:color="auto"/>
                                                                                                                                                                                <w:bottom w:val="none" w:sz="0" w:space="0" w:color="auto"/>
                                                                                                                                                                                <w:right w:val="none" w:sz="0" w:space="0" w:color="auto"/>
                                                                                                                                                                              </w:divBdr>
                                                                                                                                                                              <w:divsChild>
                                                                                                                                                                                <w:div w:id="2064132040">
                                                                                                                                                                                  <w:marLeft w:val="0"/>
                                                                                                                                                                                  <w:marRight w:val="0"/>
                                                                                                                                                                                  <w:marTop w:val="0"/>
                                                                                                                                                                                  <w:marBottom w:val="0"/>
                                                                                                                                                                                  <w:divBdr>
                                                                                                                                                                                    <w:top w:val="none" w:sz="0" w:space="0" w:color="auto"/>
                                                                                                                                                                                    <w:left w:val="none" w:sz="0" w:space="0" w:color="auto"/>
                                                                                                                                                                                    <w:bottom w:val="none" w:sz="0" w:space="0" w:color="auto"/>
                                                                                                                                                                                    <w:right w:val="none" w:sz="0" w:space="0" w:color="auto"/>
                                                                                                                                                                                  </w:divBdr>
                                                                                                                                                                                  <w:divsChild>
                                                                                                                                                                                    <w:div w:id="1018194925">
                                                                                                                                                                                      <w:marLeft w:val="0"/>
                                                                                                                                                                                      <w:marRight w:val="0"/>
                                                                                                                                                                                      <w:marTop w:val="0"/>
                                                                                                                                                                                      <w:marBottom w:val="0"/>
                                                                                                                                                                                      <w:divBdr>
                                                                                                                                                                                        <w:top w:val="none" w:sz="0" w:space="0" w:color="auto"/>
                                                                                                                                                                                        <w:left w:val="none" w:sz="0" w:space="0" w:color="auto"/>
                                                                                                                                                                                        <w:bottom w:val="none" w:sz="0" w:space="0" w:color="auto"/>
                                                                                                                                                                                        <w:right w:val="none" w:sz="0" w:space="0" w:color="auto"/>
                                                                                                                                                                                      </w:divBdr>
                                                                                                                                                                                      <w:divsChild>
                                                                                                                                                                                        <w:div w:id="656811269">
                                                                                                                                                                                          <w:marLeft w:val="0"/>
                                                                                                                                                                                          <w:marRight w:val="0"/>
                                                                                                                                                                                          <w:marTop w:val="0"/>
                                                                                                                                                                                          <w:marBottom w:val="0"/>
                                                                                                                                                                                          <w:divBdr>
                                                                                                                                                                                            <w:top w:val="none" w:sz="0" w:space="0" w:color="auto"/>
                                                                                                                                                                                            <w:left w:val="none" w:sz="0" w:space="0" w:color="auto"/>
                                                                                                                                                                                            <w:bottom w:val="none" w:sz="0" w:space="0" w:color="auto"/>
                                                                                                                                                                                            <w:right w:val="none" w:sz="0" w:space="0" w:color="auto"/>
                                                                                                                                                                                          </w:divBdr>
                                                                                                                                                                                          <w:divsChild>
                                                                                                                                                                                            <w:div w:id="1814909582">
                                                                                                                                                                                              <w:marLeft w:val="0"/>
                                                                                                                                                                                              <w:marRight w:val="0"/>
                                                                                                                                                                                              <w:marTop w:val="0"/>
                                                                                                                                                                                              <w:marBottom w:val="0"/>
                                                                                                                                                                                              <w:divBdr>
                                                                                                                                                                                                <w:top w:val="none" w:sz="0" w:space="0" w:color="auto"/>
                                                                                                                                                                                                <w:left w:val="none" w:sz="0" w:space="0" w:color="auto"/>
                                                                                                                                                                                                <w:bottom w:val="none" w:sz="0" w:space="0" w:color="auto"/>
                                                                                                                                                                                                <w:right w:val="none" w:sz="0" w:space="0" w:color="auto"/>
                                                                                                                                                                                              </w:divBdr>
                                                                                                                                                                                              <w:divsChild>
                                                                                                                                                                                                <w:div w:id="134640941">
                                                                                                                                                                                                  <w:marLeft w:val="0"/>
                                                                                                                                                                                                  <w:marRight w:val="0"/>
                                                                                                                                                                                                  <w:marTop w:val="0"/>
                                                                                                                                                                                                  <w:marBottom w:val="0"/>
                                                                                                                                                                                                  <w:divBdr>
                                                                                                                                                                                                    <w:top w:val="none" w:sz="0" w:space="0" w:color="auto"/>
                                                                                                                                                                                                    <w:left w:val="none" w:sz="0" w:space="0" w:color="auto"/>
                                                                                                                                                                                                    <w:bottom w:val="none" w:sz="0" w:space="0" w:color="auto"/>
                                                                                                                                                                                                    <w:right w:val="none" w:sz="0" w:space="0" w:color="auto"/>
                                                                                                                                                                                                  </w:divBdr>
                                                                                                                                                                                                  <w:divsChild>
                                                                                                                                                                                                    <w:div w:id="718742868">
                                                                                                                                                                                                      <w:marLeft w:val="0"/>
                                                                                                                                                                                                      <w:marRight w:val="0"/>
                                                                                                                                                                                                      <w:marTop w:val="0"/>
                                                                                                                                                                                                      <w:marBottom w:val="0"/>
                                                                                                                                                                                                      <w:divBdr>
                                                                                                                                                                                                        <w:top w:val="none" w:sz="0" w:space="0" w:color="auto"/>
                                                                                                                                                                                                        <w:left w:val="none" w:sz="0" w:space="0" w:color="auto"/>
                                                                                                                                                                                                        <w:bottom w:val="none" w:sz="0" w:space="0" w:color="auto"/>
                                                                                                                                                                                                        <w:right w:val="none" w:sz="0" w:space="0" w:color="auto"/>
                                                                                                                                                                                                      </w:divBdr>
                                                                                                                                                                                                      <w:divsChild>
                                                                                                                                                                                                        <w:div w:id="790436270">
                                                                                                                                                                                                          <w:marLeft w:val="0"/>
                                                                                                                                                                                                          <w:marRight w:val="0"/>
                                                                                                                                                                                                          <w:marTop w:val="0"/>
                                                                                                                                                                                                          <w:marBottom w:val="0"/>
                                                                                                                                                                                                          <w:divBdr>
                                                                                                                                                                                                            <w:top w:val="none" w:sz="0" w:space="0" w:color="auto"/>
                                                                                                                                                                                                            <w:left w:val="none" w:sz="0" w:space="0" w:color="auto"/>
                                                                                                                                                                                                            <w:bottom w:val="none" w:sz="0" w:space="0" w:color="auto"/>
                                                                                                                                                                                                            <w:right w:val="none" w:sz="0" w:space="0" w:color="auto"/>
                                                                                                                                                                                                          </w:divBdr>
                                                                                                                                                                                                          <w:divsChild>
                                                                                                                                                                                                            <w:div w:id="1931042053">
                                                                                                                                                                                                              <w:marLeft w:val="0"/>
                                                                                                                                                                                                              <w:marRight w:val="0"/>
                                                                                                                                                                                                              <w:marTop w:val="0"/>
                                                                                                                                                                                                              <w:marBottom w:val="0"/>
                                                                                                                                                                                                              <w:divBdr>
                                                                                                                                                                                                                <w:top w:val="none" w:sz="0" w:space="0" w:color="auto"/>
                                                                                                                                                                                                                <w:left w:val="none" w:sz="0" w:space="0" w:color="auto"/>
                                                                                                                                                                                                                <w:bottom w:val="none" w:sz="0" w:space="0" w:color="auto"/>
                                                                                                                                                                                                                <w:right w:val="none" w:sz="0" w:space="0" w:color="auto"/>
                                                                                                                                                                                                              </w:divBdr>
                                                                                                                                                                                                              <w:divsChild>
                                                                                                                                                                                                                <w:div w:id="570240616">
                                                                                                                                                                                                                  <w:marLeft w:val="0"/>
                                                                                                                                                                                                                  <w:marRight w:val="0"/>
                                                                                                                                                                                                                  <w:marTop w:val="0"/>
                                                                                                                                                                                                                  <w:marBottom w:val="0"/>
                                                                                                                                                                                                                  <w:divBdr>
                                                                                                                                                                                                                    <w:top w:val="none" w:sz="0" w:space="0" w:color="auto"/>
                                                                                                                                                                                                                    <w:left w:val="none" w:sz="0" w:space="0" w:color="auto"/>
                                                                                                                                                                                                                    <w:bottom w:val="none" w:sz="0" w:space="0" w:color="auto"/>
                                                                                                                                                                                                                    <w:right w:val="none" w:sz="0" w:space="0" w:color="auto"/>
                                                                                                                                                                                                                  </w:divBdr>
                                                                                                                                                                                                                  <w:divsChild>
                                                                                                                                                                                                                    <w:div w:id="1679693236">
                                                                                                                                                                                                                      <w:marLeft w:val="0"/>
                                                                                                                                                                                                                      <w:marRight w:val="0"/>
                                                                                                                                                                                                                      <w:marTop w:val="0"/>
                                                                                                                                                                                                                      <w:marBottom w:val="0"/>
                                                                                                                                                                                                                      <w:divBdr>
                                                                                                                                                                                                                        <w:top w:val="none" w:sz="0" w:space="0" w:color="auto"/>
                                                                                                                                                                                                                        <w:left w:val="none" w:sz="0" w:space="0" w:color="auto"/>
                                                                                                                                                                                                                        <w:bottom w:val="none" w:sz="0" w:space="0" w:color="auto"/>
                                                                                                                                                                                                                        <w:right w:val="none" w:sz="0" w:space="0" w:color="auto"/>
                                                                                                                                                                                                                      </w:divBdr>
                                                                                                                                                                                                                      <w:divsChild>
                                                                                                                                                                                                                        <w:div w:id="1754542867">
                                                                                                                                                                                                                          <w:marLeft w:val="0"/>
                                                                                                                                                                                                                          <w:marRight w:val="0"/>
                                                                                                                                                                                                                          <w:marTop w:val="0"/>
                                                                                                                                                                                                                          <w:marBottom w:val="0"/>
                                                                                                                                                                                                                          <w:divBdr>
                                                                                                                                                                                                                            <w:top w:val="none" w:sz="0" w:space="0" w:color="auto"/>
                                                                                                                                                                                                                            <w:left w:val="none" w:sz="0" w:space="0" w:color="auto"/>
                                                                                                                                                                                                                            <w:bottom w:val="none" w:sz="0" w:space="0" w:color="auto"/>
                                                                                                                                                                                                                            <w:right w:val="none" w:sz="0" w:space="0" w:color="auto"/>
                                                                                                                                                                                                                          </w:divBdr>
                                                                                                                                                                                                                          <w:divsChild>
                                                                                                                                                                                                                            <w:div w:id="1428229540">
                                                                                                                                                                                                                              <w:marLeft w:val="0"/>
                                                                                                                                                                                                                              <w:marRight w:val="0"/>
                                                                                                                                                                                                                              <w:marTop w:val="0"/>
                                                                                                                                                                                                                              <w:marBottom w:val="0"/>
                                                                                                                                                                                                                              <w:divBdr>
                                                                                                                                                                                                                                <w:top w:val="none" w:sz="0" w:space="0" w:color="auto"/>
                                                                                                                                                                                                                                <w:left w:val="none" w:sz="0" w:space="0" w:color="auto"/>
                                                                                                                                                                                                                                <w:bottom w:val="none" w:sz="0" w:space="0" w:color="auto"/>
                                                                                                                                                                                                                                <w:right w:val="none" w:sz="0" w:space="0" w:color="auto"/>
                                                                                                                                                                                                                              </w:divBdr>
                                                                                                                                                                                                                              <w:divsChild>
                                                                                                                                                                                                                                <w:div w:id="1971009602">
                                                                                                                                                                                                                                  <w:marLeft w:val="0"/>
                                                                                                                                                                                                                                  <w:marRight w:val="0"/>
                                                                                                                                                                                                                                  <w:marTop w:val="0"/>
                                                                                                                                                                                                                                  <w:marBottom w:val="0"/>
                                                                                                                                                                                                                                  <w:divBdr>
                                                                                                                                                                                                                                    <w:top w:val="none" w:sz="0" w:space="0" w:color="auto"/>
                                                                                                                                                                                                                                    <w:left w:val="none" w:sz="0" w:space="0" w:color="auto"/>
                                                                                                                                                                                                                                    <w:bottom w:val="none" w:sz="0" w:space="0" w:color="auto"/>
                                                                                                                                                                                                                                    <w:right w:val="none" w:sz="0" w:space="0" w:color="auto"/>
                                                                                                                                                                                                                                  </w:divBdr>
                                                                                                                                                                                                                                  <w:divsChild>
                                                                                                                                                                                                                                    <w:div w:id="1211185082">
                                                                                                                                                                                                                                      <w:marLeft w:val="0"/>
                                                                                                                                                                                                                                      <w:marRight w:val="0"/>
                                                                                                                                                                                                                                      <w:marTop w:val="0"/>
                                                                                                                                                                                                                                      <w:marBottom w:val="0"/>
                                                                                                                                                                                                                                      <w:divBdr>
                                                                                                                                                                                                                                        <w:top w:val="none" w:sz="0" w:space="0" w:color="auto"/>
                                                                                                                                                                                                                                        <w:left w:val="none" w:sz="0" w:space="0" w:color="auto"/>
                                                                                                                                                                                                                                        <w:bottom w:val="none" w:sz="0" w:space="0" w:color="auto"/>
                                                                                                                                                                                                                                        <w:right w:val="none" w:sz="0" w:space="0" w:color="auto"/>
                                                                                                                                                                                                                                      </w:divBdr>
                                                                                                                                                                                                                                      <w:divsChild>
                                                                                                                                                                                                                                        <w:div w:id="1959987409">
                                                                                                                                                                                                                                          <w:marLeft w:val="0"/>
                                                                                                                                                                                                                                          <w:marRight w:val="0"/>
                                                                                                                                                                                                                                          <w:marTop w:val="0"/>
                                                                                                                                                                                                                                          <w:marBottom w:val="0"/>
                                                                                                                                                                                                                                          <w:divBdr>
                                                                                                                                                                                                                                            <w:top w:val="none" w:sz="0" w:space="0" w:color="auto"/>
                                                                                                                                                                                                                                            <w:left w:val="none" w:sz="0" w:space="0" w:color="auto"/>
                                                                                                                                                                                                                                            <w:bottom w:val="none" w:sz="0" w:space="0" w:color="auto"/>
                                                                                                                                                                                                                                            <w:right w:val="none" w:sz="0" w:space="0" w:color="auto"/>
                                                                                                                                                                                                                                          </w:divBdr>
                                                                                                                                                                                                                                          <w:divsChild>
                                                                                                                                                                                                                                            <w:div w:id="99376644">
                                                                                                                                                                                                                                              <w:marLeft w:val="0"/>
                                                                                                                                                                                                                                              <w:marRight w:val="0"/>
                                                                                                                                                                                                                                              <w:marTop w:val="0"/>
                                                                                                                                                                                                                                              <w:marBottom w:val="0"/>
                                                                                                                                                                                                                                              <w:divBdr>
                                                                                                                                                                                                                                                <w:top w:val="none" w:sz="0" w:space="0" w:color="auto"/>
                                                                                                                                                                                                                                                <w:left w:val="none" w:sz="0" w:space="0" w:color="auto"/>
                                                                                                                                                                                                                                                <w:bottom w:val="none" w:sz="0" w:space="0" w:color="auto"/>
                                                                                                                                                                                                                                                <w:right w:val="none" w:sz="0" w:space="0" w:color="auto"/>
                                                                                                                                                                                                                                              </w:divBdr>
                                                                                                                                                                                                                                              <w:divsChild>
                                                                                                                                                                                                                                                <w:div w:id="1176578545">
                                                                                                                                                                                                                                                  <w:marLeft w:val="0"/>
                                                                                                                                                                                                                                                  <w:marRight w:val="0"/>
                                                                                                                                                                                                                                                  <w:marTop w:val="0"/>
                                                                                                                                                                                                                                                  <w:marBottom w:val="0"/>
                                                                                                                                                                                                                                                  <w:divBdr>
                                                                                                                                                                                                                                                    <w:top w:val="none" w:sz="0" w:space="0" w:color="auto"/>
                                                                                                                                                                                                                                                    <w:left w:val="none" w:sz="0" w:space="0" w:color="auto"/>
                                                                                                                                                                                                                                                    <w:bottom w:val="none" w:sz="0" w:space="0" w:color="auto"/>
                                                                                                                                                                                                                                                    <w:right w:val="none" w:sz="0" w:space="0" w:color="auto"/>
                                                                                                                                                                                                                                                  </w:divBdr>
                                                                                                                                                                                                                                                  <w:divsChild>
                                                                                                                                                                                                                                                    <w:div w:id="1301419702">
                                                                                                                                                                                                                                                      <w:marLeft w:val="0"/>
                                                                                                                                                                                                                                                      <w:marRight w:val="0"/>
                                                                                                                                                                                                                                                      <w:marTop w:val="0"/>
                                                                                                                                                                                                                                                      <w:marBottom w:val="0"/>
                                                                                                                                                                                                                                                      <w:divBdr>
                                                                                                                                                                                                                                                        <w:top w:val="none" w:sz="0" w:space="0" w:color="auto"/>
                                                                                                                                                                                                                                                        <w:left w:val="none" w:sz="0" w:space="0" w:color="auto"/>
                                                                                                                                                                                                                                                        <w:bottom w:val="none" w:sz="0" w:space="0" w:color="auto"/>
                                                                                                                                                                                                                                                        <w:right w:val="none" w:sz="0" w:space="0" w:color="auto"/>
                                                                                                                                                                                                                                                      </w:divBdr>
                                                                                                                                                                                                                                                      <w:divsChild>
                                                                                                                                                                                                                                                        <w:div w:id="618604866">
                                                                                                                                                                                                                                                          <w:marLeft w:val="0"/>
                                                                                                                                                                                                                                                          <w:marRight w:val="0"/>
                                                                                                                                                                                                                                                          <w:marTop w:val="0"/>
                                                                                                                                                                                                                                                          <w:marBottom w:val="0"/>
                                                                                                                                                                                                                                                          <w:divBdr>
                                                                                                                                                                                                                                                            <w:top w:val="none" w:sz="0" w:space="0" w:color="auto"/>
                                                                                                                                                                                                                                                            <w:left w:val="none" w:sz="0" w:space="0" w:color="auto"/>
                                                                                                                                                                                                                                                            <w:bottom w:val="none" w:sz="0" w:space="0" w:color="auto"/>
                                                                                                                                                                                                                                                            <w:right w:val="none" w:sz="0" w:space="0" w:color="auto"/>
                                                                                                                                                                                                                                                          </w:divBdr>
                                                                                                                                                                                                                                                          <w:divsChild>
                                                                                                                                                                                                                                                            <w:div w:id="1525241689">
                                                                                                                                                                                                                                                              <w:marLeft w:val="0"/>
                                                                                                                                                                                                                                                              <w:marRight w:val="0"/>
                                                                                                                                                                                                                                                              <w:marTop w:val="0"/>
                                                                                                                                                                                                                                                              <w:marBottom w:val="0"/>
                                                                                                                                                                                                                                                              <w:divBdr>
                                                                                                                                                                                                                                                                <w:top w:val="none" w:sz="0" w:space="0" w:color="auto"/>
                                                                                                                                                                                                                                                                <w:left w:val="none" w:sz="0" w:space="0" w:color="auto"/>
                                                                                                                                                                                                                                                                <w:bottom w:val="none" w:sz="0" w:space="0" w:color="auto"/>
                                                                                                                                                                                                                                                                <w:right w:val="none" w:sz="0" w:space="0" w:color="auto"/>
                                                                                                                                                                                                                                                              </w:divBdr>
                                                                                                                                                                                                                                                              <w:divsChild>
                                                                                                                                                                                                                                                                <w:div w:id="947469529">
                                                                                                                                                                                                                                                                  <w:marLeft w:val="0"/>
                                                                                                                                                                                                                                                                  <w:marRight w:val="0"/>
                                                                                                                                                                                                                                                                  <w:marTop w:val="0"/>
                                                                                                                                                                                                                                                                  <w:marBottom w:val="0"/>
                                                                                                                                                                                                                                                                  <w:divBdr>
                                                                                                                                                                                                                                                                    <w:top w:val="none" w:sz="0" w:space="0" w:color="auto"/>
                                                                                                                                                                                                                                                                    <w:left w:val="none" w:sz="0" w:space="0" w:color="auto"/>
                                                                                                                                                                                                                                                                    <w:bottom w:val="none" w:sz="0" w:space="0" w:color="auto"/>
                                                                                                                                                                                                                                                                    <w:right w:val="none" w:sz="0" w:space="0" w:color="auto"/>
                                                                                                                                                                                                                                                                  </w:divBdr>
                                                                                                                                                                                                                                                                  <w:divsChild>
                                                                                                                                                                                                                                                                    <w:div w:id="2085906904">
                                                                                                                                                                                                                                                                      <w:marLeft w:val="0"/>
                                                                                                                                                                                                                                                                      <w:marRight w:val="0"/>
                                                                                                                                                                                                                                                                      <w:marTop w:val="0"/>
                                                                                                                                                                                                                                                                      <w:marBottom w:val="0"/>
                                                                                                                                                                                                                                                                      <w:divBdr>
                                                                                                                                                                                                                                                                        <w:top w:val="none" w:sz="0" w:space="0" w:color="auto"/>
                                                                                                                                                                                                                                                                        <w:left w:val="none" w:sz="0" w:space="0" w:color="auto"/>
                                                                                                                                                                                                                                                                        <w:bottom w:val="none" w:sz="0" w:space="0" w:color="auto"/>
                                                                                                                                                                                                                                                                        <w:right w:val="none" w:sz="0" w:space="0" w:color="auto"/>
                                                                                                                                                                                                                                                                      </w:divBdr>
                                                                                                                                                                                                                                                                      <w:divsChild>
                                                                                                                                                                                                                                                                        <w:div w:id="298003295">
                                                                                                                                                                                                                                                                          <w:marLeft w:val="0"/>
                                                                                                                                                                                                                                                                          <w:marRight w:val="0"/>
                                                                                                                                                                                                                                                                          <w:marTop w:val="0"/>
                                                                                                                                                                                                                                                                          <w:marBottom w:val="0"/>
                                                                                                                                                                                                                                                                          <w:divBdr>
                                                                                                                                                                                                                                                                            <w:top w:val="none" w:sz="0" w:space="0" w:color="auto"/>
                                                                                                                                                                                                                                                                            <w:left w:val="none" w:sz="0" w:space="0" w:color="auto"/>
                                                                                                                                                                                                                                                                            <w:bottom w:val="none" w:sz="0" w:space="0" w:color="auto"/>
                                                                                                                                                                                                                                                                            <w:right w:val="none" w:sz="0" w:space="0" w:color="auto"/>
                                                                                                                                                                                                                                                                          </w:divBdr>
                                                                                                                                                                                                                                                                          <w:divsChild>
                                                                                                                                                                                                                                                                            <w:div w:id="1578663078">
                                                                                                                                                                                                                                                                              <w:marLeft w:val="0"/>
                                                                                                                                                                                                                                                                              <w:marRight w:val="0"/>
                                                                                                                                                                                                                                                                              <w:marTop w:val="0"/>
                                                                                                                                                                                                                                                                              <w:marBottom w:val="0"/>
                                                                                                                                                                                                                                                                              <w:divBdr>
                                                                                                                                                                                                                                                                                <w:top w:val="none" w:sz="0" w:space="0" w:color="auto"/>
                                                                                                                                                                                                                                                                                <w:left w:val="none" w:sz="0" w:space="0" w:color="auto"/>
                                                                                                                                                                                                                                                                                <w:bottom w:val="none" w:sz="0" w:space="0" w:color="auto"/>
                                                                                                                                                                                                                                                                                <w:right w:val="none" w:sz="0" w:space="0" w:color="auto"/>
                                                                                                                                                                                                                                                                              </w:divBdr>
                                                                                                                                                                                                                                                                              <w:divsChild>
                                                                                                                                                                                                                                                                                <w:div w:id="88821334">
                                                                                                                                                                                                                                                                                  <w:marLeft w:val="0"/>
                                                                                                                                                                                                                                                                                  <w:marRight w:val="0"/>
                                                                                                                                                                                                                                                                                  <w:marTop w:val="0"/>
                                                                                                                                                                                                                                                                                  <w:marBottom w:val="0"/>
                                                                                                                                                                                                                                                                                  <w:divBdr>
                                                                                                                                                                                                                                                                                    <w:top w:val="none" w:sz="0" w:space="0" w:color="auto"/>
                                                                                                                                                                                                                                                                                    <w:left w:val="none" w:sz="0" w:space="0" w:color="auto"/>
                                                                                                                                                                                                                                                                                    <w:bottom w:val="none" w:sz="0" w:space="0" w:color="auto"/>
                                                                                                                                                                                                                                                                                    <w:right w:val="none" w:sz="0" w:space="0" w:color="auto"/>
                                                                                                                                                                                                                                                                                  </w:divBdr>
                                                                                                                                                                                                                                                                                  <w:divsChild>
                                                                                                                                                                                                                                                                                    <w:div w:id="1549680728">
                                                                                                                                                                                                                                                                                      <w:marLeft w:val="0"/>
                                                                                                                                                                                                                                                                                      <w:marRight w:val="0"/>
                                                                                                                                                                                                                                                                                      <w:marTop w:val="0"/>
                                                                                                                                                                                                                                                                                      <w:marBottom w:val="0"/>
                                                                                                                                                                                                                                                                                      <w:divBdr>
                                                                                                                                                                                                                                                                                        <w:top w:val="none" w:sz="0" w:space="0" w:color="auto"/>
                                                                                                                                                                                                                                                                                        <w:left w:val="none" w:sz="0" w:space="0" w:color="auto"/>
                                                                                                                                                                                                                                                                                        <w:bottom w:val="none" w:sz="0" w:space="0" w:color="auto"/>
                                                                                                                                                                                                                                                                                        <w:right w:val="none" w:sz="0" w:space="0" w:color="auto"/>
                                                                                                                                                                                                                                                                                      </w:divBdr>
                                                                                                                                                                                                                                                                                      <w:divsChild>
                                                                                                                                                                                                                                                                                        <w:div w:id="1977490680">
                                                                                                                                                                                                                                                                                          <w:marLeft w:val="0"/>
                                                                                                                                                                                                                                                                                          <w:marRight w:val="0"/>
                                                                                                                                                                                                                                                                                          <w:marTop w:val="0"/>
                                                                                                                                                                                                                                                                                          <w:marBottom w:val="0"/>
                                                                                                                                                                                                                                                                                          <w:divBdr>
                                                                                                                                                                                                                                                                                            <w:top w:val="none" w:sz="0" w:space="0" w:color="auto"/>
                                                                                                                                                                                                                                                                                            <w:left w:val="none" w:sz="0" w:space="0" w:color="auto"/>
                                                                                                                                                                                                                                                                                            <w:bottom w:val="none" w:sz="0" w:space="0" w:color="auto"/>
                                                                                                                                                                                                                                                                                            <w:right w:val="none" w:sz="0" w:space="0" w:color="auto"/>
                                                                                                                                                                                                                                                                                          </w:divBdr>
                                                                                                                                                                                                                                                                                          <w:divsChild>
                                                                                                                                                                                                                                                                                            <w:div w:id="1715498011">
                                                                                                                                                                                                                                                                                              <w:marLeft w:val="0"/>
                                                                                                                                                                                                                                                                                              <w:marRight w:val="0"/>
                                                                                                                                                                                                                                                                                              <w:marTop w:val="0"/>
                                                                                                                                                                                                                                                                                              <w:marBottom w:val="0"/>
                                                                                                                                                                                                                                                                                              <w:divBdr>
                                                                                                                                                                                                                                                                                                <w:top w:val="none" w:sz="0" w:space="0" w:color="auto"/>
                                                                                                                                                                                                                                                                                                <w:left w:val="none" w:sz="0" w:space="0" w:color="auto"/>
                                                                                                                                                                                                                                                                                                <w:bottom w:val="none" w:sz="0" w:space="0" w:color="auto"/>
                                                                                                                                                                                                                                                                                                <w:right w:val="none" w:sz="0" w:space="0" w:color="auto"/>
                                                                                                                                                                                                                                                                                              </w:divBdr>
                                                                                                                                                                                                                                                                                              <w:divsChild>
                                                                                                                                                                                                                                                                                                <w:div w:id="1016925724">
                                                                                                                                                                                                                                                                                                  <w:marLeft w:val="0"/>
                                                                                                                                                                                                                                                                                                  <w:marRight w:val="0"/>
                                                                                                                                                                                                                                                                                                  <w:marTop w:val="0"/>
                                                                                                                                                                                                                                                                                                  <w:marBottom w:val="0"/>
                                                                                                                                                                                                                                                                                                  <w:divBdr>
                                                                                                                                                                                                                                                                                                    <w:top w:val="none" w:sz="0" w:space="0" w:color="auto"/>
                                                                                                                                                                                                                                                                                                    <w:left w:val="none" w:sz="0" w:space="0" w:color="auto"/>
                                                                                                                                                                                                                                                                                                    <w:bottom w:val="none" w:sz="0" w:space="0" w:color="auto"/>
                                                                                                                                                                                                                                                                                                    <w:right w:val="none" w:sz="0" w:space="0" w:color="auto"/>
                                                                                                                                                                                                                                                                                                  </w:divBdr>
                                                                                                                                                                                                                                                                                                  <w:divsChild>
                                                                                                                                                                                                                                                                                                    <w:div w:id="1812406099">
                                                                                                                                                                                                                                                                                                      <w:marLeft w:val="0"/>
                                                                                                                                                                                                                                                                                                      <w:marRight w:val="0"/>
                                                                                                                                                                                                                                                                                                      <w:marTop w:val="0"/>
                                                                                                                                                                                                                                                                                                      <w:marBottom w:val="0"/>
                                                                                                                                                                                                                                                                                                      <w:divBdr>
                                                                                                                                                                                                                                                                                                        <w:top w:val="none" w:sz="0" w:space="0" w:color="auto"/>
                                                                                                                                                                                                                                                                                                        <w:left w:val="none" w:sz="0" w:space="0" w:color="auto"/>
                                                                                                                                                                                                                                                                                                        <w:bottom w:val="none" w:sz="0" w:space="0" w:color="auto"/>
                                                                                                                                                                                                                                                                                                        <w:right w:val="none" w:sz="0" w:space="0" w:color="auto"/>
                                                                                                                                                                                                                                                                                                      </w:divBdr>
                                                                                                                                                                                                                                                                                                      <w:divsChild>
                                                                                                                                                                                                                                                                                                        <w:div w:id="844244337">
                                                                                                                                                                                                                                                                                                          <w:marLeft w:val="0"/>
                                                                                                                                                                                                                                                                                                          <w:marRight w:val="0"/>
                                                                                                                                                                                                                                                                                                          <w:marTop w:val="0"/>
                                                                                                                                                                                                                                                                                                          <w:marBottom w:val="0"/>
                                                                                                                                                                                                                                                                                                          <w:divBdr>
                                                                                                                                                                                                                                                                                                            <w:top w:val="none" w:sz="0" w:space="0" w:color="auto"/>
                                                                                                                                                                                                                                                                                                            <w:left w:val="none" w:sz="0" w:space="0" w:color="auto"/>
                                                                                                                                                                                                                                                                                                            <w:bottom w:val="none" w:sz="0" w:space="0" w:color="auto"/>
                                                                                                                                                                                                                                                                                                            <w:right w:val="none" w:sz="0" w:space="0" w:color="auto"/>
                                                                                                                                                                                                                                                                                                          </w:divBdr>
                                                                                                                                                                                                                                                                                                          <w:divsChild>
                                                                                                                                                                                                                                                                                                            <w:div w:id="860899991">
                                                                                                                                                                                                                                                                                                              <w:marLeft w:val="0"/>
                                                                                                                                                                                                                                                                                                              <w:marRight w:val="0"/>
                                                                                                                                                                                                                                                                                                              <w:marTop w:val="0"/>
                                                                                                                                                                                                                                                                                                              <w:marBottom w:val="0"/>
                                                                                                                                                                                                                                                                                                              <w:divBdr>
                                                                                                                                                                                                                                                                                                                <w:top w:val="none" w:sz="0" w:space="0" w:color="auto"/>
                                                                                                                                                                                                                                                                                                                <w:left w:val="none" w:sz="0" w:space="0" w:color="auto"/>
                                                                                                                                                                                                                                                                                                                <w:bottom w:val="none" w:sz="0" w:space="0" w:color="auto"/>
                                                                                                                                                                                                                                                                                                                <w:right w:val="none" w:sz="0" w:space="0" w:color="auto"/>
                                                                                                                                                                                                                                                                                                              </w:divBdr>
                                                                                                                                                                                                                                                                                                              <w:divsChild>
                                                                                                                                                                                                                                                                                                                <w:div w:id="7602611">
                                                                                                                                                                                                                                                                                                                  <w:marLeft w:val="0"/>
                                                                                                                                                                                                                                                                                                                  <w:marRight w:val="0"/>
                                                                                                                                                                                                                                                                                                                  <w:marTop w:val="0"/>
                                                                                                                                                                                                                                                                                                                  <w:marBottom w:val="0"/>
                                                                                                                                                                                                                                                                                                                  <w:divBdr>
                                                                                                                                                                                                                                                                                                                    <w:top w:val="none" w:sz="0" w:space="0" w:color="auto"/>
                                                                                                                                                                                                                                                                                                                    <w:left w:val="none" w:sz="0" w:space="0" w:color="auto"/>
                                                                                                                                                                                                                                                                                                                    <w:bottom w:val="none" w:sz="0" w:space="0" w:color="auto"/>
                                                                                                                                                                                                                                                                                                                    <w:right w:val="none" w:sz="0" w:space="0" w:color="auto"/>
                                                                                                                                                                                                                                                                                                                  </w:divBdr>
                                                                                                                                                                                                                                                                                                                  <w:divsChild>
                                                                                                                                                                                                                                                                                                                    <w:div w:id="415053931">
                                                                                                                                                                                                                                                                                                                      <w:marLeft w:val="0"/>
                                                                                                                                                                                                                                                                                                                      <w:marRight w:val="0"/>
                                                                                                                                                                                                                                                                                                                      <w:marTop w:val="0"/>
                                                                                                                                                                                                                                                                                                                      <w:marBottom w:val="0"/>
                                                                                                                                                                                                                                                                                                                      <w:divBdr>
                                                                                                                                                                                                                                                                                                                        <w:top w:val="none" w:sz="0" w:space="0" w:color="auto"/>
                                                                                                                                                                                                                                                                                                                        <w:left w:val="none" w:sz="0" w:space="0" w:color="auto"/>
                                                                                                                                                                                                                                                                                                                        <w:bottom w:val="none" w:sz="0" w:space="0" w:color="auto"/>
                                                                                                                                                                                                                                                                                                                        <w:right w:val="none" w:sz="0" w:space="0" w:color="auto"/>
                                                                                                                                                                                                                                                                                                                      </w:divBdr>
                                                                                                                                                                                                                                                                                                                      <w:divsChild>
                                                                                                                                                                                                                                                                                                                        <w:div w:id="1664814919">
                                                                                                                                                                                                                                                                                                                          <w:marLeft w:val="0"/>
                                                                                                                                                                                                                                                                                                                          <w:marRight w:val="0"/>
                                                                                                                                                                                                                                                                                                                          <w:marTop w:val="0"/>
                                                                                                                                                                                                                                                                                                                          <w:marBottom w:val="0"/>
                                                                                                                                                                                                                                                                                                                          <w:divBdr>
                                                                                                                                                                                                                                                                                                                            <w:top w:val="none" w:sz="0" w:space="0" w:color="auto"/>
                                                                                                                                                                                                                                                                                                                            <w:left w:val="none" w:sz="0" w:space="0" w:color="auto"/>
                                                                                                                                                                                                                                                                                                                            <w:bottom w:val="none" w:sz="0" w:space="0" w:color="auto"/>
                                                                                                                                                                                                                                                                                                                            <w:right w:val="none" w:sz="0" w:space="0" w:color="auto"/>
                                                                                                                                                                                                                                                                                                                          </w:divBdr>
                                                                                                                                                                                                                                                                                                                          <w:divsChild>
                                                                                                                                                                                                                                                                                                                            <w:div w:id="486944397">
                                                                                                                                                                                                                                                                                                                              <w:marLeft w:val="0"/>
                                                                                                                                                                                                                                                                                                                              <w:marRight w:val="0"/>
                                                                                                                                                                                                                                                                                                                              <w:marTop w:val="0"/>
                                                                                                                                                                                                                                                                                                                              <w:marBottom w:val="0"/>
                                                                                                                                                                                                                                                                                                                              <w:divBdr>
                                                                                                                                                                                                                                                                                                                                <w:top w:val="none" w:sz="0" w:space="0" w:color="auto"/>
                                                                                                                                                                                                                                                                                                                                <w:left w:val="none" w:sz="0" w:space="0" w:color="auto"/>
                                                                                                                                                                                                                                                                                                                                <w:bottom w:val="none" w:sz="0" w:space="0" w:color="auto"/>
                                                                                                                                                                                                                                                                                                                                <w:right w:val="none" w:sz="0" w:space="0" w:color="auto"/>
                                                                                                                                                                                                                                                                                                                              </w:divBdr>
                                                                                                                                                                                                                                                                                                                              <w:divsChild>
                                                                                                                                                                                                                                                                                                                                <w:div w:id="1575505849">
                                                                                                                                                                                                                                                                                                                                  <w:marLeft w:val="0"/>
                                                                                                                                                                                                                                                                                                                                  <w:marRight w:val="0"/>
                                                                                                                                                                                                                                                                                                                                  <w:marTop w:val="0"/>
                                                                                                                                                                                                                                                                                                                                  <w:marBottom w:val="0"/>
                                                                                                                                                                                                                                                                                                                                  <w:divBdr>
                                                                                                                                                                                                                                                                                                                                    <w:top w:val="none" w:sz="0" w:space="0" w:color="auto"/>
                                                                                                                                                                                                                                                                                                                                    <w:left w:val="none" w:sz="0" w:space="0" w:color="auto"/>
                                                                                                                                                                                                                                                                                                                                    <w:bottom w:val="none" w:sz="0" w:space="0" w:color="auto"/>
                                                                                                                                                                                                                                                                                                                                    <w:right w:val="none" w:sz="0" w:space="0" w:color="auto"/>
                                                                                                                                                                                                                                                                                                                                  </w:divBdr>
                                                                                                                                                                                                                                                                                                                                  <w:divsChild>
                                                                                                                                                                                                                                                                                                                                    <w:div w:id="1093892350">
                                                                                                                                                                                                                                                                                                                                      <w:marLeft w:val="0"/>
                                                                                                                                                                                                                                                                                                                                      <w:marRight w:val="0"/>
                                                                                                                                                                                                                                                                                                                                      <w:marTop w:val="0"/>
                                                                                                                                                                                                                                                                                                                                      <w:marBottom w:val="0"/>
                                                                                                                                                                                                                                                                                                                                      <w:divBdr>
                                                                                                                                                                                                                                                                                                                                        <w:top w:val="none" w:sz="0" w:space="0" w:color="auto"/>
                                                                                                                                                                                                                                                                                                                                        <w:left w:val="none" w:sz="0" w:space="0" w:color="auto"/>
                                                                                                                                                                                                                                                                                                                                        <w:bottom w:val="none" w:sz="0" w:space="0" w:color="auto"/>
                                                                                                                                                                                                                                                                                                                                        <w:right w:val="none" w:sz="0" w:space="0" w:color="auto"/>
                                                                                                                                                                                                                                                                                                                                      </w:divBdr>
                                                                                                                                                                                                                                                                                                                                      <w:divsChild>
                                                                                                                                                                                                                                                                                                                                        <w:div w:id="277377254">
                                                                                                                                                                                                                                                                                                                                          <w:marLeft w:val="0"/>
                                                                                                                                                                                                                                                                                                                                          <w:marRight w:val="0"/>
                                                                                                                                                                                                                                                                                                                                          <w:marTop w:val="0"/>
                                                                                                                                                                                                                                                                                                                                          <w:marBottom w:val="0"/>
                                                                                                                                                                                                                                                                                                                                          <w:divBdr>
                                                                                                                                                                                                                                                                                                                                            <w:top w:val="none" w:sz="0" w:space="0" w:color="auto"/>
                                                                                                                                                                                                                                                                                                                                            <w:left w:val="none" w:sz="0" w:space="0" w:color="auto"/>
                                                                                                                                                                                                                                                                                                                                            <w:bottom w:val="none" w:sz="0" w:space="0" w:color="auto"/>
                                                                                                                                                                                                                                                                                                                                            <w:right w:val="none" w:sz="0" w:space="0" w:color="auto"/>
                                                                                                                                                                                                                                                                                                                                          </w:divBdr>
                                                                                                                                                                                                                                                                                                                                          <w:divsChild>
                                                                                                                                                                                                                                                                                                                                            <w:div w:id="1650667357">
                                                                                                                                                                                                                                                                                                                                              <w:marLeft w:val="0"/>
                                                                                                                                                                                                                                                                                                                                              <w:marRight w:val="0"/>
                                                                                                                                                                                                                                                                                                                                              <w:marTop w:val="0"/>
                                                                                                                                                                                                                                                                                                                                              <w:marBottom w:val="0"/>
                                                                                                                                                                                                                                                                                                                                              <w:divBdr>
                                                                                                                                                                                                                                                                                                                                                <w:top w:val="none" w:sz="0" w:space="0" w:color="auto"/>
                                                                                                                                                                                                                                                                                                                                                <w:left w:val="none" w:sz="0" w:space="0" w:color="auto"/>
                                                                                                                                                                                                                                                                                                                                                <w:bottom w:val="none" w:sz="0" w:space="0" w:color="auto"/>
                                                                                                                                                                                                                                                                                                                                                <w:right w:val="none" w:sz="0" w:space="0" w:color="auto"/>
                                                                                                                                                                                                                                                                                                                                              </w:divBdr>
                                                                                                                                                                                                                                                                                                                                              <w:divsChild>
                                                                                                                                                                                                                                                                                                                                                <w:div w:id="461920088">
                                                                                                                                                                                                                                                                                                                                                  <w:marLeft w:val="0"/>
                                                                                                                                                                                                                                                                                                                                                  <w:marRight w:val="0"/>
                                                                                                                                                                                                                                                                                                                                                  <w:marTop w:val="0"/>
                                                                                                                                                                                                                                                                                                                                                  <w:marBottom w:val="0"/>
                                                                                                                                                                                                                                                                                                                                                  <w:divBdr>
                                                                                                                                                                                                                                                                                                                                                    <w:top w:val="none" w:sz="0" w:space="0" w:color="auto"/>
                                                                                                                                                                                                                                                                                                                                                    <w:left w:val="none" w:sz="0" w:space="0" w:color="auto"/>
                                                                                                                                                                                                                                                                                                                                                    <w:bottom w:val="none" w:sz="0" w:space="0" w:color="auto"/>
                                                                                                                                                                                                                                                                                                                                                    <w:right w:val="none" w:sz="0" w:space="0" w:color="auto"/>
                                                                                                                                                                                                                                                                                                                                                  </w:divBdr>
                                                                                                                                                                                                                                                                                                                                                  <w:divsChild>
                                                                                                                                                                                                                                                                                                                                                    <w:div w:id="2029328910">
                                                                                                                                                                                                                                                                                                                                                      <w:marLeft w:val="0"/>
                                                                                                                                                                                                                                                                                                                                                      <w:marRight w:val="0"/>
                                                                                                                                                                                                                                                                                                                                                      <w:marTop w:val="0"/>
                                                                                                                                                                                                                                                                                                                                                      <w:marBottom w:val="0"/>
                                                                                                                                                                                                                                                                                                                                                      <w:divBdr>
                                                                                                                                                                                                                                                                                                                                                        <w:top w:val="none" w:sz="0" w:space="0" w:color="auto"/>
                                                                                                                                                                                                                                                                                                                                                        <w:left w:val="none" w:sz="0" w:space="0" w:color="auto"/>
                                                                                                                                                                                                                                                                                                                                                        <w:bottom w:val="none" w:sz="0" w:space="0" w:color="auto"/>
                                                                                                                                                                                                                                                                                                                                                        <w:right w:val="none" w:sz="0" w:space="0" w:color="auto"/>
                                                                                                                                                                                                                                                                                                                                                      </w:divBdr>
                                                                                                                                                                                                                                                                                                                                                      <w:divsChild>
                                                                                                                                                                                                                                                                                                                                                        <w:div w:id="602304319">
                                                                                                                                                                                                                                                                                                                                                          <w:marLeft w:val="0"/>
                                                                                                                                                                                                                                                                                                                                                          <w:marRight w:val="0"/>
                                                                                                                                                                                                                                                                                                                                                          <w:marTop w:val="0"/>
                                                                                                                                                                                                                                                                                                                                                          <w:marBottom w:val="0"/>
                                                                                                                                                                                                                                                                                                                                                          <w:divBdr>
                                                                                                                                                                                                                                                                                                                                                            <w:top w:val="none" w:sz="0" w:space="0" w:color="auto"/>
                                                                                                                                                                                                                                                                                                                                                            <w:left w:val="none" w:sz="0" w:space="0" w:color="auto"/>
                                                                                                                                                                                                                                                                                                                                                            <w:bottom w:val="none" w:sz="0" w:space="0" w:color="auto"/>
                                                                                                                                                                                                                                                                                                                                                            <w:right w:val="none" w:sz="0" w:space="0" w:color="auto"/>
                                                                                                                                                                                                                                                                                                                                                          </w:divBdr>
                                                                                                                                                                                                                                                                                                                                                          <w:divsChild>
                                                                                                                                                                                                                                                                                                                                                            <w:div w:id="1135375085">
                                                                                                                                                                                                                                                                                                                                                              <w:marLeft w:val="0"/>
                                                                                                                                                                                                                                                                                                                                                              <w:marRight w:val="0"/>
                                                                                                                                                                                                                                                                                                                                                              <w:marTop w:val="0"/>
                                                                                                                                                                                                                                                                                                                                                              <w:marBottom w:val="0"/>
                                                                                                                                                                                                                                                                                                                                                              <w:divBdr>
                                                                                                                                                                                                                                                                                                                                                                <w:top w:val="none" w:sz="0" w:space="0" w:color="auto"/>
                                                                                                                                                                                                                                                                                                                                                                <w:left w:val="none" w:sz="0" w:space="0" w:color="auto"/>
                                                                                                                                                                                                                                                                                                                                                                <w:bottom w:val="none" w:sz="0" w:space="0" w:color="auto"/>
                                                                                                                                                                                                                                                                                                                                                                <w:right w:val="none" w:sz="0" w:space="0" w:color="auto"/>
                                                                                                                                                                                                                                                                                                                                                              </w:divBdr>
                                                                                                                                                                                                                                                                                                                                                              <w:divsChild>
                                                                                                                                                                                                                                                                                                                                                                <w:div w:id="939919586">
                                                                                                                                                                                                                                                                                                                                                                  <w:marLeft w:val="0"/>
                                                                                                                                                                                                                                                                                                                                                                  <w:marRight w:val="0"/>
                                                                                                                                                                                                                                                                                                                                                                  <w:marTop w:val="0"/>
                                                                                                                                                                                                                                                                                                                                                                  <w:marBottom w:val="0"/>
                                                                                                                                                                                                                                                                                                                                                                  <w:divBdr>
                                                                                                                                                                                                                                                                                                                                                                    <w:top w:val="none" w:sz="0" w:space="0" w:color="auto"/>
                                                                                                                                                                                                                                                                                                                                                                    <w:left w:val="none" w:sz="0" w:space="0" w:color="auto"/>
                                                                                                                                                                                                                                                                                                                                                                    <w:bottom w:val="none" w:sz="0" w:space="0" w:color="auto"/>
                                                                                                                                                                                                                                                                                                                                                                    <w:right w:val="none" w:sz="0" w:space="0" w:color="auto"/>
                                                                                                                                                                                                                                                                                                                                                                  </w:divBdr>
                                                                                                                                                                                                                                                                                                                                                                  <w:divsChild>
                                                                                                                                                                                                                                                                                                                                                                    <w:div w:id="1486319715">
                                                                                                                                                                                                                                                                                                                                                                      <w:marLeft w:val="0"/>
                                                                                                                                                                                                                                                                                                                                                                      <w:marRight w:val="0"/>
                                                                                                                                                                                                                                                                                                                                                                      <w:marTop w:val="0"/>
                                                                                                                                                                                                                                                                                                                                                                      <w:marBottom w:val="0"/>
                                                                                                                                                                                                                                                                                                                                                                      <w:divBdr>
                                                                                                                                                                                                                                                                                                                                                                        <w:top w:val="none" w:sz="0" w:space="0" w:color="auto"/>
                                                                                                                                                                                                                                                                                                                                                                        <w:left w:val="none" w:sz="0" w:space="0" w:color="auto"/>
                                                                                                                                                                                                                                                                                                                                                                        <w:bottom w:val="none" w:sz="0" w:space="0" w:color="auto"/>
                                                                                                                                                                                                                                                                                                                                                                        <w:right w:val="none" w:sz="0" w:space="0" w:color="auto"/>
                                                                                                                                                                                                                                                                                                                                                                      </w:divBdr>
                                                                                                                                                                                                                                                                                                                                                                      <w:divsChild>
                                                                                                                                                                                                                                                                                                                                                                        <w:div w:id="1788768656">
                                                                                                                                                                                                                                                                                                                                                                          <w:marLeft w:val="0"/>
                                                                                                                                                                                                                                                                                                                                                                          <w:marRight w:val="0"/>
                                                                                                                                                                                                                                                                                                                                                                          <w:marTop w:val="0"/>
                                                                                                                                                                                                                                                                                                                                                                          <w:marBottom w:val="0"/>
                                                                                                                                                                                                                                                                                                                                                                          <w:divBdr>
                                                                                                                                                                                                                                                                                                                                                                            <w:top w:val="none" w:sz="0" w:space="0" w:color="auto"/>
                                                                                                                                                                                                                                                                                                                                                                            <w:left w:val="none" w:sz="0" w:space="0" w:color="auto"/>
                                                                                                                                                                                                                                                                                                                                                                            <w:bottom w:val="none" w:sz="0" w:space="0" w:color="auto"/>
                                                                                                                                                                                                                                                                                                                                                                            <w:right w:val="none" w:sz="0" w:space="0" w:color="auto"/>
                                                                                                                                                                                                                                                                                                                                                                          </w:divBdr>
                                                                                                                                                                                                                                                                                                                                                                          <w:divsChild>
                                                                                                                                                                                                                                                                                                                                                                            <w:div w:id="633407538">
                                                                                                                                                                                                                                                                                                                                                                              <w:marLeft w:val="0"/>
                                                                                                                                                                                                                                                                                                                                                                              <w:marRight w:val="0"/>
                                                                                                                                                                                                                                                                                                                                                                              <w:marTop w:val="0"/>
                                                                                                                                                                                                                                                                                                                                                                              <w:marBottom w:val="0"/>
                                                                                                                                                                                                                                                                                                                                                                              <w:divBdr>
                                                                                                                                                                                                                                                                                                                                                                                <w:top w:val="none" w:sz="0" w:space="0" w:color="auto"/>
                                                                                                                                                                                                                                                                                                                                                                                <w:left w:val="none" w:sz="0" w:space="0" w:color="auto"/>
                                                                                                                                                                                                                                                                                                                                                                                <w:bottom w:val="none" w:sz="0" w:space="0" w:color="auto"/>
                                                                                                                                                                                                                                                                                                                                                                                <w:right w:val="none" w:sz="0" w:space="0" w:color="auto"/>
                                                                                                                                                                                                                                                                                                                                                                              </w:divBdr>
                                                                                                                                                                                                                                                                                                                                                                              <w:divsChild>
                                                                                                                                                                                                                                                                                                                                                                                <w:div w:id="2119056950">
                                                                                                                                                                                                                                                                                                                                                                                  <w:marLeft w:val="0"/>
                                                                                                                                                                                                                                                                                                                                                                                  <w:marRight w:val="0"/>
                                                                                                                                                                                                                                                                                                                                                                                  <w:marTop w:val="0"/>
                                                                                                                                                                                                                                                                                                                                                                                  <w:marBottom w:val="0"/>
                                                                                                                                                                                                                                                                                                                                                                                  <w:divBdr>
                                                                                                                                                                                                                                                                                                                                                                                    <w:top w:val="none" w:sz="0" w:space="0" w:color="auto"/>
                                                                                                                                                                                                                                                                                                                                                                                    <w:left w:val="none" w:sz="0" w:space="0" w:color="auto"/>
                                                                                                                                                                                                                                                                                                                                                                                    <w:bottom w:val="none" w:sz="0" w:space="0" w:color="auto"/>
                                                                                                                                                                                                                                                                                                                                                                                    <w:right w:val="none" w:sz="0" w:space="0" w:color="auto"/>
                                                                                                                                                                                                                                                                                                                                                                                  </w:divBdr>
                                                                                                                                                                                                                                                                                                                                                                                  <w:divsChild>
                                                                                                                                                                                                                                                                                                                                                                                    <w:div w:id="1079015429">
                                                                                                                                                                                                                                                                                                                                                                                      <w:marLeft w:val="0"/>
                                                                                                                                                                                                                                                                                                                                                                                      <w:marRight w:val="0"/>
                                                                                                                                                                                                                                                                                                                                                                                      <w:marTop w:val="0"/>
                                                                                                                                                                                                                                                                                                                                                                                      <w:marBottom w:val="0"/>
                                                                                                                                                                                                                                                                                                                                                                                      <w:divBdr>
                                                                                                                                                                                                                                                                                                                                                                                        <w:top w:val="none" w:sz="0" w:space="0" w:color="auto"/>
                                                                                                                                                                                                                                                                                                                                                                                        <w:left w:val="none" w:sz="0" w:space="0" w:color="auto"/>
                                                                                                                                                                                                                                                                                                                                                                                        <w:bottom w:val="none" w:sz="0" w:space="0" w:color="auto"/>
                                                                                                                                                                                                                                                                                                                                                                                        <w:right w:val="none" w:sz="0" w:space="0" w:color="auto"/>
                                                                                                                                                                                                                                                                                                                                                                                      </w:divBdr>
                                                                                                                                                                                                                                                                                                                                                                                      <w:divsChild>
                                                                                                                                                                                                                                                                                                                                                                                        <w:div w:id="257913002">
                                                                                                                                                                                                                                                                                                                                                                                          <w:marLeft w:val="0"/>
                                                                                                                                                                                                                                                                                                                                                                                          <w:marRight w:val="0"/>
                                                                                                                                                                                                                                                                                                                                                                                          <w:marTop w:val="0"/>
                                                                                                                                                                                                                                                                                                                                                                                          <w:marBottom w:val="0"/>
                                                                                                                                                                                                                                                                                                                                                                                          <w:divBdr>
                                                                                                                                                                                                                                                                                                                                                                                            <w:top w:val="none" w:sz="0" w:space="0" w:color="auto"/>
                                                                                                                                                                                                                                                                                                                                                                                            <w:left w:val="none" w:sz="0" w:space="0" w:color="auto"/>
                                                                                                                                                                                                                                                                                                                                                                                            <w:bottom w:val="none" w:sz="0" w:space="0" w:color="auto"/>
                                                                                                                                                                                                                                                                                                                                                                                            <w:right w:val="none" w:sz="0" w:space="0" w:color="auto"/>
                                                                                                                                                                                                                                                                                                                                                                                          </w:divBdr>
                                                                                                                                                                                                                                                                                                                                                                                          <w:divsChild>
                                                                                                                                                                                                                                                                                                                                                                                            <w:div w:id="1044796165">
                                                                                                                                                                                                                                                                                                                                                                                              <w:marLeft w:val="0"/>
                                                                                                                                                                                                                                                                                                                                                                                              <w:marRight w:val="0"/>
                                                                                                                                                                                                                                                                                                                                                                                              <w:marTop w:val="0"/>
                                                                                                                                                                                                                                                                                                                                                                                              <w:marBottom w:val="0"/>
                                                                                                                                                                                                                                                                                                                                                                                              <w:divBdr>
                                                                                                                                                                                                                                                                                                                                                                                                <w:top w:val="none" w:sz="0" w:space="0" w:color="auto"/>
                                                                                                                                                                                                                                                                                                                                                                                                <w:left w:val="none" w:sz="0" w:space="0" w:color="auto"/>
                                                                                                                                                                                                                                                                                                                                                                                                <w:bottom w:val="none" w:sz="0" w:space="0" w:color="auto"/>
                                                                                                                                                                                                                                                                                                                                                                                                <w:right w:val="none" w:sz="0" w:space="0" w:color="auto"/>
                                                                                                                                                                                                                                                                                                                                                                                              </w:divBdr>
                                                                                                                                                                                                                                                                                                                                                                                              <w:divsChild>
                                                                                                                                                                                                                                                                                                                                                                                                <w:div w:id="1408112563">
                                                                                                                                                                                                                                                                                                                                                                                                  <w:marLeft w:val="0"/>
                                                                                                                                                                                                                                                                                                                                                                                                  <w:marRight w:val="0"/>
                                                                                                                                                                                                                                                                                                                                                                                                  <w:marTop w:val="0"/>
                                                                                                                                                                                                                                                                                                                                                                                                  <w:marBottom w:val="0"/>
                                                                                                                                                                                                                                                                                                                                                                                                  <w:divBdr>
                                                                                                                                                                                                                                                                                                                                                                                                    <w:top w:val="none" w:sz="0" w:space="0" w:color="auto"/>
                                                                                                                                                                                                                                                                                                                                                                                                    <w:left w:val="none" w:sz="0" w:space="0" w:color="auto"/>
                                                                                                                                                                                                                                                                                                                                                                                                    <w:bottom w:val="none" w:sz="0" w:space="0" w:color="auto"/>
                                                                                                                                                                                                                                                                                                                                                                                                    <w:right w:val="none" w:sz="0" w:space="0" w:color="auto"/>
                                                                                                                                                                                                                                                                                                                                                                                                  </w:divBdr>
                                                                                                                                                                                                                                                                                                                                                                                                  <w:divsChild>
                                                                                                                                                                                                                                                                                                                                                                                                    <w:div w:id="511452685">
                                                                                                                                                                                                                                                                                                                                                                                                      <w:marLeft w:val="0"/>
                                                                                                                                                                                                                                                                                                                                                                                                      <w:marRight w:val="0"/>
                                                                                                                                                                                                                                                                                                                                                                                                      <w:marTop w:val="0"/>
                                                                                                                                                                                                                                                                                                                                                                                                      <w:marBottom w:val="0"/>
                                                                                                                                                                                                                                                                                                                                                                                                      <w:divBdr>
                                                                                                                                                                                                                                                                                                                                                                                                        <w:top w:val="none" w:sz="0" w:space="0" w:color="auto"/>
                                                                                                                                                                                                                                                                                                                                                                                                        <w:left w:val="none" w:sz="0" w:space="0" w:color="auto"/>
                                                                                                                                                                                                                                                                                                                                                                                                        <w:bottom w:val="none" w:sz="0" w:space="0" w:color="auto"/>
                                                                                                                                                                                                                                                                                                                                                                                                        <w:right w:val="none" w:sz="0" w:space="0" w:color="auto"/>
                                                                                                                                                                                                                                                                                                                                                                                                      </w:divBdr>
                                                                                                                                                                                                                                                                                                                                                                                                      <w:divsChild>
                                                                                                                                                                                                                                                                                                                                                                                                        <w:div w:id="1477719665">
                                                                                                                                                                                                                                                                                                                                                                                                          <w:marLeft w:val="0"/>
                                                                                                                                                                                                                                                                                                                                                                                                          <w:marRight w:val="0"/>
                                                                                                                                                                                                                                                                                                                                                                                                          <w:marTop w:val="0"/>
                                                                                                                                                                                                                                                                                                                                                                                                          <w:marBottom w:val="0"/>
                                                                                                                                                                                                                                                                                                                                                                                                          <w:divBdr>
                                                                                                                                                                                                                                                                                                                                                                                                            <w:top w:val="none" w:sz="0" w:space="0" w:color="auto"/>
                                                                                                                                                                                                                                                                                                                                                                                                            <w:left w:val="none" w:sz="0" w:space="0" w:color="auto"/>
                                                                                                                                                                                                                                                                                                                                                                                                            <w:bottom w:val="none" w:sz="0" w:space="0" w:color="auto"/>
                                                                                                                                                                                                                                                                                                                                                                                                            <w:right w:val="none" w:sz="0" w:space="0" w:color="auto"/>
                                                                                                                                                                                                                                                                                                                                                                                                          </w:divBdr>
                                                                                                                                                                                                                                                                                                                                                                                                          <w:divsChild>
                                                                                                                                                                                                                                                                                                                                                                                                            <w:div w:id="1668367547">
                                                                                                                                                                                                                                                                                                                                                                                                              <w:marLeft w:val="0"/>
                                                                                                                                                                                                                                                                                                                                                                                                              <w:marRight w:val="0"/>
                                                                                                                                                                                                                                                                                                                                                                                                              <w:marTop w:val="0"/>
                                                                                                                                                                                                                                                                                                                                                                                                              <w:marBottom w:val="0"/>
                                                                                                                                                                                                                                                                                                                                                                                                              <w:divBdr>
                                                                                                                                                                                                                                                                                                                                                                                                                <w:top w:val="none" w:sz="0" w:space="0" w:color="auto"/>
                                                                                                                                                                                                                                                                                                                                                                                                                <w:left w:val="none" w:sz="0" w:space="0" w:color="auto"/>
                                                                                                                                                                                                                                                                                                                                                                                                                <w:bottom w:val="none" w:sz="0" w:space="0" w:color="auto"/>
                                                                                                                                                                                                                                                                                                                                                                                                                <w:right w:val="none" w:sz="0" w:space="0" w:color="auto"/>
                                                                                                                                                                                                                                                                                                                                                                                                              </w:divBdr>
                                                                                                                                                                                                                                                                                                                                                                                                              <w:divsChild>
                                                                                                                                                                                                                                                                                                                                                                                                                <w:div w:id="1381713217">
                                                                                                                                                                                                                                                                                                                                                                                                                  <w:marLeft w:val="0"/>
                                                                                                                                                                                                                                                                                                                                                                                                                  <w:marRight w:val="0"/>
                                                                                                                                                                                                                                                                                                                                                                                                                  <w:marTop w:val="0"/>
                                                                                                                                                                                                                                                                                                                                                                                                                  <w:marBottom w:val="0"/>
                                                                                                                                                                                                                                                                                                                                                                                                                  <w:divBdr>
                                                                                                                                                                                                                                                                                                                                                                                                                    <w:top w:val="none" w:sz="0" w:space="0" w:color="auto"/>
                                                                                                                                                                                                                                                                                                                                                                                                                    <w:left w:val="none" w:sz="0" w:space="0" w:color="auto"/>
                                                                                                                                                                                                                                                                                                                                                                                                                    <w:bottom w:val="none" w:sz="0" w:space="0" w:color="auto"/>
                                                                                                                                                                                                                                                                                                                                                                                                                    <w:right w:val="none" w:sz="0" w:space="0" w:color="auto"/>
                                                                                                                                                                                                                                                                                                                                                                                                                  </w:divBdr>
                                                                                                                                                                                                                                                                                                                                                                                                                  <w:divsChild>
                                                                                                                                                                                                                                                                                                                                                                                                                    <w:div w:id="551697774">
                                                                                                                                                                                                                                                                                                                                                                                                                      <w:marLeft w:val="0"/>
                                                                                                                                                                                                                                                                                                                                                                                                                      <w:marRight w:val="0"/>
                                                                                                                                                                                                                                                                                                                                                                                                                      <w:marTop w:val="0"/>
                                                                                                                                                                                                                                                                                                                                                                                                                      <w:marBottom w:val="0"/>
                                                                                                                                                                                                                                                                                                                                                                                                                      <w:divBdr>
                                                                                                                                                                                                                                                                                                                                                                                                                        <w:top w:val="none" w:sz="0" w:space="0" w:color="auto"/>
                                                                                                                                                                                                                                                                                                                                                                                                                        <w:left w:val="none" w:sz="0" w:space="0" w:color="auto"/>
                                                                                                                                                                                                                                                                                                                                                                                                                        <w:bottom w:val="none" w:sz="0" w:space="0" w:color="auto"/>
                                                                                                                                                                                                                                                                                                                                                                                                                        <w:right w:val="none" w:sz="0" w:space="0" w:color="auto"/>
                                                                                                                                                                                                                                                                                                                                                                                                                      </w:divBdr>
                                                                                                                                                                                                                                                                                                                                                                                                                      <w:divsChild>
                                                                                                                                                                                                                                                                                                                                                                                                                        <w:div w:id="1446777905">
                                                                                                                                                                                                                                                                                                                                                                                                                          <w:marLeft w:val="0"/>
                                                                                                                                                                                                                                                                                                                                                                                                                          <w:marRight w:val="0"/>
                                                                                                                                                                                                                                                                                                                                                                                                                          <w:marTop w:val="0"/>
                                                                                                                                                                                                                                                                                                                                                                                                                          <w:marBottom w:val="0"/>
                                                                                                                                                                                                                                                                                                                                                                                                                          <w:divBdr>
                                                                                                                                                                                                                                                                                                                                                                                                                            <w:top w:val="none" w:sz="0" w:space="0" w:color="auto"/>
                                                                                                                                                                                                                                                                                                                                                                                                                            <w:left w:val="none" w:sz="0" w:space="0" w:color="auto"/>
                                                                                                                                                                                                                                                                                                                                                                                                                            <w:bottom w:val="none" w:sz="0" w:space="0" w:color="auto"/>
                                                                                                                                                                                                                                                                                                                                                                                                                            <w:right w:val="none" w:sz="0" w:space="0" w:color="auto"/>
                                                                                                                                                                                                                                                                                                                                                                                                                          </w:divBdr>
                                                                                                                                                                                                                                                                                                                                                                                                                          <w:divsChild>
                                                                                                                                                                                                                                                                                                                                                                                                                            <w:div w:id="1848398399">
                                                                                                                                                                                                                                                                                                                                                                                                                              <w:marLeft w:val="0"/>
                                                                                                                                                                                                                                                                                                                                                                                                                              <w:marRight w:val="0"/>
                                                                                                                                                                                                                                                                                                                                                                                                                              <w:marTop w:val="0"/>
                                                                                                                                                                                                                                                                                                                                                                                                                              <w:marBottom w:val="0"/>
                                                                                                                                                                                                                                                                                                                                                                                                                              <w:divBdr>
                                                                                                                                                                                                                                                                                                                                                                                                                                <w:top w:val="none" w:sz="0" w:space="0" w:color="auto"/>
                                                                                                                                                                                                                                                                                                                                                                                                                                <w:left w:val="none" w:sz="0" w:space="0" w:color="auto"/>
                                                                                                                                                                                                                                                                                                                                                                                                                                <w:bottom w:val="none" w:sz="0" w:space="0" w:color="auto"/>
                                                                                                                                                                                                                                                                                                                                                                                                                                <w:right w:val="none" w:sz="0" w:space="0" w:color="auto"/>
                                                                                                                                                                                                                                                                                                                                                                                                                              </w:divBdr>
                                                                                                                                                                                                                                                                                                                                                                                                                              <w:divsChild>
                                                                                                                                                                                                                                                                                                                                                                                                                                <w:div w:id="1129668764">
                                                                                                                                                                                                                                                                                                                                                                                                                                  <w:marLeft w:val="0"/>
                                                                                                                                                                                                                                                                                                                                                                                                                                  <w:marRight w:val="0"/>
                                                                                                                                                                                                                                                                                                                                                                                                                                  <w:marTop w:val="0"/>
                                                                                                                                                                                                                                                                                                                                                                                                                                  <w:marBottom w:val="0"/>
                                                                                                                                                                                                                                                                                                                                                                                                                                  <w:divBdr>
                                                                                                                                                                                                                                                                                                                                                                                                                                    <w:top w:val="none" w:sz="0" w:space="0" w:color="auto"/>
                                                                                                                                                                                                                                                                                                                                                                                                                                    <w:left w:val="none" w:sz="0" w:space="0" w:color="auto"/>
                                                                                                                                                                                                                                                                                                                                                                                                                                    <w:bottom w:val="none" w:sz="0" w:space="0" w:color="auto"/>
                                                                                                                                                                                                                                                                                                                                                                                                                                    <w:right w:val="none" w:sz="0" w:space="0" w:color="auto"/>
                                                                                                                                                                                                                                                                                                                                                                                                                                  </w:divBdr>
                                                                                                                                                                                                                                                                                                                                                                                                                                  <w:divsChild>
                                                                                                                                                                                                                                                                                                                                                                                                                                    <w:div w:id="1008100307">
                                                                                                                                                                                                                                                                                                                                                                                                                                      <w:marLeft w:val="0"/>
                                                                                                                                                                                                                                                                                                                                                                                                                                      <w:marRight w:val="0"/>
                                                                                                                                                                                                                                                                                                                                                                                                                                      <w:marTop w:val="0"/>
                                                                                                                                                                                                                                                                                                                                                                                                                                      <w:marBottom w:val="0"/>
                                                                                                                                                                                                                                                                                                                                                                                                                                      <w:divBdr>
                                                                                                                                                                                                                                                                                                                                                                                                                                        <w:top w:val="none" w:sz="0" w:space="0" w:color="auto"/>
                                                                                                                                                                                                                                                                                                                                                                                                                                        <w:left w:val="none" w:sz="0" w:space="0" w:color="auto"/>
                                                                                                                                                                                                                                                                                                                                                                                                                                        <w:bottom w:val="none" w:sz="0" w:space="0" w:color="auto"/>
                                                                                                                                                                                                                                                                                                                                                                                                                                        <w:right w:val="none" w:sz="0" w:space="0" w:color="auto"/>
                                                                                                                                                                                                                                                                                                                                                                                                                                      </w:divBdr>
                                                                                                                                                                                                                                                                                                                                                                                                                                      <w:divsChild>
                                                                                                                                                                                                                                                                                                                                                                                                                                        <w:div w:id="516116364">
                                                                                                                                                                                                                                                                                                                                                                                                                                          <w:marLeft w:val="0"/>
                                                                                                                                                                                                                                                                                                                                                                                                                                          <w:marRight w:val="0"/>
                                                                                                                                                                                                                                                                                                                                                                                                                                          <w:marTop w:val="0"/>
                                                                                                                                                                                                                                                                                                                                                                                                                                          <w:marBottom w:val="0"/>
                                                                                                                                                                                                                                                                                                                                                                                                                                          <w:divBdr>
                                                                                                                                                                                                                                                                                                                                                                                                                                            <w:top w:val="none" w:sz="0" w:space="0" w:color="auto"/>
                                                                                                                                                                                                                                                                                                                                                                                                                                            <w:left w:val="none" w:sz="0" w:space="0" w:color="auto"/>
                                                                                                                                                                                                                                                                                                                                                                                                                                            <w:bottom w:val="none" w:sz="0" w:space="0" w:color="auto"/>
                                                                                                                                                                                                                                                                                                                                                                                                                                            <w:right w:val="none" w:sz="0" w:space="0" w:color="auto"/>
                                                                                                                                                                                                                                                                                                                                                                                                                                          </w:divBdr>
                                                                                                                                                                                                                                                                                                                                                                                                                                          <w:divsChild>
                                                                                                                                                                                                                                                                                                                                                                                                                                            <w:div w:id="1024205697">
                                                                                                                                                                                                                                                                                                                                                                                                                                              <w:marLeft w:val="0"/>
                                                                                                                                                                                                                                                                                                                                                                                                                                              <w:marRight w:val="0"/>
                                                                                                                                                                                                                                                                                                                                                                                                                                              <w:marTop w:val="0"/>
                                                                                                                                                                                                                                                                                                                                                                                                                                              <w:marBottom w:val="0"/>
                                                                                                                                                                                                                                                                                                                                                                                                                                              <w:divBdr>
                                                                                                                                                                                                                                                                                                                                                                                                                                                <w:top w:val="none" w:sz="0" w:space="0" w:color="auto"/>
                                                                                                                                                                                                                                                                                                                                                                                                                                                <w:left w:val="none" w:sz="0" w:space="0" w:color="auto"/>
                                                                                                                                                                                                                                                                                                                                                                                                                                                <w:bottom w:val="none" w:sz="0" w:space="0" w:color="auto"/>
                                                                                                                                                                                                                                                                                                                                                                                                                                                <w:right w:val="none" w:sz="0" w:space="0" w:color="auto"/>
                                                                                                                                                                                                                                                                                                                                                                                                                                              </w:divBdr>
                                                                                                                                                                                                                                                                                                                                                                                                                                              <w:divsChild>
                                                                                                                                                                                                                                                                                                                                                                                                                                                <w:div w:id="1344891643">
                                                                                                                                                                                                                                                                                                                                                                                                                                                  <w:marLeft w:val="0"/>
                                                                                                                                                                                                                                                                                                                                                                                                                                                  <w:marRight w:val="0"/>
                                                                                                                                                                                                                                                                                                                                                                                                                                                  <w:marTop w:val="0"/>
                                                                                                                                                                                                                                                                                                                                                                                                                                                  <w:marBottom w:val="0"/>
                                                                                                                                                                                                                                                                                                                                                                                                                                                  <w:divBdr>
                                                                                                                                                                                                                                                                                                                                                                                                                                                    <w:top w:val="none" w:sz="0" w:space="0" w:color="auto"/>
                                                                                                                                                                                                                                                                                                                                                                                                                                                    <w:left w:val="none" w:sz="0" w:space="0" w:color="auto"/>
                                                                                                                                                                                                                                                                                                                                                                                                                                                    <w:bottom w:val="none" w:sz="0" w:space="0" w:color="auto"/>
                                                                                                                                                                                                                                                                                                                                                                                                                                                    <w:right w:val="none" w:sz="0" w:space="0" w:color="auto"/>
                                                                                                                                                                                                                                                                                                                                                                                                                                                  </w:divBdr>
                                                                                                                                                                                                                                                                                                                                                                                                                                                  <w:divsChild>
                                                                                                                                                                                                                                                                                                                                                                                                                                                    <w:div w:id="2137988534">
                                                                                                                                                                                                                                                                                                                                                                                                                                                      <w:marLeft w:val="0"/>
                                                                                                                                                                                                                                                                                                                                                                                                                                                      <w:marRight w:val="0"/>
                                                                                                                                                                                                                                                                                                                                                                                                                                                      <w:marTop w:val="0"/>
                                                                                                                                                                                                                                                                                                                                                                                                                                                      <w:marBottom w:val="0"/>
                                                                                                                                                                                                                                                                                                                                                                                                                                                      <w:divBdr>
                                                                                                                                                                                                                                                                                                                                                                                                                                                        <w:top w:val="none" w:sz="0" w:space="0" w:color="auto"/>
                                                                                                                                                                                                                                                                                                                                                                                                                                                        <w:left w:val="none" w:sz="0" w:space="0" w:color="auto"/>
                                                                                                                                                                                                                                                                                                                                                                                                                                                        <w:bottom w:val="none" w:sz="0" w:space="0" w:color="auto"/>
                                                                                                                                                                                                                                                                                                                                                                                                                                                        <w:right w:val="none" w:sz="0" w:space="0" w:color="auto"/>
                                                                                                                                                                                                                                                                                                                                                                                                                                                      </w:divBdr>
                                                                                                                                                                                                                                                                                                                                                                                                                                                      <w:divsChild>
                                                                                                                                                                                                                                                                                                                                                                                                                                                        <w:div w:id="1228882331">
                                                                                                                                                                                                                                                                                                                                                                                                                                                          <w:marLeft w:val="0"/>
                                                                                                                                                                                                                                                                                                                                                                                                                                                          <w:marRight w:val="0"/>
                                                                                                                                                                                                                                                                                                                                                                                                                                                          <w:marTop w:val="0"/>
                                                                                                                                                                                                                                                                                                                                                                                                                                                          <w:marBottom w:val="0"/>
                                                                                                                                                                                                                                                                                                                                                                                                                                                          <w:divBdr>
                                                                                                                                                                                                                                                                                                                                                                                                                                                            <w:top w:val="none" w:sz="0" w:space="0" w:color="auto"/>
                                                                                                                                                                                                                                                                                                                                                                                                                                                            <w:left w:val="none" w:sz="0" w:space="0" w:color="auto"/>
                                                                                                                                                                                                                                                                                                                                                                                                                                                            <w:bottom w:val="none" w:sz="0" w:space="0" w:color="auto"/>
                                                                                                                                                                                                                                                                                                                                                                                                                                                            <w:right w:val="none" w:sz="0" w:space="0" w:color="auto"/>
                                                                                                                                                                                                                                                                                                                                                                                                                                                          </w:divBdr>
                                                                                                                                                                                                                                                                                                                                                                                                                                                          <w:divsChild>
                                                                                                                                                                                                                                                                                                                                                                                                                                                            <w:div w:id="541862653">
                                                                                                                                                                                                                                                                                                                                                                                                                                                              <w:marLeft w:val="0"/>
                                                                                                                                                                                                                                                                                                                                                                                                                                                              <w:marRight w:val="0"/>
                                                                                                                                                                                                                                                                                                                                                                                                                                                              <w:marTop w:val="0"/>
                                                                                                                                                                                                                                                                                                                                                                                                                                                              <w:marBottom w:val="0"/>
                                                                                                                                                                                                                                                                                                                                                                                                                                                              <w:divBdr>
                                                                                                                                                                                                                                                                                                                                                                                                                                                                <w:top w:val="none" w:sz="0" w:space="0" w:color="auto"/>
                                                                                                                                                                                                                                                                                                                                                                                                                                                                <w:left w:val="none" w:sz="0" w:space="0" w:color="auto"/>
                                                                                                                                                                                                                                                                                                                                                                                                                                                                <w:bottom w:val="none" w:sz="0" w:space="0" w:color="auto"/>
                                                                                                                                                                                                                                                                                                                                                                                                                                                                <w:right w:val="none" w:sz="0" w:space="0" w:color="auto"/>
                                                                                                                                                                                                                                                                                                                                                                                                                                                              </w:divBdr>
                                                                                                                                                                                                                                                                                                                                                                                                                                                              <w:divsChild>
                                                                                                                                                                                                                                                                                                                                                                                                                                                                <w:div w:id="1508059343">
                                                                                                                                                                                                                                                                                                                                                                                                                                                                  <w:marLeft w:val="0"/>
                                                                                                                                                                                                                                                                                                                                                                                                                                                                  <w:marRight w:val="0"/>
                                                                                                                                                                                                                                                                                                                                                                                                                                                                  <w:marTop w:val="0"/>
                                                                                                                                                                                                                                                                                                                                                                                                                                                                  <w:marBottom w:val="0"/>
                                                                                                                                                                                                                                                                                                                                                                                                                                                                  <w:divBdr>
                                                                                                                                                                                                                                                                                                                                                                                                                                                                    <w:top w:val="none" w:sz="0" w:space="0" w:color="auto"/>
                                                                                                                                                                                                                                                                                                                                                                                                                                                                    <w:left w:val="none" w:sz="0" w:space="0" w:color="auto"/>
                                                                                                                                                                                                                                                                                                                                                                                                                                                                    <w:bottom w:val="none" w:sz="0" w:space="0" w:color="auto"/>
                                                                                                                                                                                                                                                                                                                                                                                                                                                                    <w:right w:val="none" w:sz="0" w:space="0" w:color="auto"/>
                                                                                                                                                                                                                                                                                                                                                                                                                                                                  </w:divBdr>
                                                                                                                                                                                                                                                                                                                                                                                                                                                                  <w:divsChild>
                                                                                                                                                                                                                                                                                                                                                                                                                                                                    <w:div w:id="1169565070">
                                                                                                                                                                                                                                                                                                                                                                                                                                                                      <w:marLeft w:val="0"/>
                                                                                                                                                                                                                                                                                                                                                                                                                                                                      <w:marRight w:val="0"/>
                                                                                                                                                                                                                                                                                                                                                                                                                                                                      <w:marTop w:val="0"/>
                                                                                                                                                                                                                                                                                                                                                                                                                                                                      <w:marBottom w:val="0"/>
                                                                                                                                                                                                                                                                                                                                                                                                                                                                      <w:divBdr>
                                                                                                                                                                                                                                                                                                                                                                                                                                                                        <w:top w:val="none" w:sz="0" w:space="0" w:color="auto"/>
                                                                                                                                                                                                                                                                                                                                                                                                                                                                        <w:left w:val="none" w:sz="0" w:space="0" w:color="auto"/>
                                                                                                                                                                                                                                                                                                                                                                                                                                                                        <w:bottom w:val="none" w:sz="0" w:space="0" w:color="auto"/>
                                                                                                                                                                                                                                                                                                                                                                                                                                                                        <w:right w:val="none" w:sz="0" w:space="0" w:color="auto"/>
                                                                                                                                                                                                                                                                                                                                                                                                                                                                      </w:divBdr>
                                                                                                                                                                                                                                                                                                                                                                                                                                                                      <w:divsChild>
                                                                                                                                                                                                                                                                                                                                                                                                                                                                        <w:div w:id="677853353">
                                                                                                                                                                                                                                                                                                                                                                                                                                                                          <w:marLeft w:val="0"/>
                                                                                                                                                                                                                                                                                                                                                                                                                                                                          <w:marRight w:val="0"/>
                                                                                                                                                                                                                                                                                                                                                                                                                                                                          <w:marTop w:val="0"/>
                                                                                                                                                                                                                                                                                                                                                                                                                                                                          <w:marBottom w:val="0"/>
                                                                                                                                                                                                                                                                                                                                                                                                                                                                          <w:divBdr>
                                                                                                                                                                                                                                                                                                                                                                                                                                                                            <w:top w:val="none" w:sz="0" w:space="0" w:color="auto"/>
                                                                                                                                                                                                                                                                                                                                                                                                                                                                            <w:left w:val="none" w:sz="0" w:space="0" w:color="auto"/>
                                                                                                                                                                                                                                                                                                                                                                                                                                                                            <w:bottom w:val="none" w:sz="0" w:space="0" w:color="auto"/>
                                                                                                                                                                                                                                                                                                                                                                                                                                                                            <w:right w:val="none" w:sz="0" w:space="0" w:color="auto"/>
                                                                                                                                                                                                                                                                                                                                                                                                                                                                          </w:divBdr>
                                                                                                                                                                                                                                                                                                                                                                                                                                                                          <w:divsChild>
                                                                                                                                                                                                                                                                                                                                                                                                                                                                            <w:div w:id="867335344">
                                                                                                                                                                                                                                                                                                                                                                                                                                                                              <w:marLeft w:val="0"/>
                                                                                                                                                                                                                                                                                                                                                                                                                                                                              <w:marRight w:val="0"/>
                                                                                                                                                                                                                                                                                                                                                                                                                                                                              <w:marTop w:val="0"/>
                                                                                                                                                                                                                                                                                                                                                                                                                                                                              <w:marBottom w:val="0"/>
                                                                                                                                                                                                                                                                                                                                                                                                                                                                              <w:divBdr>
                                                                                                                                                                                                                                                                                                                                                                                                                                                                                <w:top w:val="none" w:sz="0" w:space="0" w:color="auto"/>
                                                                                                                                                                                                                                                                                                                                                                                                                                                                                <w:left w:val="none" w:sz="0" w:space="0" w:color="auto"/>
                                                                                                                                                                                                                                                                                                                                                                                                                                                                                <w:bottom w:val="none" w:sz="0" w:space="0" w:color="auto"/>
                                                                                                                                                                                                                                                                                                                                                                                                                                                                                <w:right w:val="none" w:sz="0" w:space="0" w:color="auto"/>
                                                                                                                                                                                                                                                                                                                                                                                                                                                                              </w:divBdr>
                                                                                                                                                                                                                                                                                                                                                                                                                                                                              <w:divsChild>
                                                                                                                                                                                                                                                                                                                                                                                                                                                                                <w:div w:id="345519596">
                                                                                                                                                                                                                                                                                                                                                                                                                                                                                  <w:marLeft w:val="0"/>
                                                                                                                                                                                                                                                                                                                                                                                                                                                                                  <w:marRight w:val="0"/>
                                                                                                                                                                                                                                                                                                                                                                                                                                                                                  <w:marTop w:val="0"/>
                                                                                                                                                                                                                                                                                                                                                                                                                                                                                  <w:marBottom w:val="0"/>
                                                                                                                                                                                                                                                                                                                                                                                                                                                                                  <w:divBdr>
                                                                                                                                                                                                                                                                                                                                                                                                                                                                                    <w:top w:val="none" w:sz="0" w:space="0" w:color="auto"/>
                                                                                                                                                                                                                                                                                                                                                                                                                                                                                    <w:left w:val="none" w:sz="0" w:space="0" w:color="auto"/>
                                                                                                                                                                                                                                                                                                                                                                                                                                                                                    <w:bottom w:val="none" w:sz="0" w:space="0" w:color="auto"/>
                                                                                                                                                                                                                                                                                                                                                                                                                                                                                    <w:right w:val="none" w:sz="0" w:space="0" w:color="auto"/>
                                                                                                                                                                                                                                                                                                                                                                                                                                                                                  </w:divBdr>
                                                                                                                                                                                                                                                                                                                                                                                                                                                                                  <w:divsChild>
                                                                                                                                                                                                                                                                                                                                                                                                                                                                                    <w:div w:id="652954123">
                                                                                                                                                                                                                                                                                                                                                                                                                                                                                      <w:marLeft w:val="0"/>
                                                                                                                                                                                                                                                                                                                                                                                                                                                                                      <w:marRight w:val="0"/>
                                                                                                                                                                                                                                                                                                                                                                                                                                                                                      <w:marTop w:val="0"/>
                                                                                                                                                                                                                                                                                                                                                                                                                                                                                      <w:marBottom w:val="0"/>
                                                                                                                                                                                                                                                                                                                                                                                                                                                                                      <w:divBdr>
                                                                                                                                                                                                                                                                                                                                                                                                                                                                                        <w:top w:val="none" w:sz="0" w:space="0" w:color="auto"/>
                                                                                                                                                                                                                                                                                                                                                                                                                                                                                        <w:left w:val="none" w:sz="0" w:space="0" w:color="auto"/>
                                                                                                                                                                                                                                                                                                                                                                                                                                                                                        <w:bottom w:val="none" w:sz="0" w:space="0" w:color="auto"/>
                                                                                                                                                                                                                                                                                                                                                                                                                                                                                        <w:right w:val="none" w:sz="0" w:space="0" w:color="auto"/>
                                                                                                                                                                                                                                                                                                                                                                                                                                                                                      </w:divBdr>
                                                                                                                                                                                                                                                                                                                                                                                                                                                                                      <w:divsChild>
                                                                                                                                                                                                                                                                                                                                                                                                                                                                                        <w:div w:id="362942446">
                                                                                                                                                                                                                                                                                                                                                                                                                                                                                          <w:marLeft w:val="0"/>
                                                                                                                                                                                                                                                                                                                                                                                                                                                                                          <w:marRight w:val="0"/>
                                                                                                                                                                                                                                                                                                                                                                                                                                                                                          <w:marTop w:val="0"/>
                                                                                                                                                                                                                                                                                                                                                                                                                                                                                          <w:marBottom w:val="0"/>
                                                                                                                                                                                                                                                                                                                                                                                                                                                                                          <w:divBdr>
                                                                                                                                                                                                                                                                                                                                                                                                                                                                                            <w:top w:val="none" w:sz="0" w:space="0" w:color="auto"/>
                                                                                                                                                                                                                                                                                                                                                                                                                                                                                            <w:left w:val="none" w:sz="0" w:space="0" w:color="auto"/>
                                                                                                                                                                                                                                                                                                                                                                                                                                                                                            <w:bottom w:val="none" w:sz="0" w:space="0" w:color="auto"/>
                                                                                                                                                                                                                                                                                                                                                                                                                                                                                            <w:right w:val="none" w:sz="0" w:space="0" w:color="auto"/>
                                                                                                                                                                                                                                                                                                                                                                                                                                                                                          </w:divBdr>
                                                                                                                                                                                                                                                                                                                                                                                                                                                                                          <w:divsChild>
                                                                                                                                                                                                                                                                                                                                                                                                                                                                                            <w:div w:id="1095446118">
                                                                                                                                                                                                                                                                                                                                                                                                                                                                                              <w:marLeft w:val="0"/>
                                                                                                                                                                                                                                                                                                                                                                                                                                                                                              <w:marRight w:val="0"/>
                                                                                                                                                                                                                                                                                                                                                                                                                                                                                              <w:marTop w:val="0"/>
                                                                                                                                                                                                                                                                                                                                                                                                                                                                                              <w:marBottom w:val="0"/>
                                                                                                                                                                                                                                                                                                                                                                                                                                                                                              <w:divBdr>
                                                                                                                                                                                                                                                                                                                                                                                                                                                                                                <w:top w:val="none" w:sz="0" w:space="0" w:color="auto"/>
                                                                                                                                                                                                                                                                                                                                                                                                                                                                                                <w:left w:val="none" w:sz="0" w:space="0" w:color="auto"/>
                                                                                                                                                                                                                                                                                                                                                                                                                                                                                                <w:bottom w:val="none" w:sz="0" w:space="0" w:color="auto"/>
                                                                                                                                                                                                                                                                                                                                                                                                                                                                                                <w:right w:val="none" w:sz="0" w:space="0" w:color="auto"/>
                                                                                                                                                                                                                                                                                                                                                                                                                                                                                              </w:divBdr>
                                                                                                                                                                                                                                                                                                                                                                                                                                                                                              <w:divsChild>
                                                                                                                                                                                                                                                                                                                                                                                                                                                                                                <w:div w:id="2015303366">
                                                                                                                                                                                                                                                                                                                                                                                                                                                                                                  <w:marLeft w:val="0"/>
                                                                                                                                                                                                                                                                                                                                                                                                                                                                                                  <w:marRight w:val="0"/>
                                                                                                                                                                                                                                                                                                                                                                                                                                                                                                  <w:marTop w:val="0"/>
                                                                                                                                                                                                                                                                                                                                                                                                                                                                                                  <w:marBottom w:val="0"/>
                                                                                                                                                                                                                                                                                                                                                                                                                                                                                                  <w:divBdr>
                                                                                                                                                                                                                                                                                                                                                                                                                                                                                                    <w:top w:val="none" w:sz="0" w:space="0" w:color="auto"/>
                                                                                                                                                                                                                                                                                                                                                                                                                                                                                                    <w:left w:val="none" w:sz="0" w:space="0" w:color="auto"/>
                                                                                                                                                                                                                                                                                                                                                                                                                                                                                                    <w:bottom w:val="none" w:sz="0" w:space="0" w:color="auto"/>
                                                                                                                                                                                                                                                                                                                                                                                                                                                                                                    <w:right w:val="none" w:sz="0" w:space="0" w:color="auto"/>
                                                                                                                                                                                                                                                                                                                                                                                                                                                                                                  </w:divBdr>
                                                                                                                                                                                                                                                                                                                                                                                                                                                                                                  <w:divsChild>
                                                                                                                                                                                                                                                                                                                                                                                                                                                                                                    <w:div w:id="1768039146">
                                                                                                                                                                                                                                                                                                                                                                                                                                                                                                      <w:marLeft w:val="0"/>
                                                                                                                                                                                                                                                                                                                                                                                                                                                                                                      <w:marRight w:val="0"/>
                                                                                                                                                                                                                                                                                                                                                                                                                                                                                                      <w:marTop w:val="0"/>
                                                                                                                                                                                                                                                                                                                                                                                                                                                                                                      <w:marBottom w:val="0"/>
                                                                                                                                                                                                                                                                                                                                                                                                                                                                                                      <w:divBdr>
                                                                                                                                                                                                                                                                                                                                                                                                                                                                                                        <w:top w:val="none" w:sz="0" w:space="0" w:color="auto"/>
                                                                                                                                                                                                                                                                                                                                                                                                                                                                                                        <w:left w:val="none" w:sz="0" w:space="0" w:color="auto"/>
                                                                                                                                                                                                                                                                                                                                                                                                                                                                                                        <w:bottom w:val="none" w:sz="0" w:space="0" w:color="auto"/>
                                                                                                                                                                                                                                                                                                                                                                                                                                                                                                        <w:right w:val="none" w:sz="0" w:space="0" w:color="auto"/>
                                                                                                                                                                                                                                                                                                                                                                                                                                                                                                      </w:divBdr>
                                                                                                                                                                                                                                                                                                                                                                                                                                                                                                      <w:divsChild>
                                                                                                                                                                                                                                                                                                                                                                                                                                                                                                        <w:div w:id="1831292599">
                                                                                                                                                                                                                                                                                                                                                                                                                                                                                                          <w:marLeft w:val="0"/>
                                                                                                                                                                                                                                                                                                                                                                                                                                                                                                          <w:marRight w:val="0"/>
                                                                                                                                                                                                                                                                                                                                                                                                                                                                                                          <w:marTop w:val="0"/>
                                                                                                                                                                                                                                                                                                                                                                                                                                                                                                          <w:marBottom w:val="0"/>
                                                                                                                                                                                                                                                                                                                                                                                                                                                                                                          <w:divBdr>
                                                                                                                                                                                                                                                                                                                                                                                                                                                                                                            <w:top w:val="none" w:sz="0" w:space="0" w:color="auto"/>
                                                                                                                                                                                                                                                                                                                                                                                                                                                                                                            <w:left w:val="none" w:sz="0" w:space="0" w:color="auto"/>
                                                                                                                                                                                                                                                                                                                                                                                                                                                                                                            <w:bottom w:val="none" w:sz="0" w:space="0" w:color="auto"/>
                                                                                                                                                                                                                                                                                                                                                                                                                                                                                                            <w:right w:val="none" w:sz="0" w:space="0" w:color="auto"/>
                                                                                                                                                                                                                                                                                                                                                                                                                                                                                                          </w:divBdr>
                                                                                                                                                                                                                                                                                                                                                                                                                                                                                                          <w:divsChild>
                                                                                                                                                                                                                                                                                                                                                                                                                                                                                                            <w:div w:id="1954242710">
                                                                                                                                                                                                                                                                                                                                                                                                                                                                                                              <w:marLeft w:val="0"/>
                                                                                                                                                                                                                                                                                                                                                                                                                                                                                                              <w:marRight w:val="0"/>
                                                                                                                                                                                                                                                                                                                                                                                                                                                                                                              <w:marTop w:val="0"/>
                                                                                                                                                                                                                                                                                                                                                                                                                                                                                                              <w:marBottom w:val="0"/>
                                                                                                                                                                                                                                                                                                                                                                                                                                                                                                              <w:divBdr>
                                                                                                                                                                                                                                                                                                                                                                                                                                                                                                                <w:top w:val="none" w:sz="0" w:space="0" w:color="auto"/>
                                                                                                                                                                                                                                                                                                                                                                                                                                                                                                                <w:left w:val="none" w:sz="0" w:space="0" w:color="auto"/>
                                                                                                                                                                                                                                                                                                                                                                                                                                                                                                                <w:bottom w:val="none" w:sz="0" w:space="0" w:color="auto"/>
                                                                                                                                                                                                                                                                                                                                                                                                                                                                                                                <w:right w:val="none" w:sz="0" w:space="0" w:color="auto"/>
                                                                                                                                                                                                                                                                                                                                                                                                                                                                                                              </w:divBdr>
                                                                                                                                                                                                                                                                                                                                                                                                                                                                                                              <w:divsChild>
                                                                                                                                                                                                                                                                                                                                                                                                                                                                                                                <w:div w:id="756245190">
                                                                                                                                                                                                                                                                                                                                                                                                                                                                                                                  <w:marLeft w:val="0"/>
                                                                                                                                                                                                                                                                                                                                                                                                                                                                                                                  <w:marRight w:val="0"/>
                                                                                                                                                                                                                                                                                                                                                                                                                                                                                                                  <w:marTop w:val="0"/>
                                                                                                                                                                                                                                                                                                                                                                                                                                                                                                                  <w:marBottom w:val="0"/>
                                                                                                                                                                                                                                                                                                                                                                                                                                                                                                                  <w:divBdr>
                                                                                                                                                                                                                                                                                                                                                                                                                                                                                                                    <w:top w:val="none" w:sz="0" w:space="0" w:color="auto"/>
                                                                                                                                                                                                                                                                                                                                                                                                                                                                                                                    <w:left w:val="none" w:sz="0" w:space="0" w:color="auto"/>
                                                                                                                                                                                                                                                                                                                                                                                                                                                                                                                    <w:bottom w:val="none" w:sz="0" w:space="0" w:color="auto"/>
                                                                                                                                                                                                                                                                                                                                                                                                                                                                                                                    <w:right w:val="none" w:sz="0" w:space="0" w:color="auto"/>
                                                                                                                                                                                                                                                                                                                                                                                                                                                                                                                  </w:divBdr>
                                                                                                                                                                                                                                                                                                                                                                                                                                                                                                                  <w:divsChild>
                                                                                                                                                                                                                                                                                                                                                                                                                                                                                                                    <w:div w:id="1529441082">
                                                                                                                                                                                                                                                                                                                                                                                                                                                                                                                      <w:marLeft w:val="0"/>
                                                                                                                                                                                                                                                                                                                                                                                                                                                                                                                      <w:marRight w:val="0"/>
                                                                                                                                                                                                                                                                                                                                                                                                                                                                                                                      <w:marTop w:val="0"/>
                                                                                                                                                                                                                                                                                                                                                                                                                                                                                                                      <w:marBottom w:val="0"/>
                                                                                                                                                                                                                                                                                                                                                                                                                                                                                                                      <w:divBdr>
                                                                                                                                                                                                                                                                                                                                                                                                                                                                                                                        <w:top w:val="none" w:sz="0" w:space="0" w:color="auto"/>
                                                                                                                                                                                                                                                                                                                                                                                                                                                                                                                        <w:left w:val="none" w:sz="0" w:space="0" w:color="auto"/>
                                                                                                                                                                                                                                                                                                                                                                                                                                                                                                                        <w:bottom w:val="none" w:sz="0" w:space="0" w:color="auto"/>
                                                                                                                                                                                                                                                                                                                                                                                                                                                                                                                        <w:right w:val="none" w:sz="0" w:space="0" w:color="auto"/>
                                                                                                                                                                                                                                                                                                                                                                                                                                                                                                                      </w:divBdr>
                                                                                                                                                                                                                                                                                                                                                                                                                                                                                                                      <w:divsChild>
                                                                                                                                                                                                                                                                                                                                                                                                                                                                                                                        <w:div w:id="1534347672">
                                                                                                                                                                                                                                                                                                                                                                                                                                                                                                                          <w:marLeft w:val="0"/>
                                                                                                                                                                                                                                                                                                                                                                                                                                                                                                                          <w:marRight w:val="0"/>
                                                                                                                                                                                                                                                                                                                                                                                                                                                                                                                          <w:marTop w:val="0"/>
                                                                                                                                                                                                                                                                                                                                                                                                                                                                                                                          <w:marBottom w:val="0"/>
                                                                                                                                                                                                                                                                                                                                                                                                                                                                                                                          <w:divBdr>
                                                                                                                                                                                                                                                                                                                                                                                                                                                                                                                            <w:top w:val="none" w:sz="0" w:space="0" w:color="auto"/>
                                                                                                                                                                                                                                                                                                                                                                                                                                                                                                                            <w:left w:val="none" w:sz="0" w:space="0" w:color="auto"/>
                                                                                                                                                                                                                                                                                                                                                                                                                                                                                                                            <w:bottom w:val="none" w:sz="0" w:space="0" w:color="auto"/>
                                                                                                                                                                                                                                                                                                                                                                                                                                                                                                                            <w:right w:val="none" w:sz="0" w:space="0" w:color="auto"/>
                                                                                                                                                                                                                                                                                                                                                                                                                                                                                                                          </w:divBdr>
                                                                                                                                                                                                                                                                                                                                                                                                                                                                                                                          <w:divsChild>
                                                                                                                                                                                                                                                                                                                                                                                                                                                                                                                            <w:div w:id="1070612977">
                                                                                                                                                                                                                                                                                                                                                                                                                                                                                                                              <w:marLeft w:val="0"/>
                                                                                                                                                                                                                                                                                                                                                                                                                                                                                                                              <w:marRight w:val="0"/>
                                                                                                                                                                                                                                                                                                                                                                                                                                                                                                                              <w:marTop w:val="0"/>
                                                                                                                                                                                                                                                                                                                                                                                                                                                                                                                              <w:marBottom w:val="0"/>
                                                                                                                                                                                                                                                                                                                                                                                                                                                                                                                              <w:divBdr>
                                                                                                                                                                                                                                                                                                                                                                                                                                                                                                                                <w:top w:val="none" w:sz="0" w:space="0" w:color="auto"/>
                                                                                                                                                                                                                                                                                                                                                                                                                                                                                                                                <w:left w:val="none" w:sz="0" w:space="0" w:color="auto"/>
                                                                                                                                                                                                                                                                                                                                                                                                                                                                                                                                <w:bottom w:val="none" w:sz="0" w:space="0" w:color="auto"/>
                                                                                                                                                                                                                                                                                                                                                                                                                                                                                                                                <w:right w:val="none" w:sz="0" w:space="0" w:color="auto"/>
                                                                                                                                                                                                                                                                                                                                                                                                                                                                                                                              </w:divBdr>
                                                                                                                                                                                                                                                                                                                                                                                                                                                                                                                              <w:divsChild>
                                                                                                                                                                                                                                                                                                                                                                                                                                                                                                                                <w:div w:id="1271164584">
                                                                                                                                                                                                                                                                                                                                                                                                                                                                                                                                  <w:marLeft w:val="0"/>
                                                                                                                                                                                                                                                                                                                                                                                                                                                                                                                                  <w:marRight w:val="0"/>
                                                                                                                                                                                                                                                                                                                                                                                                                                                                                                                                  <w:marTop w:val="0"/>
                                                                                                                                                                                                                                                                                                                                                                                                                                                                                                                                  <w:marBottom w:val="0"/>
                                                                                                                                                                                                                                                                                                                                                                                                                                                                                                                                  <w:divBdr>
                                                                                                                                                                                                                                                                                                                                                                                                                                                                                                                                    <w:top w:val="none" w:sz="0" w:space="0" w:color="auto"/>
                                                                                                                                                                                                                                                                                                                                                                                                                                                                                                                                    <w:left w:val="none" w:sz="0" w:space="0" w:color="auto"/>
                                                                                                                                                                                                                                                                                                                                                                                                                                                                                                                                    <w:bottom w:val="none" w:sz="0" w:space="0" w:color="auto"/>
                                                                                                                                                                                                                                                                                                                                                                                                                                                                                                                                    <w:right w:val="none" w:sz="0" w:space="0" w:color="auto"/>
                                                                                                                                                                                                                                                                                                                                                                                                                                                                                                                                  </w:divBdr>
                                                                                                                                                                                                                                                                                                                                                                                                                                                                                                                                  <w:divsChild>
                                                                                                                                                                                                                                                                                                                                                                                                                                                                                                                                    <w:div w:id="566034521">
                                                                                                                                                                                                                                                                                                                                                                                                                                                                                                                                      <w:marLeft w:val="0"/>
                                                                                                                                                                                                                                                                                                                                                                                                                                                                                                                                      <w:marRight w:val="0"/>
                                                                                                                                                                                                                                                                                                                                                                                                                                                                                                                                      <w:marTop w:val="0"/>
                                                                                                                                                                                                                                                                                                                                                                                                                                                                                                                                      <w:marBottom w:val="0"/>
                                                                                                                                                                                                                                                                                                                                                                                                                                                                                                                                      <w:divBdr>
                                                                                                                                                                                                                                                                                                                                                                                                                                                                                                                                        <w:top w:val="none" w:sz="0" w:space="0" w:color="auto"/>
                                                                                                                                                                                                                                                                                                                                                                                                                                                                                                                                        <w:left w:val="none" w:sz="0" w:space="0" w:color="auto"/>
                                                                                                                                                                                                                                                                                                                                                                                                                                                                                                                                        <w:bottom w:val="none" w:sz="0" w:space="0" w:color="auto"/>
                                                                                                                                                                                                                                                                                                                                                                                                                                                                                                                                        <w:right w:val="none" w:sz="0" w:space="0" w:color="auto"/>
                                                                                                                                                                                                                                                                                                                                                                                                                                                                                                                                      </w:divBdr>
                                                                                                                                                                                                                                                                                                                                                                                                                                                                                                                                      <w:divsChild>
                                                                                                                                                                                                                                                                                                                                                                                                                                                                                                                                        <w:div w:id="1197540677">
                                                                                                                                                                                                                                                                                                                                                                                                                                                                                                                                          <w:marLeft w:val="0"/>
                                                                                                                                                                                                                                                                                                                                                                                                                                                                                                                                          <w:marRight w:val="0"/>
                                                                                                                                                                                                                                                                                                                                                                                                                                                                                                                                          <w:marTop w:val="0"/>
                                                                                                                                                                                                                                                                                                                                                                                                                                                                                                                                          <w:marBottom w:val="0"/>
                                                                                                                                                                                                                                                                                                                                                                                                                                                                                                                                          <w:divBdr>
                                                                                                                                                                                                                                                                                                                                                                                                                                                                                                                                            <w:top w:val="none" w:sz="0" w:space="0" w:color="auto"/>
                                                                                                                                                                                                                                                                                                                                                                                                                                                                                                                                            <w:left w:val="none" w:sz="0" w:space="0" w:color="auto"/>
                                                                                                                                                                                                                                                                                                                                                                                                                                                                                                                                            <w:bottom w:val="none" w:sz="0" w:space="0" w:color="auto"/>
                                                                                                                                                                                                                                                                                                                                                                                                                                                                                                                                            <w:right w:val="none" w:sz="0" w:space="0" w:color="auto"/>
                                                                                                                                                                                                                                                                                                                                                                                                                                                                                                                                          </w:divBdr>
                                                                                                                                                                                                                                                                                                                                                                                                                                                                                                                                          <w:divsChild>
                                                                                                                                                                                                                                                                                                                                                                                                                                                                                                                                            <w:div w:id="1555845391">
                                                                                                                                                                                                                                                                                                                                                                                                                                                                                                                                              <w:marLeft w:val="0"/>
                                                                                                                                                                                                                                                                                                                                                                                                                                                                                                                                              <w:marRight w:val="0"/>
                                                                                                                                                                                                                                                                                                                                                                                                                                                                                                                                              <w:marTop w:val="0"/>
                                                                                                                                                                                                                                                                                                                                                                                                                                                                                                                                              <w:marBottom w:val="0"/>
                                                                                                                                                                                                                                                                                                                                                                                                                                                                                                                                              <w:divBdr>
                                                                                                                                                                                                                                                                                                                                                                                                                                                                                                                                                <w:top w:val="none" w:sz="0" w:space="0" w:color="auto"/>
                                                                                                                                                                                                                                                                                                                                                                                                                                                                                                                                                <w:left w:val="none" w:sz="0" w:space="0" w:color="auto"/>
                                                                                                                                                                                                                                                                                                                                                                                                                                                                                                                                                <w:bottom w:val="none" w:sz="0" w:space="0" w:color="auto"/>
                                                                                                                                                                                                                                                                                                                                                                                                                                                                                                                                                <w:right w:val="none" w:sz="0" w:space="0" w:color="auto"/>
                                                                                                                                                                                                                                                                                                                                                                                                                                                                                                                                              </w:divBdr>
                                                                                                                                                                                                                                                                                                                                                                                                                                                                                                                                              <w:divsChild>
                                                                                                                                                                                                                                                                                                                                                                                                                                                                                                                                                <w:div w:id="666177973">
                                                                                                                                                                                                                                                                                                                                                                                                                                                                                                                                                  <w:marLeft w:val="0"/>
                                                                                                                                                                                                                                                                                                                                                                                                                                                                                                                                                  <w:marRight w:val="0"/>
                                                                                                                                                                                                                                                                                                                                                                                                                                                                                                                                                  <w:marTop w:val="0"/>
                                                                                                                                                                                                                                                                                                                                                                                                                                                                                                                                                  <w:marBottom w:val="0"/>
                                                                                                                                                                                                                                                                                                                                                                                                                                                                                                                                                  <w:divBdr>
                                                                                                                                                                                                                                                                                                                                                                                                                                                                                                                                                    <w:top w:val="none" w:sz="0" w:space="0" w:color="auto"/>
                                                                                                                                                                                                                                                                                                                                                                                                                                                                                                                                                    <w:left w:val="none" w:sz="0" w:space="0" w:color="auto"/>
                                                                                                                                                                                                                                                                                                                                                                                                                                                                                                                                                    <w:bottom w:val="none" w:sz="0" w:space="0" w:color="auto"/>
                                                                                                                                                                                                                                                                                                                                                                                                                                                                                                                                                    <w:right w:val="none" w:sz="0" w:space="0" w:color="auto"/>
                                                                                                                                                                                                                                                                                                                                                                                                                                                                                                                                                  </w:divBdr>
                                                                                                                                                                                                                                                                                                                                                                                                                                                                                                                                                  <w:divsChild>
                                                                                                                                                                                                                                                                                                                                                                                                                                                                                                                                                    <w:div w:id="923875056">
                                                                                                                                                                                                                                                                                                                                                                                                                                                                                                                                                      <w:marLeft w:val="0"/>
                                                                                                                                                                                                                                                                                                                                                                                                                                                                                                                                                      <w:marRight w:val="0"/>
                                                                                                                                                                                                                                                                                                                                                                                                                                                                                                                                                      <w:marTop w:val="0"/>
                                                                                                                                                                                                                                                                                                                                                                                                                                                                                                                                                      <w:marBottom w:val="0"/>
                                                                                                                                                                                                                                                                                                                                                                                                                                                                                                                                                      <w:divBdr>
                                                                                                                                                                                                                                                                                                                                                                                                                                                                                                                                                        <w:top w:val="none" w:sz="0" w:space="0" w:color="auto"/>
                                                                                                                                                                                                                                                                                                                                                                                                                                                                                                                                                        <w:left w:val="none" w:sz="0" w:space="0" w:color="auto"/>
                                                                                                                                                                                                                                                                                                                                                                                                                                                                                                                                                        <w:bottom w:val="none" w:sz="0" w:space="0" w:color="auto"/>
                                                                                                                                                                                                                                                                                                                                                                                                                                                                                                                                                        <w:right w:val="none" w:sz="0" w:space="0" w:color="auto"/>
                                                                                                                                                                                                                                                                                                                                                                                                                                                                                                                                                      </w:divBdr>
                                                                                                                                                                                                                                                                                                                                                                                                                                                                                                                                                      <w:divsChild>
                                                                                                                                                                                                                                                                                                                                                                                                                                                                                                                                                        <w:div w:id="1948003880">
                                                                                                                                                                                                                                                                                                                                                                                                                                                                                                                                                          <w:marLeft w:val="0"/>
                                                                                                                                                                                                                                                                                                                                                                                                                                                                                                                                                          <w:marRight w:val="0"/>
                                                                                                                                                                                                                                                                                                                                                                                                                                                                                                                                                          <w:marTop w:val="0"/>
                                                                                                                                                                                                                                                                                                                                                                                                                                                                                                                                                          <w:marBottom w:val="0"/>
                                                                                                                                                                                                                                                                                                                                                                                                                                                                                                                                                          <w:divBdr>
                                                                                                                                                                                                                                                                                                                                                                                                                                                                                                                                                            <w:top w:val="none" w:sz="0" w:space="0" w:color="auto"/>
                                                                                                                                                                                                                                                                                                                                                                                                                                                                                                                                                            <w:left w:val="none" w:sz="0" w:space="0" w:color="auto"/>
                                                                                                                                                                                                                                                                                                                                                                                                                                                                                                                                                            <w:bottom w:val="none" w:sz="0" w:space="0" w:color="auto"/>
                                                                                                                                                                                                                                                                                                                                                                                                                                                                                                                                                            <w:right w:val="none" w:sz="0" w:space="0" w:color="auto"/>
                                                                                                                                                                                                                                                                                                                                                                                                                                                                                                                                                          </w:divBdr>
                                                                                                                                                                                                                                                                                                                                                                                                                                                                                                                                                          <w:divsChild>
                                                                                                                                                                                                                                                                                                                                                                                                                                                                                                                                                            <w:div w:id="1961762978">
                                                                                                                                                                                                                                                                                                                                                                                                                                                                                                                                                              <w:marLeft w:val="0"/>
                                                                                                                                                                                                                                                                                                                                                                                                                                                                                                                                                              <w:marRight w:val="0"/>
                                                                                                                                                                                                                                                                                                                                                                                                                                                                                                                                                              <w:marTop w:val="0"/>
                                                                                                                                                                                                                                                                                                                                                                                                                                                                                                                                                              <w:marBottom w:val="0"/>
                                                                                                                                                                                                                                                                                                                                                                                                                                                                                                                                                              <w:divBdr>
                                                                                                                                                                                                                                                                                                                                                                                                                                                                                                                                                                <w:top w:val="none" w:sz="0" w:space="0" w:color="auto"/>
                                                                                                                                                                                                                                                                                                                                                                                                                                                                                                                                                                <w:left w:val="none" w:sz="0" w:space="0" w:color="auto"/>
                                                                                                                                                                                                                                                                                                                                                                                                                                                                                                                                                                <w:bottom w:val="none" w:sz="0" w:space="0" w:color="auto"/>
                                                                                                                                                                                                                                                                                                                                                                                                                                                                                                                                                                <w:right w:val="none" w:sz="0" w:space="0" w:color="auto"/>
                                                                                                                                                                                                                                                                                                                                                                                                                                                                                                                                                              </w:divBdr>
                                                                                                                                                                                                                                                                                                                                                                                                                                                                                                                                                              <w:divsChild>
                                                                                                                                                                                                                                                                                                                                                                                                                                                                                                                                                                <w:div w:id="2112896341">
                                                                                                                                                                                                                                                                                                                                                                                                                                                                                                                                                                  <w:marLeft w:val="0"/>
                                                                                                                                                                                                                                                                                                                                                                                                                                                                                                                                                                  <w:marRight w:val="0"/>
                                                                                                                                                                                                                                                                                                                                                                                                                                                                                                                                                                  <w:marTop w:val="0"/>
                                                                                                                                                                                                                                                                                                                                                                                                                                                                                                                                                                  <w:marBottom w:val="0"/>
                                                                                                                                                                                                                                                                                                                                                                                                                                                                                                                                                                  <w:divBdr>
                                                                                                                                                                                                                                                                                                                                                                                                                                                                                                                                                                    <w:top w:val="none" w:sz="0" w:space="0" w:color="auto"/>
                                                                                                                                                                                                                                                                                                                                                                                                                                                                                                                                                                    <w:left w:val="none" w:sz="0" w:space="0" w:color="auto"/>
                                                                                                                                                                                                                                                                                                                                                                                                                                                                                                                                                                    <w:bottom w:val="none" w:sz="0" w:space="0" w:color="auto"/>
                                                                                                                                                                                                                                                                                                                                                                                                                                                                                                                                                                    <w:right w:val="none" w:sz="0" w:space="0" w:color="auto"/>
                                                                                                                                                                                                                                                                                                                                                                                                                                                                                                                                                                  </w:divBdr>
                                                                                                                                                                                                                                                                                                                                                                                                                                                                                                                                                                  <w:divsChild>
                                                                                                                                                                                                                                                                                                                                                                                                                                                                                                                                                                    <w:div w:id="1457409443">
                                                                                                                                                                                                                                                                                                                                                                                                                                                                                                                                                                      <w:marLeft w:val="0"/>
                                                                                                                                                                                                                                                                                                                                                                                                                                                                                                                                                                      <w:marRight w:val="0"/>
                                                                                                                                                                                                                                                                                                                                                                                                                                                                                                                                                                      <w:marTop w:val="0"/>
                                                                                                                                                                                                                                                                                                                                                                                                                                                                                                                                                                      <w:marBottom w:val="0"/>
                                                                                                                                                                                                                                                                                                                                                                                                                                                                                                                                                                      <w:divBdr>
                                                                                                                                                                                                                                                                                                                                                                                                                                                                                                                                                                        <w:top w:val="none" w:sz="0" w:space="0" w:color="auto"/>
                                                                                                                                                                                                                                                                                                                                                                                                                                                                                                                                                                        <w:left w:val="none" w:sz="0" w:space="0" w:color="auto"/>
                                                                                                                                                                                                                                                                                                                                                                                                                                                                                                                                                                        <w:bottom w:val="none" w:sz="0" w:space="0" w:color="auto"/>
                                                                                                                                                                                                                                                                                                                                                                                                                                                                                                                                                                        <w:right w:val="none" w:sz="0" w:space="0" w:color="auto"/>
                                                                                                                                                                                                                                                                                                                                                                                                                                                                                                                                                                      </w:divBdr>
                                                                                                                                                                                                                                                                                                                                                                                                                                                                                                                                                                      <w:divsChild>
                                                                                                                                                                                                                                                                                                                                                                                                                                                                                                                                                                        <w:div w:id="755711870">
                                                                                                                                                                                                                                                                                                                                                                                                                                                                                                                                                                          <w:marLeft w:val="0"/>
                                                                                                                                                                                                                                                                                                                                                                                                                                                                                                                                                                          <w:marRight w:val="0"/>
                                                                                                                                                                                                                                                                                                                                                                                                                                                                                                                                                                          <w:marTop w:val="0"/>
                                                                                                                                                                                                                                                                                                                                                                                                                                                                                                                                                                          <w:marBottom w:val="0"/>
                                                                                                                                                                                                                                                                                                                                                                                                                                                                                                                                                                          <w:divBdr>
                                                                                                                                                                                                                                                                                                                                                                                                                                                                                                                                                                            <w:top w:val="none" w:sz="0" w:space="0" w:color="auto"/>
                                                                                                                                                                                                                                                                                                                                                                                                                                                                                                                                                                            <w:left w:val="none" w:sz="0" w:space="0" w:color="auto"/>
                                                                                                                                                                                                                                                                                                                                                                                                                                                                                                                                                                            <w:bottom w:val="none" w:sz="0" w:space="0" w:color="auto"/>
                                                                                                                                                                                                                                                                                                                                                                                                                                                                                                                                                                            <w:right w:val="none" w:sz="0" w:space="0" w:color="auto"/>
                                                                                                                                                                                                                                                                                                                                                                                                                                                                                                                                                                          </w:divBdr>
                                                                                                                                                                                                                                                                                                                                                                                                                                                                                                                                                                          <w:divsChild>
                                                                                                                                                                                                                                                                                                                                                                                                                                                                                                                                                                            <w:div w:id="2076002170">
                                                                                                                                                                                                                                                                                                                                                                                                                                                                                                                                                                              <w:marLeft w:val="0"/>
                                                                                                                                                                                                                                                                                                                                                                                                                                                                                                                                                                              <w:marRight w:val="0"/>
                                                                                                                                                                                                                                                                                                                                                                                                                                                                                                                                                                              <w:marTop w:val="0"/>
                                                                                                                                                                                                                                                                                                                                                                                                                                                                                                                                                                              <w:marBottom w:val="0"/>
                                                                                                                                                                                                                                                                                                                                                                                                                                                                                                                                                                              <w:divBdr>
                                                                                                                                                                                                                                                                                                                                                                                                                                                                                                                                                                                <w:top w:val="none" w:sz="0" w:space="0" w:color="auto"/>
                                                                                                                                                                                                                                                                                                                                                                                                                                                                                                                                                                                <w:left w:val="none" w:sz="0" w:space="0" w:color="auto"/>
                                                                                                                                                                                                                                                                                                                                                                                                                                                                                                                                                                                <w:bottom w:val="none" w:sz="0" w:space="0" w:color="auto"/>
                                                                                                                                                                                                                                                                                                                                                                                                                                                                                                                                                                                <w:right w:val="none" w:sz="0" w:space="0" w:color="auto"/>
                                                                                                                                                                                                                                                                                                                                                                                                                                                                                                                                                                              </w:divBdr>
                                                                                                                                                                                                                                                                                                                                                                                                                                                                                                                                                                              <w:divsChild>
                                                                                                                                                                                                                                                                                                                                                                                                                                                                                                                                                                                <w:div w:id="243955800">
                                                                                                                                                                                                                                                                                                                                                                                                                                                                                                                                                                                  <w:marLeft w:val="0"/>
                                                                                                                                                                                                                                                                                                                                                                                                                                                                                                                                                                                  <w:marRight w:val="0"/>
                                                                                                                                                                                                                                                                                                                                                                                                                                                                                                                                                                                  <w:marTop w:val="0"/>
                                                                                                                                                                                                                                                                                                                                                                                                                                                                                                                                                                                  <w:marBottom w:val="0"/>
                                                                                                                                                                                                                                                                                                                                                                                                                                                                                                                                                                                  <w:divBdr>
                                                                                                                                                                                                                                                                                                                                                                                                                                                                                                                                                                                    <w:top w:val="none" w:sz="0" w:space="0" w:color="auto"/>
                                                                                                                                                                                                                                                                                                                                                                                                                                                                                                                                                                                    <w:left w:val="none" w:sz="0" w:space="0" w:color="auto"/>
                                                                                                                                                                                                                                                                                                                                                                                                                                                                                                                                                                                    <w:bottom w:val="none" w:sz="0" w:space="0" w:color="auto"/>
                                                                                                                                                                                                                                                                                                                                                                                                                                                                                                                                                                                    <w:right w:val="none" w:sz="0" w:space="0" w:color="auto"/>
                                                                                                                                                                                                                                                                                                                                                                                                                                                                                                                                                                                  </w:divBdr>
                                                                                                                                                                                                                                                                                                                                                                                                                                                                                                                                                                                  <w:divsChild>
                                                                                                                                                                                                                                                                                                                                                                                                                                                                                                                                                                                    <w:div w:id="510951113">
                                                                                                                                                                                                                                                                                                                                                                                                                                                                                                                                                                                      <w:marLeft w:val="0"/>
                                                                                                                                                                                                                                                                                                                                                                                                                                                                                                                                                                                      <w:marRight w:val="0"/>
                                                                                                                                                                                                                                                                                                                                                                                                                                                                                                                                                                                      <w:marTop w:val="0"/>
                                                                                                                                                                                                                                                                                                                                                                                                                                                                                                                                                                                      <w:marBottom w:val="0"/>
                                                                                                                                                                                                                                                                                                                                                                                                                                                                                                                                                                                      <w:divBdr>
                                                                                                                                                                                                                                                                                                                                                                                                                                                                                                                                                                                        <w:top w:val="none" w:sz="0" w:space="0" w:color="auto"/>
                                                                                                                                                                                                                                                                                                                                                                                                                                                                                                                                                                                        <w:left w:val="none" w:sz="0" w:space="0" w:color="auto"/>
                                                                                                                                                                                                                                                                                                                                                                                                                                                                                                                                                                                        <w:bottom w:val="none" w:sz="0" w:space="0" w:color="auto"/>
                                                                                                                                                                                                                                                                                                                                                                                                                                                                                                                                                                                        <w:right w:val="none" w:sz="0" w:space="0" w:color="auto"/>
                                                                                                                                                                                                                                                                                                                                                                                                                                                                                                                                                                                      </w:divBdr>
                                                                                                                                                                                                                                                                                                                                                                                                                                                                                                                                                                                      <w:divsChild>
                                                                                                                                                                                                                                                                                                                                                                                                                                                                                                                                                                                        <w:div w:id="654918885">
                                                                                                                                                                                                                                                                                                                                                                                                                                                                                                                                                                                          <w:marLeft w:val="0"/>
                                                                                                                                                                                                                                                                                                                                                                                                                                                                                                                                                                                          <w:marRight w:val="0"/>
                                                                                                                                                                                                                                                                                                                                                                                                                                                                                                                                                                                          <w:marTop w:val="0"/>
                                                                                                                                                                                                                                                                                                                                                                                                                                                                                                                                                                                          <w:marBottom w:val="0"/>
                                                                                                                                                                                                                                                                                                                                                                                                                                                                                                                                                                                          <w:divBdr>
                                                                                                                                                                                                                                                                                                                                                                                                                                                                                                                                                                                            <w:top w:val="none" w:sz="0" w:space="0" w:color="auto"/>
                                                                                                                                                                                                                                                                                                                                                                                                                                                                                                                                                                                            <w:left w:val="none" w:sz="0" w:space="0" w:color="auto"/>
                                                                                                                                                                                                                                                                                                                                                                                                                                                                                                                                                                                            <w:bottom w:val="none" w:sz="0" w:space="0" w:color="auto"/>
                                                                                                                                                                                                                                                                                                                                                                                                                                                                                                                                                                                            <w:right w:val="none" w:sz="0" w:space="0" w:color="auto"/>
                                                                                                                                                                                                                                                                                                                                                                                                                                                                                                                                                                                          </w:divBdr>
                                                                                                                                                                                                                                                                                                                                                                                                                                                                                                                                                                                          <w:divsChild>
                                                                                                                                                                                                                                                                                                                                                                                                                                                                                                                                                                                            <w:div w:id="2047368163">
                                                                                                                                                                                                                                                                                                                                                                                                                                                                                                                                                                                              <w:marLeft w:val="0"/>
                                                                                                                                                                                                                                                                                                                                                                                                                                                                                                                                                                                              <w:marRight w:val="0"/>
                                                                                                                                                                                                                                                                                                                                                                                                                                                                                                                                                                                              <w:marTop w:val="0"/>
                                                                                                                                                                                                                                                                                                                                                                                                                                                                                                                                                                                              <w:marBottom w:val="0"/>
                                                                                                                                                                                                                                                                                                                                                                                                                                                                                                                                                                                              <w:divBdr>
                                                                                                                                                                                                                                                                                                                                                                                                                                                                                                                                                                                                <w:top w:val="none" w:sz="0" w:space="0" w:color="auto"/>
                                                                                                                                                                                                                                                                                                                                                                                                                                                                                                                                                                                                <w:left w:val="none" w:sz="0" w:space="0" w:color="auto"/>
                                                                                                                                                                                                                                                                                                                                                                                                                                                                                                                                                                                                <w:bottom w:val="none" w:sz="0" w:space="0" w:color="auto"/>
                                                                                                                                                                                                                                                                                                                                                                                                                                                                                                                                                                                                <w:right w:val="none" w:sz="0" w:space="0" w:color="auto"/>
                                                                                                                                                                                                                                                                                                                                                                                                                                                                                                                                                                                              </w:divBdr>
                                                                                                                                                                                                                                                                                                                                                                                                                                                                                                                                                                                              <w:divsChild>
                                                                                                                                                                                                                                                                                                                                                                                                                                                                                                                                                                                                <w:div w:id="1400594735">
                                                                                                                                                                                                                                                                                                                                                                                                                                                                                                                                                                                                  <w:marLeft w:val="0"/>
                                                                                                                                                                                                                                                                                                                                                                                                                                                                                                                                                                                                  <w:marRight w:val="0"/>
                                                                                                                                                                                                                                                                                                                                                                                                                                                                                                                                                                                                  <w:marTop w:val="0"/>
                                                                                                                                                                                                                                                                                                                                                                                                                                                                                                                                                                                                  <w:marBottom w:val="0"/>
                                                                                                                                                                                                                                                                                                                                                                                                                                                                                                                                                                                                  <w:divBdr>
                                                                                                                                                                                                                                                                                                                                                                                                                                                                                                                                                                                                    <w:top w:val="none" w:sz="0" w:space="0" w:color="auto"/>
                                                                                                                                                                                                                                                                                                                                                                                                                                                                                                                                                                                                    <w:left w:val="none" w:sz="0" w:space="0" w:color="auto"/>
                                                                                                                                                                                                                                                                                                                                                                                                                                                                                                                                                                                                    <w:bottom w:val="none" w:sz="0" w:space="0" w:color="auto"/>
                                                                                                                                                                                                                                                                                                                                                                                                                                                                                                                                                                                                    <w:right w:val="none" w:sz="0" w:space="0" w:color="auto"/>
                                                                                                                                                                                                                                                                                                                                                                                                                                                                                                                                                                                                  </w:divBdr>
                                                                                                                                                                                                                                                                                                                                                                                                                                                                                                                                                                                                  <w:divsChild>
                                                                                                                                                                                                                                                                                                                                                                                                                                                                                                                                                                                                    <w:div w:id="1735081430">
                                                                                                                                                                                                                                                                                                                                                                                                                                                                                                                                                                                                      <w:marLeft w:val="0"/>
                                                                                                                                                                                                                                                                                                                                                                                                                                                                                                                                                                                                      <w:marRight w:val="0"/>
                                                                                                                                                                                                                                                                                                                                                                                                                                                                                                                                                                                                      <w:marTop w:val="0"/>
                                                                                                                                                                                                                                                                                                                                                                                                                                                                                                                                                                                                      <w:marBottom w:val="0"/>
                                                                                                                                                                                                                                                                                                                                                                                                                                                                                                                                                                                                      <w:divBdr>
                                                                                                                                                                                                                                                                                                                                                                                                                                                                                                                                                                                                        <w:top w:val="none" w:sz="0" w:space="0" w:color="auto"/>
                                                                                                                                                                                                                                                                                                                                                                                                                                                                                                                                                                                                        <w:left w:val="none" w:sz="0" w:space="0" w:color="auto"/>
                                                                                                                                                                                                                                                                                                                                                                                                                                                                                                                                                                                                        <w:bottom w:val="none" w:sz="0" w:space="0" w:color="auto"/>
                                                                                                                                                                                                                                                                                                                                                                                                                                                                                                                                                                                                        <w:right w:val="none" w:sz="0" w:space="0" w:color="auto"/>
                                                                                                                                                                                                                                                                                                                                                                                                                                                                                                                                                                                                      </w:divBdr>
                                                                                                                                                                                                                                                                                                                                                                                                                                                                                                                                                                                                      <w:divsChild>
                                                                                                                                                                                                                                                                                                                                                                                                                                                                                                                                                                                                        <w:div w:id="261301910">
                                                                                                                                                                                                                                                                                                                                                                                                                                                                                                                                                                                                          <w:marLeft w:val="0"/>
                                                                                                                                                                                                                                                                                                                                                                                                                                                                                                                                                                                                          <w:marRight w:val="0"/>
                                                                                                                                                                                                                                                                                                                                                                                                                                                                                                                                                                                                          <w:marTop w:val="0"/>
                                                                                                                                                                                                                                                                                                                                                                                                                                                                                                                                                                                                          <w:marBottom w:val="0"/>
                                                                                                                                                                                                                                                                                                                                                                                                                                                                                                                                                                                                          <w:divBdr>
                                                                                                                                                                                                                                                                                                                                                                                                                                                                                                                                                                                                            <w:top w:val="none" w:sz="0" w:space="0" w:color="auto"/>
                                                                                                                                                                                                                                                                                                                                                                                                                                                                                                                                                                                                            <w:left w:val="none" w:sz="0" w:space="0" w:color="auto"/>
                                                                                                                                                                                                                                                                                                                                                                                                                                                                                                                                                                                                            <w:bottom w:val="none" w:sz="0" w:space="0" w:color="auto"/>
                                                                                                                                                                                                                                                                                                                                                                                                                                                                                                                                                                                                            <w:right w:val="none" w:sz="0" w:space="0" w:color="auto"/>
                                                                                                                                                                                                                                                                                                                                                                                                                                                                                                                                                                                                          </w:divBdr>
                                                                                                                                                                                                                                                                                                                                                                                                                                                                                                                                                                                                          <w:divsChild>
                                                                                                                                                                                                                                                                                                                                                                                                                                                                                                                                                                                                            <w:div w:id="1318336283">
                                                                                                                                                                                                                                                                                                                                                                                                                                                                                                                                                                                                              <w:marLeft w:val="0"/>
                                                                                                                                                                                                                                                                                                                                                                                                                                                                                                                                                                                                              <w:marRight w:val="0"/>
                                                                                                                                                                                                                                                                                                                                                                                                                                                                                                                                                                                                              <w:marTop w:val="0"/>
                                                                                                                                                                                                                                                                                                                                                                                                                                                                                                                                                                                                              <w:marBottom w:val="0"/>
                                                                                                                                                                                                                                                                                                                                                                                                                                                                                                                                                                                                              <w:divBdr>
                                                                                                                                                                                                                                                                                                                                                                                                                                                                                                                                                                                                                <w:top w:val="none" w:sz="0" w:space="0" w:color="auto"/>
                                                                                                                                                                                                                                                                                                                                                                                                                                                                                                                                                                                                                <w:left w:val="none" w:sz="0" w:space="0" w:color="auto"/>
                                                                                                                                                                                                                                                                                                                                                                                                                                                                                                                                                                                                                <w:bottom w:val="none" w:sz="0" w:space="0" w:color="auto"/>
                                                                                                                                                                                                                                                                                                                                                                                                                                                                                                                                                                                                                <w:right w:val="none" w:sz="0" w:space="0" w:color="auto"/>
                                                                                                                                                                                                                                                                                                                                                                                                                                                                                                                                                                                                              </w:divBdr>
                                                                                                                                                                                                                                                                                                                                                                                                                                                                                                                                                                                                              <w:divsChild>
                                                                                                                                                                                                                                                                                                                                                                                                                                                                                                                                                                                                                <w:div w:id="600380840">
                                                                                                                                                                                                                                                                                                                                                                                                                                                                                                                                                                                                                  <w:marLeft w:val="0"/>
                                                                                                                                                                                                                                                                                                                                                                                                                                                                                                                                                                                                                  <w:marRight w:val="0"/>
                                                                                                                                                                                                                                                                                                                                                                                                                                                                                                                                                                                                                  <w:marTop w:val="0"/>
                                                                                                                                                                                                                                                                                                                                                                                                                                                                                                                                                                                                                  <w:marBottom w:val="0"/>
                                                                                                                                                                                                                                                                                                                                                                                                                                                                                                                                                                                                                  <w:divBdr>
                                                                                                                                                                                                                                                                                                                                                                                                                                                                                                                                                                                                                    <w:top w:val="none" w:sz="0" w:space="0" w:color="auto"/>
                                                                                                                                                                                                                                                                                                                                                                                                                                                                                                                                                                                                                    <w:left w:val="none" w:sz="0" w:space="0" w:color="auto"/>
                                                                                                                                                                                                                                                                                                                                                                                                                                                                                                                                                                                                                    <w:bottom w:val="none" w:sz="0" w:space="0" w:color="auto"/>
                                                                                                                                                                                                                                                                                                                                                                                                                                                                                                                                                                                                                    <w:right w:val="none" w:sz="0" w:space="0" w:color="auto"/>
                                                                                                                                                                                                                                                                                                                                                                                                                                                                                                                                                                                                                  </w:divBdr>
                                                                                                                                                                                                                                                                                                                                                                                                                                                                                                                                                                                                                  <w:divsChild>
                                                                                                                                                                                                                                                                                                                                                                                                                                                                                                                                                                                                                    <w:div w:id="1089162019">
                                                                                                                                                                                                                                                                                                                                                                                                                                                                                                                                                                                                                      <w:marLeft w:val="0"/>
                                                                                                                                                                                                                                                                                                                                                                                                                                                                                                                                                                                                                      <w:marRight w:val="0"/>
                                                                                                                                                                                                                                                                                                                                                                                                                                                                                                                                                                                                                      <w:marTop w:val="0"/>
                                                                                                                                                                                                                                                                                                                                                                                                                                                                                                                                                                                                                      <w:marBottom w:val="0"/>
                                                                                                                                                                                                                                                                                                                                                                                                                                                                                                                                                                                                                      <w:divBdr>
                                                                                                                                                                                                                                                                                                                                                                                                                                                                                                                                                                                                                        <w:top w:val="none" w:sz="0" w:space="0" w:color="auto"/>
                                                                                                                                                                                                                                                                                                                                                                                                                                                                                                                                                                                                                        <w:left w:val="none" w:sz="0" w:space="0" w:color="auto"/>
                                                                                                                                                                                                                                                                                                                                                                                                                                                                                                                                                                                                                        <w:bottom w:val="none" w:sz="0" w:space="0" w:color="auto"/>
                                                                                                                                                                                                                                                                                                                                                                                                                                                                                                                                                                                                                        <w:right w:val="none" w:sz="0" w:space="0" w:color="auto"/>
                                                                                                                                                                                                                                                                                                                                                                                                                                                                                                                                                                                                                      </w:divBdr>
                                                                                                                                                                                                                                                                                                                                                                                                                                                                                                                                                                                                                      <w:divsChild>
                                                                                                                                                                                                                                                                                                                                                                                                                                                                                                                                                                                                                        <w:div w:id="8266119">
                                                                                                                                                                                                                                                                                                                                                                                                                                                                                                                                                                                                                          <w:marLeft w:val="0"/>
                                                                                                                                                                                                                                                                                                                                                                                                                                                                                                                                                                                                                          <w:marRight w:val="0"/>
                                                                                                                                                                                                                                                                                                                                                                                                                                                                                                                                                                                                                          <w:marTop w:val="0"/>
                                                                                                                                                                                                                                                                                                                                                                                                                                                                                                                                                                                                                          <w:marBottom w:val="0"/>
                                                                                                                                                                                                                                                                                                                                                                                                                                                                                                                                                                                                                          <w:divBdr>
                                                                                                                                                                                                                                                                                                                                                                                                                                                                                                                                                                                                                            <w:top w:val="none" w:sz="0" w:space="0" w:color="auto"/>
                                                                                                                                                                                                                                                                                                                                                                                                                                                                                                                                                                                                                            <w:left w:val="none" w:sz="0" w:space="0" w:color="auto"/>
                                                                                                                                                                                                                                                                                                                                                                                                                                                                                                                                                                                                                            <w:bottom w:val="none" w:sz="0" w:space="0" w:color="auto"/>
                                                                                                                                                                                                                                                                                                                                                                                                                                                                                                                                                                                                                            <w:right w:val="none" w:sz="0" w:space="0" w:color="auto"/>
                                                                                                                                                                                                                                                                                                                                                                                                                                                                                                                                                                                                                          </w:divBdr>
                                                                                                                                                                                                                                                                                                                                                                                                                                                                                                                                                                                                                          <w:divsChild>
                                                                                                                                                                                                                                                                                                                                                                                                                                                                                                                                                                                                                            <w:div w:id="331296624">
                                                                                                                                                                                                                                                                                                                                                                                                                                                                                                                                                                                                                              <w:marLeft w:val="0"/>
                                                                                                                                                                                                                                                                                                                                                                                                                                                                                                                                                                                                                              <w:marRight w:val="0"/>
                                                                                                                                                                                                                                                                                                                                                                                                                                                                                                                                                                                                                              <w:marTop w:val="0"/>
                                                                                                                                                                                                                                                                                                                                                                                                                                                                                                                                                                                                                              <w:marBottom w:val="0"/>
                                                                                                                                                                                                                                                                                                                                                                                                                                                                                                                                                                                                                              <w:divBdr>
                                                                                                                                                                                                                                                                                                                                                                                                                                                                                                                                                                                                                                <w:top w:val="none" w:sz="0" w:space="0" w:color="auto"/>
                                                                                                                                                                                                                                                                                                                                                                                                                                                                                                                                                                                                                                <w:left w:val="none" w:sz="0" w:space="0" w:color="auto"/>
                                                                                                                                                                                                                                                                                                                                                                                                                                                                                                                                                                                                                                <w:bottom w:val="none" w:sz="0" w:space="0" w:color="auto"/>
                                                                                                                                                                                                                                                                                                                                                                                                                                                                                                                                                                                                                                <w:right w:val="none" w:sz="0" w:space="0" w:color="auto"/>
                                                                                                                                                                                                                                                                                                                                                                                                                                                                                                                                                                                                                              </w:divBdr>
                                                                                                                                                                                                                                                                                                                                                                                                                                                                                                                                                                                                                              <w:divsChild>
                                                                                                                                                                                                                                                                                                                                                                                                                                                                                                                                                                                                                                <w:div w:id="856431885">
                                                                                                                                                                                                                                                                                                                                                                                                                                                                                                                                                                                                                                  <w:marLeft w:val="0"/>
                                                                                                                                                                                                                                                                                                                                                                                                                                                                                                                                                                                                                                  <w:marRight w:val="0"/>
                                                                                                                                                                                                                                                                                                                                                                                                                                                                                                                                                                                                                                  <w:marTop w:val="0"/>
                                                                                                                                                                                                                                                                                                                                                                                                                                                                                                                                                                                                                                  <w:marBottom w:val="0"/>
                                                                                                                                                                                                                                                                                                                                                                                                                                                                                                                                                                                                                                  <w:divBdr>
                                                                                                                                                                                                                                                                                                                                                                                                                                                                                                                                                                                                                                    <w:top w:val="none" w:sz="0" w:space="0" w:color="auto"/>
                                                                                                                                                                                                                                                                                                                                                                                                                                                                                                                                                                                                                                    <w:left w:val="none" w:sz="0" w:space="0" w:color="auto"/>
                                                                                                                                                                                                                                                                                                                                                                                                                                                                                                                                                                                                                                    <w:bottom w:val="none" w:sz="0" w:space="0" w:color="auto"/>
                                                                                                                                                                                                                                                                                                                                                                                                                                                                                                                                                                                                                                    <w:right w:val="none" w:sz="0" w:space="0" w:color="auto"/>
                                                                                                                                                                                                                                                                                                                                                                                                                                                                                                                                                                                                                                  </w:divBdr>
                                                                                                                                                                                                                                                                                                                                                                                                                                                                                                                                                                                                                                  <w:divsChild>
                                                                                                                                                                                                                                                                                                                                                                                                                                                                                                                                                                                                                                    <w:div w:id="1696349606">
                                                                                                                                                                                                                                                                                                                                                                                                                                                                                                                                                                                                                                      <w:marLeft w:val="0"/>
                                                                                                                                                                                                                                                                                                                                                                                                                                                                                                                                                                                                                                      <w:marRight w:val="0"/>
                                                                                                                                                                                                                                                                                                                                                                                                                                                                                                                                                                                                                                      <w:marTop w:val="0"/>
                                                                                                                                                                                                                                                                                                                                                                                                                                                                                                                                                                                                                                      <w:marBottom w:val="0"/>
                                                                                                                                                                                                                                                                                                                                                                                                                                                                                                                                                                                                                                      <w:divBdr>
                                                                                                                                                                                                                                                                                                                                                                                                                                                                                                                                                                                                                                        <w:top w:val="none" w:sz="0" w:space="0" w:color="auto"/>
                                                                                                                                                                                                                                                                                                                                                                                                                                                                                                                                                                                                                                        <w:left w:val="none" w:sz="0" w:space="0" w:color="auto"/>
                                                                                                                                                                                                                                                                                                                                                                                                                                                                                                                                                                                                                                        <w:bottom w:val="none" w:sz="0" w:space="0" w:color="auto"/>
                                                                                                                                                                                                                                                                                                                                                                                                                                                                                                                                                                                                                                        <w:right w:val="none" w:sz="0" w:space="0" w:color="auto"/>
                                                                                                                                                                                                                                                                                                                                                                                                                                                                                                                                                                                                                                      </w:divBdr>
                                                                                                                                                                                                                                                                                                                                                                                                                                                                                                                                                                                                                                      <w:divsChild>
                                                                                                                                                                                                                                                                                                                                                                                                                                                                                                                                                                                                                                        <w:div w:id="723139474">
                                                                                                                                                                                                                                                                                                                                                                                                                                                                                                                                                                                                                                          <w:marLeft w:val="0"/>
                                                                                                                                                                                                                                                                                                                                                                                                                                                                                                                                                                                                                                          <w:marRight w:val="0"/>
                                                                                                                                                                                                                                                                                                                                                                                                                                                                                                                                                                                                                                          <w:marTop w:val="0"/>
                                                                                                                                                                                                                                                                                                                                                                                                                                                                                                                                                                                                                                          <w:marBottom w:val="0"/>
                                                                                                                                                                                                                                                                                                                                                                                                                                                                                                                                                                                                                                          <w:divBdr>
                                                                                                                                                                                                                                                                                                                                                                                                                                                                                                                                                                                                                                            <w:top w:val="none" w:sz="0" w:space="0" w:color="auto"/>
                                                                                                                                                                                                                                                                                                                                                                                                                                                                                                                                                                                                                                            <w:left w:val="none" w:sz="0" w:space="0" w:color="auto"/>
                                                                                                                                                                                                                                                                                                                                                                                                                                                                                                                                                                                                                                            <w:bottom w:val="none" w:sz="0" w:space="0" w:color="auto"/>
                                                                                                                                                                                                                                                                                                                                                                                                                                                                                                                                                                                                                                            <w:right w:val="none" w:sz="0" w:space="0" w:color="auto"/>
                                                                                                                                                                                                                                                                                                                                                                                                                                                                                                                                                                                                                                          </w:divBdr>
                                                                                                                                                                                                                                                                                                                                                                                                                                                                                                                                                                                                                                          <w:divsChild>
                                                                                                                                                                                                                                                                                                                                                                                                                                                                                                                                                                                                                                            <w:div w:id="1005286339">
                                                                                                                                                                                                                                                                                                                                                                                                                                                                                                                                                                                                                                              <w:marLeft w:val="0"/>
                                                                                                                                                                                                                                                                                                                                                                                                                                                                                                                                                                                                                                              <w:marRight w:val="0"/>
                                                                                                                                                                                                                                                                                                                                                                                                                                                                                                                                                                                                                                              <w:marTop w:val="0"/>
                                                                                                                                                                                                                                                                                                                                                                                                                                                                                                                                                                                                                                              <w:marBottom w:val="0"/>
                                                                                                                                                                                                                                                                                                                                                                                                                                                                                                                                                                                                                                              <w:divBdr>
                                                                                                                                                                                                                                                                                                                                                                                                                                                                                                                                                                                                                                                <w:top w:val="none" w:sz="0" w:space="0" w:color="auto"/>
                                                                                                                                                                                                                                                                                                                                                                                                                                                                                                                                                                                                                                                <w:left w:val="none" w:sz="0" w:space="0" w:color="auto"/>
                                                                                                                                                                                                                                                                                                                                                                                                                                                                                                                                                                                                                                                <w:bottom w:val="none" w:sz="0" w:space="0" w:color="auto"/>
                                                                                                                                                                                                                                                                                                                                                                                                                                                                                                                                                                                                                                                <w:right w:val="none" w:sz="0" w:space="0" w:color="auto"/>
                                                                                                                                                                                                                                                                                                                                                                                                                                                                                                                                                                                                                                              </w:divBdr>
                                                                                                                                                                                                                                                                                                                                                                                                                                                                                                                                                                                                                                              <w:divsChild>
                                                                                                                                                                                                                                                                                                                                                                                                                                                                                                                                                                                                                                                <w:div w:id="1223060833">
                                                                                                                                                                                                                                                                                                                                                                                                                                                                                                                                                                                                                                                  <w:marLeft w:val="0"/>
                                                                                                                                                                                                                                                                                                                                                                                                                                                                                                                                                                                                                                                  <w:marRight w:val="0"/>
                                                                                                                                                                                                                                                                                                                                                                                                                                                                                                                                                                                                                                                  <w:marTop w:val="0"/>
                                                                                                                                                                                                                                                                                                                                                                                                                                                                                                                                                                                                                                                  <w:marBottom w:val="0"/>
                                                                                                                                                                                                                                                                                                                                                                                                                                                                                                                                                                                                                                                  <w:divBdr>
                                                                                                                                                                                                                                                                                                                                                                                                                                                                                                                                                                                                                                                    <w:top w:val="none" w:sz="0" w:space="0" w:color="auto"/>
                                                                                                                                                                                                                                                                                                                                                                                                                                                                                                                                                                                                                                                    <w:left w:val="none" w:sz="0" w:space="0" w:color="auto"/>
                                                                                                                                                                                                                                                                                                                                                                                                                                                                                                                                                                                                                                                    <w:bottom w:val="none" w:sz="0" w:space="0" w:color="auto"/>
                                                                                                                                                                                                                                                                                                                                                                                                                                                                                                                                                                                                                                                    <w:right w:val="none" w:sz="0" w:space="0" w:color="auto"/>
                                                                                                                                                                                                                                                                                                                                                                                                                                                                                                                                                                                                                                                  </w:divBdr>
                                                                                                                                                                                                                                                                                                                                                                                                                                                                                                                                                                                                                                                  <w:divsChild>
                                                                                                                                                                                                                                                                                                                                                                                                                                                                                                                                                                                                                                                    <w:div w:id="1441687184">
                                                                                                                                                                                                                                                                                                                                                                                                                                                                                                                                                                                                                                                      <w:marLeft w:val="0"/>
                                                                                                                                                                                                                                                                                                                                                                                                                                                                                                                                                                                                                                                      <w:marRight w:val="0"/>
                                                                                                                                                                                                                                                                                                                                                                                                                                                                                                                                                                                                                                                      <w:marTop w:val="0"/>
                                                                                                                                                                                                                                                                                                                                                                                                                                                                                                                                                                                                                                                      <w:marBottom w:val="0"/>
                                                                                                                                                                                                                                                                                                                                                                                                                                                                                                                                                                                                                                                      <w:divBdr>
                                                                                                                                                                                                                                                                                                                                                                                                                                                                                                                                                                                                                                                        <w:top w:val="none" w:sz="0" w:space="0" w:color="auto"/>
                                                                                                                                                                                                                                                                                                                                                                                                                                                                                                                                                                                                                                                        <w:left w:val="none" w:sz="0" w:space="0" w:color="auto"/>
                                                                                                                                                                                                                                                                                                                                                                                                                                                                                                                                                                                                                                                        <w:bottom w:val="none" w:sz="0" w:space="0" w:color="auto"/>
                                                                                                                                                                                                                                                                                                                                                                                                                                                                                                                                                                                                                                                        <w:right w:val="none" w:sz="0" w:space="0" w:color="auto"/>
                                                                                                                                                                                                                                                                                                                                                                                                                                                                                                                                                                                                                                                      </w:divBdr>
                                                                                                                                                                                                                                                                                                                                                                                                                                                                                                                                                                                                                                                      <w:divsChild>
                                                                                                                                                                                                                                                                                                                                                                                                                                                                                                                                                                                                                                                        <w:div w:id="925916566">
                                                                                                                                                                                                                                                                                                                                                                                                                                                                                                                                                                                                                                                          <w:marLeft w:val="0"/>
                                                                                                                                                                                                                                                                                                                                                                                                                                                                                                                                                                                                                                                          <w:marRight w:val="0"/>
                                                                                                                                                                                                                                                                                                                                                                                                                                                                                                                                                                                                                                                          <w:marTop w:val="0"/>
                                                                                                                                                                                                                                                                                                                                                                                                                                                                                                                                                                                                                                                          <w:marBottom w:val="0"/>
                                                                                                                                                                                                                                                                                                                                                                                                                                                                                                                                                                                                                                                          <w:divBdr>
                                                                                                                                                                                                                                                                                                                                                                                                                                                                                                                                                                                                                                                            <w:top w:val="none" w:sz="0" w:space="0" w:color="auto"/>
                                                                                                                                                                                                                                                                                                                                                                                                                                                                                                                                                                                                                                                            <w:left w:val="none" w:sz="0" w:space="0" w:color="auto"/>
                                                                                                                                                                                                                                                                                                                                                                                                                                                                                                                                                                                                                                                            <w:bottom w:val="none" w:sz="0" w:space="0" w:color="auto"/>
                                                                                                                                                                                                                                                                                                                                                                                                                                                                                                                                                                                                                                                            <w:right w:val="none" w:sz="0" w:space="0" w:color="auto"/>
                                                                                                                                                                                                                                                                                                                                                                                                                                                                                                                                                                                                                                                          </w:divBdr>
                                                                                                                                                                                                                                                                                                                                                                                                                                                                                                                                                                                                                                                          <w:divsChild>
                                                                                                                                                                                                                                                                                                                                                                                                                                                                                                                                                                                                                                                            <w:div w:id="1936328472">
                                                                                                                                                                                                                                                                                                                                                                                                                                                                                                                                                                                                                                                              <w:marLeft w:val="0"/>
                                                                                                                                                                                                                                                                                                                                                                                                                                                                                                                                                                                                                                                              <w:marRight w:val="0"/>
                                                                                                                                                                                                                                                                                                                                                                                                                                                                                                                                                                                                                                                              <w:marTop w:val="0"/>
                                                                                                                                                                                                                                                                                                                                                                                                                                                                                                                                                                                                                                                              <w:marBottom w:val="0"/>
                                                                                                                                                                                                                                                                                                                                                                                                                                                                                                                                                                                                                                                              <w:divBdr>
                                                                                                                                                                                                                                                                                                                                                                                                                                                                                                                                                                                                                                                                <w:top w:val="none" w:sz="0" w:space="0" w:color="auto"/>
                                                                                                                                                                                                                                                                                                                                                                                                                                                                                                                                                                                                                                                                <w:left w:val="none" w:sz="0" w:space="0" w:color="auto"/>
                                                                                                                                                                                                                                                                                                                                                                                                                                                                                                                                                                                                                                                                <w:bottom w:val="none" w:sz="0" w:space="0" w:color="auto"/>
                                                                                                                                                                                                                                                                                                                                                                                                                                                                                                                                                                                                                                                                <w:right w:val="none" w:sz="0" w:space="0" w:color="auto"/>
                                                                                                                                                                                                                                                                                                                                                                                                                                                                                                                                                                                                                                                              </w:divBdr>
                                                                                                                                                                                                                                                                                                                                                                                                                                                                                                                                                                                                                                                              <w:divsChild>
                                                                                                                                                                                                                                                                                                                                                                                                                                                                                                                                                                                                                                                                <w:div w:id="1586262173">
                                                                                                                                                                                                                                                                                                                                                                                                                                                                                                                                                                                                                                                                  <w:marLeft w:val="0"/>
                                                                                                                                                                                                                                                                                                                                                                                                                                                                                                                                                                                                                                                                  <w:marRight w:val="0"/>
                                                                                                                                                                                                                                                                                                                                                                                                                                                                                                                                                                                                                                                                  <w:marTop w:val="0"/>
                                                                                                                                                                                                                                                                                                                                                                                                                                                                                                                                                                                                                                                                  <w:marBottom w:val="0"/>
                                                                                                                                                                                                                                                                                                                                                                                                                                                                                                                                                                                                                                                                  <w:divBdr>
                                                                                                                                                                                                                                                                                                                                                                                                                                                                                                                                                                                                                                                                    <w:top w:val="none" w:sz="0" w:space="0" w:color="auto"/>
                                                                                                                                                                                                                                                                                                                                                                                                                                                                                                                                                                                                                                                                    <w:left w:val="none" w:sz="0" w:space="0" w:color="auto"/>
                                                                                                                                                                                                                                                                                                                                                                                                                                                                                                                                                                                                                                                                    <w:bottom w:val="none" w:sz="0" w:space="0" w:color="auto"/>
                                                                                                                                                                                                                                                                                                                                                                                                                                                                                                                                                                                                                                                                    <w:right w:val="none" w:sz="0" w:space="0" w:color="auto"/>
                                                                                                                                                                                                                                                                                                                                                                                                                                                                                                                                                                                                                                                                  </w:divBdr>
                                                                                                                                                                                                                                                                                                                                                                                                                                                                                                                                                                                                                                                                  <w:divsChild>
                                                                                                                                                                                                                                                                                                                                                                                                                                                                                                                                                                                                                                                                    <w:div w:id="780078210">
                                                                                                                                                                                                                                                                                                                                                                                                                                                                                                                                                                                                                                                                      <w:marLeft w:val="0"/>
                                                                                                                                                                                                                                                                                                                                                                                                                                                                                                                                                                                                                                                                      <w:marRight w:val="0"/>
                                                                                                                                                                                                                                                                                                                                                                                                                                                                                                                                                                                                                                                                      <w:marTop w:val="0"/>
                                                                                                                                                                                                                                                                                                                                                                                                                                                                                                                                                                                                                                                                      <w:marBottom w:val="0"/>
                                                                                                                                                                                                                                                                                                                                                                                                                                                                                                                                                                                                                                                                      <w:divBdr>
                                                                                                                                                                                                                                                                                                                                                                                                                                                                                                                                                                                                                                                                        <w:top w:val="none" w:sz="0" w:space="0" w:color="auto"/>
                                                                                                                                                                                                                                                                                                                                                                                                                                                                                                                                                                                                                                                                        <w:left w:val="none" w:sz="0" w:space="0" w:color="auto"/>
                                                                                                                                                                                                                                                                                                                                                                                                                                                                                                                                                                                                                                                                        <w:bottom w:val="none" w:sz="0" w:space="0" w:color="auto"/>
                                                                                                                                                                                                                                                                                                                                                                                                                                                                                                                                                                                                                                                                        <w:right w:val="none" w:sz="0" w:space="0" w:color="auto"/>
                                                                                                                                                                                                                                                                                                                                                                                                                                                                                                                                                                                                                                                                      </w:divBdr>
                                                                                                                                                                                                                                                                                                                                                                                                                                                                                                                                                                                                                                                                      <w:divsChild>
                                                                                                                                                                                                                                                                                                                                                                                                                                                                                                                                                                                                                                                                        <w:div w:id="73627654">
                                                                                                                                                                                                                                                                                                                                                                                                                                                                                                                                                                                                                                                                          <w:marLeft w:val="0"/>
                                                                                                                                                                                                                                                                                                                                                                                                                                                                                                                                                                                                                                                                          <w:marRight w:val="0"/>
                                                                                                                                                                                                                                                                                                                                                                                                                                                                                                                                                                                                                                                                          <w:marTop w:val="0"/>
                                                                                                                                                                                                                                                                                                                                                                                                                                                                                                                                                                                                                                                                          <w:marBottom w:val="0"/>
                                                                                                                                                                                                                                                                                                                                                                                                                                                                                                                                                                                                                                                                          <w:divBdr>
                                                                                                                                                                                                                                                                                                                                                                                                                                                                                                                                                                                                                                                                            <w:top w:val="none" w:sz="0" w:space="0" w:color="auto"/>
                                                                                                                                                                                                                                                                                                                                                                                                                                                                                                                                                                                                                                                                            <w:left w:val="none" w:sz="0" w:space="0" w:color="auto"/>
                                                                                                                                                                                                                                                                                                                                                                                                                                                                                                                                                                                                                                                                            <w:bottom w:val="none" w:sz="0" w:space="0" w:color="auto"/>
                                                                                                                                                                                                                                                                                                                                                                                                                                                                                                                                                                                                                                                                            <w:right w:val="none" w:sz="0" w:space="0" w:color="auto"/>
                                                                                                                                                                                                                                                                                                                                                                                                                                                                                                                                                                                                                                                                          </w:divBdr>
                                                                                                                                                                                                                                                                                                                                                                                                                                                                                                                                                                                                                                                                          <w:divsChild>
                                                                                                                                                                                                                                                                                                                                                                                                                                                                                                                                                                                                                                                                            <w:div w:id="160513836">
                                                                                                                                                                                                                                                                                                                                                                                                                                                                                                                                                                                                                                                                              <w:marLeft w:val="0"/>
                                                                                                                                                                                                                                                                                                                                                                                                                                                                                                                                                                                                                                                                              <w:marRight w:val="0"/>
                                                                                                                                                                                                                                                                                                                                                                                                                                                                                                                                                                                                                                                                              <w:marTop w:val="0"/>
                                                                                                                                                                                                                                                                                                                                                                                                                                                                                                                                                                                                                                                                              <w:marBottom w:val="0"/>
                                                                                                                                                                                                                                                                                                                                                                                                                                                                                                                                                                                                                                                                              <w:divBdr>
                                                                                                                                                                                                                                                                                                                                                                                                                                                                                                                                                                                                                                                                                <w:top w:val="none" w:sz="0" w:space="0" w:color="auto"/>
                                                                                                                                                                                                                                                                                                                                                                                                                                                                                                                                                                                                                                                                                <w:left w:val="none" w:sz="0" w:space="0" w:color="auto"/>
                                                                                                                                                                                                                                                                                                                                                                                                                                                                                                                                                                                                                                                                                <w:bottom w:val="none" w:sz="0" w:space="0" w:color="auto"/>
                                                                                                                                                                                                                                                                                                                                                                                                                                                                                                                                                                                                                                                                                <w:right w:val="none" w:sz="0" w:space="0" w:color="auto"/>
                                                                                                                                                                                                                                                                                                                                                                                                                                                                                                                                                                                                                                                                              </w:divBdr>
                                                                                                                                                                                                                                                                                                                                                                                                                                                                                                                                                                                                                                                                              <w:divsChild>
                                                                                                                                                                                                                                                                                                                                                                                                                                                                                                                                                                                                                                                                                <w:div w:id="1854956217">
                                                                                                                                                                                                                                                                                                                                                                                                                                                                                                                                                                                                                                                                                  <w:marLeft w:val="0"/>
                                                                                                                                                                                                                                                                                                                                                                                                                                                                                                                                                                                                                                                                                  <w:marRight w:val="0"/>
                                                                                                                                                                                                                                                                                                                                                                                                                                                                                                                                                                                                                                                                                  <w:marTop w:val="0"/>
                                                                                                                                                                                                                                                                                                                                                                                                                                                                                                                                                                                                                                                                                  <w:marBottom w:val="0"/>
                                                                                                                                                                                                                                                                                                                                                                                                                                                                                                                                                                                                                                                                                  <w:divBdr>
                                                                                                                                                                                                                                                                                                                                                                                                                                                                                                                                                                                                                                                                                    <w:top w:val="none" w:sz="0" w:space="0" w:color="auto"/>
                                                                                                                                                                                                                                                                                                                                                                                                                                                                                                                                                                                                                                                                                    <w:left w:val="none" w:sz="0" w:space="0" w:color="auto"/>
                                                                                                                                                                                                                                                                                                                                                                                                                                                                                                                                                                                                                                                                                    <w:bottom w:val="none" w:sz="0" w:space="0" w:color="auto"/>
                                                                                                                                                                                                                                                                                                                                                                                                                                                                                                                                                                                                                                                                                    <w:right w:val="none" w:sz="0" w:space="0" w:color="auto"/>
                                                                                                                                                                                                                                                                                                                                                                                                                                                                                                                                                                                                                                                                                  </w:divBdr>
                                                                                                                                                                                                                                                                                                                                                                                                                                                                                                                                                                                                                                                                                  <w:divsChild>
                                                                                                                                                                                                                                                                                                                                                                                                                                                                                                                                                                                                                                                                                    <w:div w:id="372777379">
                                                                                                                                                                                                                                                                                                                                                                                                                                                                                                                                                                                                                                                                                      <w:marLeft w:val="0"/>
                                                                                                                                                                                                                                                                                                                                                                                                                                                                                                                                                                                                                                                                                      <w:marRight w:val="0"/>
                                                                                                                                                                                                                                                                                                                                                                                                                                                                                                                                                                                                                                                                                      <w:marTop w:val="0"/>
                                                                                                                                                                                                                                                                                                                                                                                                                                                                                                                                                                                                                                                                                      <w:marBottom w:val="0"/>
                                                                                                                                                                                                                                                                                                                                                                                                                                                                                                                                                                                                                                                                                      <w:divBdr>
                                                                                                                                                                                                                                                                                                                                                                                                                                                                                                                                                                                                                                                                                        <w:top w:val="none" w:sz="0" w:space="0" w:color="auto"/>
                                                                                                                                                                                                                                                                                                                                                                                                                                                                                                                                                                                                                                                                                        <w:left w:val="none" w:sz="0" w:space="0" w:color="auto"/>
                                                                                                                                                                                                                                                                                                                                                                                                                                                                                                                                                                                                                                                                                        <w:bottom w:val="none" w:sz="0" w:space="0" w:color="auto"/>
                                                                                                                                                                                                                                                                                                                                                                                                                                                                                                                                                                                                                                                                                        <w:right w:val="none" w:sz="0" w:space="0" w:color="auto"/>
                                                                                                                                                                                                                                                                                                                                                                                                                                                                                                                                                                                                                                                                                      </w:divBdr>
                                                                                                                                                                                                                                                                                                                                                                                                                                                                                                                                                                                                                                                                                      <w:divsChild>
                                                                                                                                                                                                                                                                                                                                                                                                                                                                                                                                                                                                                                                                                        <w:div w:id="1485851093">
                                                                                                                                                                                                                                                                                                                                                                                                                                                                                                                                                                                                                                                                                          <w:marLeft w:val="0"/>
                                                                                                                                                                                                                                                                                                                                                                                                                                                                                                                                                                                                                                                                                          <w:marRight w:val="0"/>
                                                                                                                                                                                                                                                                                                                                                                                                                                                                                                                                                                                                                                                                                          <w:marTop w:val="0"/>
                                                                                                                                                                                                                                                                                                                                                                                                                                                                                                                                                                                                                                                                                          <w:marBottom w:val="0"/>
                                                                                                                                                                                                                                                                                                                                                                                                                                                                                                                                                                                                                                                                                          <w:divBdr>
                                                                                                                                                                                                                                                                                                                                                                                                                                                                                                                                                                                                                                                                                            <w:top w:val="none" w:sz="0" w:space="0" w:color="auto"/>
                                                                                                                                                                                                                                                                                                                                                                                                                                                                                                                                                                                                                                                                                            <w:left w:val="none" w:sz="0" w:space="0" w:color="auto"/>
                                                                                                                                                                                                                                                                                                                                                                                                                                                                                                                                                                                                                                                                                            <w:bottom w:val="none" w:sz="0" w:space="0" w:color="auto"/>
                                                                                                                                                                                                                                                                                                                                                                                                                                                                                                                                                                                                                                                                                            <w:right w:val="none" w:sz="0" w:space="0" w:color="auto"/>
                                                                                                                                                                                                                                                                                                                                                                                                                                                                                                                                                                                                                                                                                          </w:divBdr>
                                                                                                                                                                                                                                                                                                                                                                                                                                                                                                                                                                                                                                                                                          <w:divsChild>
                                                                                                                                                                                                                                                                                                                                                                                                                                                                                                                                                                                                                                                                                            <w:div w:id="708529139">
                                                                                                                                                                                                                                                                                                                                                                                                                                                                                                                                                                                                                                                                                              <w:marLeft w:val="0"/>
                                                                                                                                                                                                                                                                                                                                                                                                                                                                                                                                                                                                                                                                                              <w:marRight w:val="0"/>
                                                                                                                                                                                                                                                                                                                                                                                                                                                                                                                                                                                                                                                                                              <w:marTop w:val="0"/>
                                                                                                                                                                                                                                                                                                                                                                                                                                                                                                                                                                                                                                                                                              <w:marBottom w:val="0"/>
                                                                                                                                                                                                                                                                                                                                                                                                                                                                                                                                                                                                                                                                                              <w:divBdr>
                                                                                                                                                                                                                                                                                                                                                                                                                                                                                                                                                                                                                                                                                                <w:top w:val="none" w:sz="0" w:space="0" w:color="auto"/>
                                                                                                                                                                                                                                                                                                                                                                                                                                                                                                                                                                                                                                                                                                <w:left w:val="none" w:sz="0" w:space="0" w:color="auto"/>
                                                                                                                                                                                                                                                                                                                                                                                                                                                                                                                                                                                                                                                                                                <w:bottom w:val="none" w:sz="0" w:space="0" w:color="auto"/>
                                                                                                                                                                                                                                                                                                                                                                                                                                                                                                                                                                                                                                                                                                <w:right w:val="none" w:sz="0" w:space="0" w:color="auto"/>
                                                                                                                                                                                                                                                                                                                                                                                                                                                                                                                                                                                                                                                                                              </w:divBdr>
                                                                                                                                                                                                                                                                                                                                                                                                                                                                                                                                                                                                                                                                                              <w:divsChild>
                                                                                                                                                                                                                                                                                                                                                                                                                                                                                                                                                                                                                                                                                                <w:div w:id="153644588">
                                                                                                                                                                                                                                                                                                                                                                                                                                                                                                                                                                                                                                                                                                  <w:marLeft w:val="0"/>
                                                                                                                                                                                                                                                                                                                                                                                                                                                                                                                                                                                                                                                                                                  <w:marRight w:val="0"/>
                                                                                                                                                                                                                                                                                                                                                                                                                                                                                                                                                                                                                                                                                                  <w:marTop w:val="0"/>
                                                                                                                                                                                                                                                                                                                                                                                                                                                                                                                                                                                                                                                                                                  <w:marBottom w:val="0"/>
                                                                                                                                                                                                                                                                                                                                                                                                                                                                                                                                                                                                                                                                                                  <w:divBdr>
                                                                                                                                                                                                                                                                                                                                                                                                                                                                                                                                                                                                                                                                                                    <w:top w:val="none" w:sz="0" w:space="0" w:color="auto"/>
                                                                                                                                                                                                                                                                                                                                                                                                                                                                                                                                                                                                                                                                                                    <w:left w:val="none" w:sz="0" w:space="0" w:color="auto"/>
                                                                                                                                                                                                                                                                                                                                                                                                                                                                                                                                                                                                                                                                                                    <w:bottom w:val="none" w:sz="0" w:space="0" w:color="auto"/>
                                                                                                                                                                                                                                                                                                                                                                                                                                                                                                                                                                                                                                                                                                    <w:right w:val="none" w:sz="0" w:space="0" w:color="auto"/>
                                                                                                                                                                                                                                                                                                                                                                                                                                                                                                                                                                                                                                                                                                  </w:divBdr>
                                                                                                                                                                                                                                                                                                                                                                                                                                                                                                                                                                                                                                                                                                  <w:divsChild>
                                                                                                                                                                                                                                                                                                                                                                                                                                                                                                                                                                                                                                                                                                    <w:div w:id="1493136155">
                                                                                                                                                                                                                                                                                                                                                                                                                                                                                                                                                                                                                                                                                                      <w:marLeft w:val="0"/>
                                                                                                                                                                                                                                                                                                                                                                                                                                                                                                                                                                                                                                                                                                      <w:marRight w:val="0"/>
                                                                                                                                                                                                                                                                                                                                                                                                                                                                                                                                                                                                                                                                                                      <w:marTop w:val="0"/>
                                                                                                                                                                                                                                                                                                                                                                                                                                                                                                                                                                                                                                                                                                      <w:marBottom w:val="0"/>
                                                                                                                                                                                                                                                                                                                                                                                                                                                                                                                                                                                                                                                                                                      <w:divBdr>
                                                                                                                                                                                                                                                                                                                                                                                                                                                                                                                                                                                                                                                                                                        <w:top w:val="none" w:sz="0" w:space="0" w:color="auto"/>
                                                                                                                                                                                                                                                                                                                                                                                                                                                                                                                                                                                                                                                                                                        <w:left w:val="none" w:sz="0" w:space="0" w:color="auto"/>
                                                                                                                                                                                                                                                                                                                                                                                                                                                                                                                                                                                                                                                                                                        <w:bottom w:val="none" w:sz="0" w:space="0" w:color="auto"/>
                                                                                                                                                                                                                                                                                                                                                                                                                                                                                                                                                                                                                                                                                                        <w:right w:val="none" w:sz="0" w:space="0" w:color="auto"/>
                                                                                                                                                                                                                                                                                                                                                                                                                                                                                                                                                                                                                                                                                                      </w:divBdr>
                                                                                                                                                                                                                                                                                                                                                                                                                                                                                                                                                                                                                                                                                                      <w:divsChild>
                                                                                                                                                                                                                                                                                                                                                                                                                                                                                                                                                                                                                                                                                                        <w:div w:id="500393013">
                                                                                                                                                                                                                                                                                                                                                                                                                                                                                                                                                                                                                                                                                                          <w:marLeft w:val="0"/>
                                                                                                                                                                                                                                                                                                                                                                                                                                                                                                                                                                                                                                                                                                          <w:marRight w:val="0"/>
                                                                                                                                                                                                                                                                                                                                                                                                                                                                                                                                                                                                                                                                                                          <w:marTop w:val="0"/>
                                                                                                                                                                                                                                                                                                                                                                                                                                                                                                                                                                                                                                                                                                          <w:marBottom w:val="0"/>
                                                                                                                                                                                                                                                                                                                                                                                                                                                                                                                                                                                                                                                                                                          <w:divBdr>
                                                                                                                                                                                                                                                                                                                                                                                                                                                                                                                                                                                                                                                                                                            <w:top w:val="none" w:sz="0" w:space="0" w:color="auto"/>
                                                                                                                                                                                                                                                                                                                                                                                                                                                                                                                                                                                                                                                                                                            <w:left w:val="none" w:sz="0" w:space="0" w:color="auto"/>
                                                                                                                                                                                                                                                                                                                                                                                                                                                                                                                                                                                                                                                                                                            <w:bottom w:val="none" w:sz="0" w:space="0" w:color="auto"/>
                                                                                                                                                                                                                                                                                                                                                                                                                                                                                                                                                                                                                                                                                                            <w:right w:val="none" w:sz="0" w:space="0" w:color="auto"/>
                                                                                                                                                                                                                                                                                                                                                                                                                                                                                                                                                                                                                                                                                                          </w:divBdr>
                                                                                                                                                                                                                                                                                                                                                                                                                                                                                                                                                                                                                                                                                                          <w:divsChild>
                                                                                                                                                                                                                                                                                                                                                                                                                                                                                                                                                                                                                                                                                                            <w:div w:id="175929763">
                                                                                                                                                                                                                                                                                                                                                                                                                                                                                                                                                                                                                                                                                                              <w:marLeft w:val="0"/>
                                                                                                                                                                                                                                                                                                                                                                                                                                                                                                                                                                                                                                                                                                              <w:marRight w:val="0"/>
                                                                                                                                                                                                                                                                                                                                                                                                                                                                                                                                                                                                                                                                                                              <w:marTop w:val="0"/>
                                                                                                                                                                                                                                                                                                                                                                                                                                                                                                                                                                                                                                                                                                              <w:marBottom w:val="0"/>
                                                                                                                                                                                                                                                                                                                                                                                                                                                                                                                                                                                                                                                                                                              <w:divBdr>
                                                                                                                                                                                                                                                                                                                                                                                                                                                                                                                                                                                                                                                                                                                <w:top w:val="none" w:sz="0" w:space="0" w:color="auto"/>
                                                                                                                                                                                                                                                                                                                                                                                                                                                                                                                                                                                                                                                                                                                <w:left w:val="none" w:sz="0" w:space="0" w:color="auto"/>
                                                                                                                                                                                                                                                                                                                                                                                                                                                                                                                                                                                                                                                                                                                <w:bottom w:val="none" w:sz="0" w:space="0" w:color="auto"/>
                                                                                                                                                                                                                                                                                                                                                                                                                                                                                                                                                                                                                                                                                                                <w:right w:val="none" w:sz="0" w:space="0" w:color="auto"/>
                                                                                                                                                                                                                                                                                                                                                                                                                                                                                                                                                                                                                                                                                                              </w:divBdr>
                                                                                                                                                                                                                                                                                                                                                                                                                                                                                                                                                                                                                                                                                                              <w:divsChild>
                                                                                                                                                                                                                                                                                                                                                                                                                                                                                                                                                                                                                                                                                                                <w:div w:id="825316001">
                                                                                                                                                                                                                                                                                                                                                                                                                                                                                                                                                                                                                                                                                                                  <w:marLeft w:val="0"/>
                                                                                                                                                                                                                                                                                                                                                                                                                                                                                                                                                                                                                                                                                                                  <w:marRight w:val="0"/>
                                                                                                                                                                                                                                                                                                                                                                                                                                                                                                                                                                                                                                                                                                                  <w:marTop w:val="0"/>
                                                                                                                                                                                                                                                                                                                                                                                                                                                                                                                                                                                                                                                                                                                  <w:marBottom w:val="0"/>
                                                                                                                                                                                                                                                                                                                                                                                                                                                                                                                                                                                                                                                                                                                  <w:divBdr>
                                                                                                                                                                                                                                                                                                                                                                                                                                                                                                                                                                                                                                                                                                                    <w:top w:val="none" w:sz="0" w:space="0" w:color="auto"/>
                                                                                                                                                                                                                                                                                                                                                                                                                                                                                                                                                                                                                                                                                                                    <w:left w:val="none" w:sz="0" w:space="0" w:color="auto"/>
                                                                                                                                                                                                                                                                                                                                                                                                                                                                                                                                                                                                                                                                                                                    <w:bottom w:val="none" w:sz="0" w:space="0" w:color="auto"/>
                                                                                                                                                                                                                                                                                                                                                                                                                                                                                                                                                                                                                                                                                                                    <w:right w:val="none" w:sz="0" w:space="0" w:color="auto"/>
                                                                                                                                                                                                                                                                                                                                                                                                                                                                                                                                                                                                                                                                                                                  </w:divBdr>
                                                                                                                                                                                                                                                                                                                                                                                                                                                                                                                                                                                                                                                                                                                  <w:divsChild>
                                                                                                                                                                                                                                                                                                                                                                                                                                                                                                                                                                                                                                                                                                                    <w:div w:id="1543707621">
                                                                                                                                                                                                                                                                                                                                                                                                                                                                                                                                                                                                                                                                                                                      <w:marLeft w:val="0"/>
                                                                                                                                                                                                                                                                                                                                                                                                                                                                                                                                                                                                                                                                                                                      <w:marRight w:val="0"/>
                                                                                                                                                                                                                                                                                                                                                                                                                                                                                                                                                                                                                                                                                                                      <w:marTop w:val="0"/>
                                                                                                                                                                                                                                                                                                                                                                                                                                                                                                                                                                                                                                                                                                                      <w:marBottom w:val="0"/>
                                                                                                                                                                                                                                                                                                                                                                                                                                                                                                                                                                                                                                                                                                                      <w:divBdr>
                                                                                                                                                                                                                                                                                                                                                                                                                                                                                                                                                                                                                                                                                                                        <w:top w:val="none" w:sz="0" w:space="0" w:color="auto"/>
                                                                                                                                                                                                                                                                                                                                                                                                                                                                                                                                                                                                                                                                                                                        <w:left w:val="none" w:sz="0" w:space="0" w:color="auto"/>
                                                                                                                                                                                                                                                                                                                                                                                                                                                                                                                                                                                                                                                                                                                        <w:bottom w:val="none" w:sz="0" w:space="0" w:color="auto"/>
                                                                                                                                                                                                                                                                                                                                                                                                                                                                                                                                                                                                                                                                                                                        <w:right w:val="none" w:sz="0" w:space="0" w:color="auto"/>
                                                                                                                                                                                                                                                                                                                                                                                                                                                                                                                                                                                                                                                                                                                      </w:divBdr>
                                                                                                                                                                                                                                                                                                                                                                                                                                                                                                                                                                                                                                                                                                                      <w:divsChild>
                                                                                                                                                                                                                                                                                                                                                                                                                                                                                                                                                                                                                                                                                                                        <w:div w:id="687410066">
                                                                                                                                                                                                                                                                                                                                                                                                                                                                                                                                                                                                                                                                                                                          <w:marLeft w:val="0"/>
                                                                                                                                                                                                                                                                                                                                                                                                                                                                                                                                                                                                                                                                                                                          <w:marRight w:val="0"/>
                                                                                                                                                                                                                                                                                                                                                                                                                                                                                                                                                                                                                                                                                                                          <w:marTop w:val="0"/>
                                                                                                                                                                                                                                                                                                                                                                                                                                                                                                                                                                                                                                                                                                                          <w:marBottom w:val="0"/>
                                                                                                                                                                                                                                                                                                                                                                                                                                                                                                                                                                                                                                                                                                                          <w:divBdr>
                                                                                                                                                                                                                                                                                                                                                                                                                                                                                                                                                                                                                                                                                                                            <w:top w:val="none" w:sz="0" w:space="0" w:color="auto"/>
                                                                                                                                                                                                                                                                                                                                                                                                                                                                                                                                                                                                                                                                                                                            <w:left w:val="none" w:sz="0" w:space="0" w:color="auto"/>
                                                                                                                                                                                                                                                                                                                                                                                                                                                                                                                                                                                                                                                                                                                            <w:bottom w:val="none" w:sz="0" w:space="0" w:color="auto"/>
                                                                                                                                                                                                                                                                                                                                                                                                                                                                                                                                                                                                                                                                                                                            <w:right w:val="none" w:sz="0" w:space="0" w:color="auto"/>
                                                                                                                                                                                                                                                                                                                                                                                                                                                                                                                                                                                                                                                                                                                          </w:divBdr>
                                                                                                                                                                                                                                                                                                                                                                                                                                                                                                                                                                                                                                                                                                                          <w:divsChild>
                                                                                                                                                                                                                                                                                                                                                                                                                                                                                                                                                                                                                                                                                                                            <w:div w:id="696347430">
                                                                                                                                                                                                                                                                                                                                                                                                                                                                                                                                                                                                                                                                                                                              <w:marLeft w:val="0"/>
                                                                                                                                                                                                                                                                                                                                                                                                                                                                                                                                                                                                                                                                                                                              <w:marRight w:val="0"/>
                                                                                                                                                                                                                                                                                                                                                                                                                                                                                                                                                                                                                                                                                                                              <w:marTop w:val="0"/>
                                                                                                                                                                                                                                                                                                                                                                                                                                                                                                                                                                                                                                                                                                                              <w:marBottom w:val="0"/>
                                                                                                                                                                                                                                                                                                                                                                                                                                                                                                                                                                                                                                                                                                                              <w:divBdr>
                                                                                                                                                                                                                                                                                                                                                                                                                                                                                                                                                                                                                                                                                                                                <w:top w:val="none" w:sz="0" w:space="0" w:color="auto"/>
                                                                                                                                                                                                                                                                                                                                                                                                                                                                                                                                                                                                                                                                                                                                <w:left w:val="none" w:sz="0" w:space="0" w:color="auto"/>
                                                                                                                                                                                                                                                                                                                                                                                                                                                                                                                                                                                                                                                                                                                                <w:bottom w:val="none" w:sz="0" w:space="0" w:color="auto"/>
                                                                                                                                                                                                                                                                                                                                                                                                                                                                                                                                                                                                                                                                                                                                <w:right w:val="none" w:sz="0" w:space="0" w:color="auto"/>
                                                                                                                                                                                                                                                                                                                                                                                                                                                                                                                                                                                                                                                                                                                              </w:divBdr>
                                                                                                                                                                                                                                                                                                                                                                                                                                                                                                                                                                                                                                                                                                                              <w:divsChild>
                                                                                                                                                                                                                                                                                                                                                                                                                                                                                                                                                                                                                                                                                                                                <w:div w:id="1065838447">
                                                                                                                                                                                                                                                                                                                                                                                                                                                                                                                                                                                                                                                                                                                                  <w:marLeft w:val="0"/>
                                                                                                                                                                                                                                                                                                                                                                                                                                                                                                                                                                                                                                                                                                                                  <w:marRight w:val="0"/>
                                                                                                                                                                                                                                                                                                                                                                                                                                                                                                                                                                                                                                                                                                                                  <w:marTop w:val="0"/>
                                                                                                                                                                                                                                                                                                                                                                                                                                                                                                                                                                                                                                                                                                                                  <w:marBottom w:val="0"/>
                                                                                                                                                                                                                                                                                                                                                                                                                                                                                                                                                                                                                                                                                                                                  <w:divBdr>
                                                                                                                                                                                                                                                                                                                                                                                                                                                                                                                                                                                                                                                                                                                                    <w:top w:val="none" w:sz="0" w:space="0" w:color="auto"/>
                                                                                                                                                                                                                                                                                                                                                                                                                                                                                                                                                                                                                                                                                                                                    <w:left w:val="none" w:sz="0" w:space="0" w:color="auto"/>
                                                                                                                                                                                                                                                                                                                                                                                                                                                                                                                                                                                                                                                                                                                                    <w:bottom w:val="none" w:sz="0" w:space="0" w:color="auto"/>
                                                                                                                                                                                                                                                                                                                                                                                                                                                                                                                                                                                                                                                                                                                                    <w:right w:val="none" w:sz="0" w:space="0" w:color="auto"/>
                                                                                                                                                                                                                                                                                                                                                                                                                                                                                                                                                                                                                                                                                                                                  </w:divBdr>
                                                                                                                                                                                                                                                                                                                                                                                                                                                                                                                                                                                                                                                                                                                                  <w:divsChild>
                                                                                                                                                                                                                                                                                                                                                                                                                                                                                                                                                                                                                                                                                                                                    <w:div w:id="1743024614">
                                                                                                                                                                                                                                                                                                                                                                                                                                                                                                                                                                                                                                                                                                                                      <w:marLeft w:val="0"/>
                                                                                                                                                                                                                                                                                                                                                                                                                                                                                                                                                                                                                                                                                                                                      <w:marRight w:val="0"/>
                                                                                                                                                                                                                                                                                                                                                                                                                                                                                                                                                                                                                                                                                                                                      <w:marTop w:val="0"/>
                                                                                                                                                                                                                                                                                                                                                                                                                                                                                                                                                                                                                                                                                                                                      <w:marBottom w:val="0"/>
                                                                                                                                                                                                                                                                                                                                                                                                                                                                                                                                                                                                                                                                                                                                      <w:divBdr>
                                                                                                                                                                                                                                                                                                                                                                                                                                                                                                                                                                                                                                                                                                                                        <w:top w:val="none" w:sz="0" w:space="0" w:color="auto"/>
                                                                                                                                                                                                                                                                                                                                                                                                                                                                                                                                                                                                                                                                                                                                        <w:left w:val="none" w:sz="0" w:space="0" w:color="auto"/>
                                                                                                                                                                                                                                                                                                                                                                                                                                                                                                                                                                                                                                                                                                                                        <w:bottom w:val="none" w:sz="0" w:space="0" w:color="auto"/>
                                                                                                                                                                                                                                                                                                                                                                                                                                                                                                                                                                                                                                                                                                                                        <w:right w:val="none" w:sz="0" w:space="0" w:color="auto"/>
                                                                                                                                                                                                                                                                                                                                                                                                                                                                                                                                                                                                                                                                                                                                      </w:divBdr>
                                                                                                                                                                                                                                                                                                                                                                                                                                                                                                                                                                                                                                                                                                                                    </w:div>
                                                                                                                                                                                                                                                                                                                                                                                                                                                                                                                                                                                                                                                                                                                                    <w:div w:id="1041441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5607300">
      <w:bodyDiv w:val="1"/>
      <w:marLeft w:val="0"/>
      <w:marRight w:val="0"/>
      <w:marTop w:val="0"/>
      <w:marBottom w:val="0"/>
      <w:divBdr>
        <w:top w:val="none" w:sz="0" w:space="0" w:color="auto"/>
        <w:left w:val="none" w:sz="0" w:space="0" w:color="auto"/>
        <w:bottom w:val="none" w:sz="0" w:space="0" w:color="auto"/>
        <w:right w:val="none" w:sz="0" w:space="0" w:color="auto"/>
      </w:divBdr>
      <w:divsChild>
        <w:div w:id="941566588">
          <w:marLeft w:val="0"/>
          <w:marRight w:val="0"/>
          <w:marTop w:val="0"/>
          <w:marBottom w:val="0"/>
          <w:divBdr>
            <w:top w:val="none" w:sz="0" w:space="0" w:color="auto"/>
            <w:left w:val="none" w:sz="0" w:space="0" w:color="auto"/>
            <w:bottom w:val="none" w:sz="0" w:space="0" w:color="auto"/>
            <w:right w:val="none" w:sz="0" w:space="0" w:color="auto"/>
          </w:divBdr>
          <w:divsChild>
            <w:div w:id="1568765748">
              <w:marLeft w:val="0"/>
              <w:marRight w:val="0"/>
              <w:marTop w:val="0"/>
              <w:marBottom w:val="0"/>
              <w:divBdr>
                <w:top w:val="none" w:sz="0" w:space="0" w:color="auto"/>
                <w:left w:val="none" w:sz="0" w:space="0" w:color="auto"/>
                <w:bottom w:val="none" w:sz="0" w:space="0" w:color="auto"/>
                <w:right w:val="none" w:sz="0" w:space="0" w:color="auto"/>
              </w:divBdr>
              <w:divsChild>
                <w:div w:id="1123692706">
                  <w:marLeft w:val="0"/>
                  <w:marRight w:val="0"/>
                  <w:marTop w:val="0"/>
                  <w:marBottom w:val="0"/>
                  <w:divBdr>
                    <w:top w:val="none" w:sz="0" w:space="0" w:color="auto"/>
                    <w:left w:val="none" w:sz="0" w:space="0" w:color="auto"/>
                    <w:bottom w:val="none" w:sz="0" w:space="0" w:color="auto"/>
                    <w:right w:val="none" w:sz="0" w:space="0" w:color="auto"/>
                  </w:divBdr>
                  <w:divsChild>
                    <w:div w:id="112749220">
                      <w:marLeft w:val="0"/>
                      <w:marRight w:val="0"/>
                      <w:marTop w:val="0"/>
                      <w:marBottom w:val="0"/>
                      <w:divBdr>
                        <w:top w:val="none" w:sz="0" w:space="0" w:color="auto"/>
                        <w:left w:val="none" w:sz="0" w:space="0" w:color="auto"/>
                        <w:bottom w:val="none" w:sz="0" w:space="0" w:color="auto"/>
                        <w:right w:val="none" w:sz="0" w:space="0" w:color="auto"/>
                      </w:divBdr>
                      <w:divsChild>
                        <w:div w:id="202444363">
                          <w:marLeft w:val="0"/>
                          <w:marRight w:val="0"/>
                          <w:marTop w:val="0"/>
                          <w:marBottom w:val="0"/>
                          <w:divBdr>
                            <w:top w:val="none" w:sz="0" w:space="0" w:color="auto"/>
                            <w:left w:val="none" w:sz="0" w:space="0" w:color="auto"/>
                            <w:bottom w:val="none" w:sz="0" w:space="0" w:color="auto"/>
                            <w:right w:val="none" w:sz="0" w:space="0" w:color="auto"/>
                          </w:divBdr>
                        </w:div>
                        <w:div w:id="1378122356">
                          <w:marLeft w:val="0"/>
                          <w:marRight w:val="0"/>
                          <w:marTop w:val="0"/>
                          <w:marBottom w:val="0"/>
                          <w:divBdr>
                            <w:top w:val="none" w:sz="0" w:space="0" w:color="auto"/>
                            <w:left w:val="none" w:sz="0" w:space="0" w:color="auto"/>
                            <w:bottom w:val="none" w:sz="0" w:space="0" w:color="auto"/>
                            <w:right w:val="none" w:sz="0" w:space="0" w:color="auto"/>
                          </w:divBdr>
                        </w:div>
                        <w:div w:id="1755199731">
                          <w:marLeft w:val="0"/>
                          <w:marRight w:val="0"/>
                          <w:marTop w:val="0"/>
                          <w:marBottom w:val="0"/>
                          <w:divBdr>
                            <w:top w:val="none" w:sz="0" w:space="0" w:color="auto"/>
                            <w:left w:val="none" w:sz="0" w:space="0" w:color="auto"/>
                            <w:bottom w:val="none" w:sz="0" w:space="0" w:color="auto"/>
                            <w:right w:val="none" w:sz="0" w:space="0" w:color="auto"/>
                          </w:divBdr>
                        </w:div>
                        <w:div w:id="1750735152">
                          <w:marLeft w:val="0"/>
                          <w:marRight w:val="0"/>
                          <w:marTop w:val="0"/>
                          <w:marBottom w:val="0"/>
                          <w:divBdr>
                            <w:top w:val="none" w:sz="0" w:space="0" w:color="auto"/>
                            <w:left w:val="none" w:sz="0" w:space="0" w:color="auto"/>
                            <w:bottom w:val="none" w:sz="0" w:space="0" w:color="auto"/>
                            <w:right w:val="none" w:sz="0" w:space="0" w:color="auto"/>
                          </w:divBdr>
                        </w:div>
                        <w:div w:id="124603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1961160">
      <w:bodyDiv w:val="1"/>
      <w:marLeft w:val="0"/>
      <w:marRight w:val="0"/>
      <w:marTop w:val="0"/>
      <w:marBottom w:val="0"/>
      <w:divBdr>
        <w:top w:val="none" w:sz="0" w:space="0" w:color="auto"/>
        <w:left w:val="none" w:sz="0" w:space="0" w:color="auto"/>
        <w:bottom w:val="none" w:sz="0" w:space="0" w:color="auto"/>
        <w:right w:val="none" w:sz="0" w:space="0" w:color="auto"/>
      </w:divBdr>
      <w:divsChild>
        <w:div w:id="662709700">
          <w:marLeft w:val="0"/>
          <w:marRight w:val="0"/>
          <w:marTop w:val="0"/>
          <w:marBottom w:val="0"/>
          <w:divBdr>
            <w:top w:val="none" w:sz="0" w:space="0" w:color="auto"/>
            <w:left w:val="none" w:sz="0" w:space="0" w:color="auto"/>
            <w:bottom w:val="none" w:sz="0" w:space="0" w:color="auto"/>
            <w:right w:val="none" w:sz="0" w:space="0" w:color="auto"/>
          </w:divBdr>
          <w:divsChild>
            <w:div w:id="82478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010657">
      <w:bodyDiv w:val="1"/>
      <w:marLeft w:val="0"/>
      <w:marRight w:val="0"/>
      <w:marTop w:val="0"/>
      <w:marBottom w:val="0"/>
      <w:divBdr>
        <w:top w:val="none" w:sz="0" w:space="0" w:color="auto"/>
        <w:left w:val="none" w:sz="0" w:space="0" w:color="auto"/>
        <w:bottom w:val="none" w:sz="0" w:space="0" w:color="auto"/>
        <w:right w:val="none" w:sz="0" w:space="0" w:color="auto"/>
      </w:divBdr>
      <w:divsChild>
        <w:div w:id="778988611">
          <w:marLeft w:val="0"/>
          <w:marRight w:val="0"/>
          <w:marTop w:val="0"/>
          <w:marBottom w:val="0"/>
          <w:divBdr>
            <w:top w:val="none" w:sz="0" w:space="0" w:color="auto"/>
            <w:left w:val="none" w:sz="0" w:space="0" w:color="auto"/>
            <w:bottom w:val="none" w:sz="0" w:space="0" w:color="auto"/>
            <w:right w:val="none" w:sz="0" w:space="0" w:color="auto"/>
          </w:divBdr>
          <w:divsChild>
            <w:div w:id="595021874">
              <w:marLeft w:val="0"/>
              <w:marRight w:val="0"/>
              <w:marTop w:val="0"/>
              <w:marBottom w:val="0"/>
              <w:divBdr>
                <w:top w:val="none" w:sz="0" w:space="0" w:color="auto"/>
                <w:left w:val="none" w:sz="0" w:space="0" w:color="auto"/>
                <w:bottom w:val="none" w:sz="0" w:space="0" w:color="auto"/>
                <w:right w:val="none" w:sz="0" w:space="0" w:color="auto"/>
              </w:divBdr>
            </w:div>
            <w:div w:id="1041170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100255">
      <w:bodyDiv w:val="1"/>
      <w:marLeft w:val="0"/>
      <w:marRight w:val="0"/>
      <w:marTop w:val="0"/>
      <w:marBottom w:val="0"/>
      <w:divBdr>
        <w:top w:val="none" w:sz="0" w:space="0" w:color="auto"/>
        <w:left w:val="none" w:sz="0" w:space="0" w:color="auto"/>
        <w:bottom w:val="none" w:sz="0" w:space="0" w:color="auto"/>
        <w:right w:val="none" w:sz="0" w:space="0" w:color="auto"/>
      </w:divBdr>
      <w:divsChild>
        <w:div w:id="202450732">
          <w:marLeft w:val="0"/>
          <w:marRight w:val="0"/>
          <w:marTop w:val="0"/>
          <w:marBottom w:val="0"/>
          <w:divBdr>
            <w:top w:val="none" w:sz="0" w:space="0" w:color="auto"/>
            <w:left w:val="none" w:sz="0" w:space="0" w:color="auto"/>
            <w:bottom w:val="none" w:sz="0" w:space="0" w:color="auto"/>
            <w:right w:val="none" w:sz="0" w:space="0" w:color="auto"/>
          </w:divBdr>
          <w:divsChild>
            <w:div w:id="689525096">
              <w:marLeft w:val="0"/>
              <w:marRight w:val="0"/>
              <w:marTop w:val="0"/>
              <w:marBottom w:val="0"/>
              <w:divBdr>
                <w:top w:val="none" w:sz="0" w:space="0" w:color="auto"/>
                <w:left w:val="none" w:sz="0" w:space="0" w:color="auto"/>
                <w:bottom w:val="none" w:sz="0" w:space="0" w:color="auto"/>
                <w:right w:val="none" w:sz="0" w:space="0" w:color="auto"/>
              </w:divBdr>
            </w:div>
            <w:div w:id="506940921">
              <w:marLeft w:val="0"/>
              <w:marRight w:val="0"/>
              <w:marTop w:val="0"/>
              <w:marBottom w:val="0"/>
              <w:divBdr>
                <w:top w:val="none" w:sz="0" w:space="0" w:color="auto"/>
                <w:left w:val="none" w:sz="0" w:space="0" w:color="auto"/>
                <w:bottom w:val="none" w:sz="0" w:space="0" w:color="auto"/>
                <w:right w:val="none" w:sz="0" w:space="0" w:color="auto"/>
              </w:divBdr>
            </w:div>
            <w:div w:id="1955212994">
              <w:marLeft w:val="0"/>
              <w:marRight w:val="0"/>
              <w:marTop w:val="0"/>
              <w:marBottom w:val="0"/>
              <w:divBdr>
                <w:top w:val="none" w:sz="0" w:space="0" w:color="auto"/>
                <w:left w:val="none" w:sz="0" w:space="0" w:color="auto"/>
                <w:bottom w:val="none" w:sz="0" w:space="0" w:color="auto"/>
                <w:right w:val="none" w:sz="0" w:space="0" w:color="auto"/>
              </w:divBdr>
            </w:div>
            <w:div w:id="1381981951">
              <w:marLeft w:val="0"/>
              <w:marRight w:val="0"/>
              <w:marTop w:val="0"/>
              <w:marBottom w:val="0"/>
              <w:divBdr>
                <w:top w:val="none" w:sz="0" w:space="0" w:color="auto"/>
                <w:left w:val="none" w:sz="0" w:space="0" w:color="auto"/>
                <w:bottom w:val="none" w:sz="0" w:space="0" w:color="auto"/>
                <w:right w:val="none" w:sz="0" w:space="0" w:color="auto"/>
              </w:divBdr>
            </w:div>
            <w:div w:id="131025237">
              <w:marLeft w:val="0"/>
              <w:marRight w:val="0"/>
              <w:marTop w:val="0"/>
              <w:marBottom w:val="0"/>
              <w:divBdr>
                <w:top w:val="none" w:sz="0" w:space="0" w:color="auto"/>
                <w:left w:val="none" w:sz="0" w:space="0" w:color="auto"/>
                <w:bottom w:val="none" w:sz="0" w:space="0" w:color="auto"/>
                <w:right w:val="none" w:sz="0" w:space="0" w:color="auto"/>
              </w:divBdr>
            </w:div>
            <w:div w:id="1447581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774157">
      <w:bodyDiv w:val="1"/>
      <w:marLeft w:val="0"/>
      <w:marRight w:val="0"/>
      <w:marTop w:val="0"/>
      <w:marBottom w:val="0"/>
      <w:divBdr>
        <w:top w:val="none" w:sz="0" w:space="0" w:color="auto"/>
        <w:left w:val="none" w:sz="0" w:space="0" w:color="auto"/>
        <w:bottom w:val="none" w:sz="0" w:space="0" w:color="auto"/>
        <w:right w:val="none" w:sz="0" w:space="0" w:color="auto"/>
      </w:divBdr>
      <w:divsChild>
        <w:div w:id="648368873">
          <w:marLeft w:val="0"/>
          <w:marRight w:val="0"/>
          <w:marTop w:val="0"/>
          <w:marBottom w:val="0"/>
          <w:divBdr>
            <w:top w:val="none" w:sz="0" w:space="0" w:color="auto"/>
            <w:left w:val="none" w:sz="0" w:space="0" w:color="auto"/>
            <w:bottom w:val="none" w:sz="0" w:space="0" w:color="auto"/>
            <w:right w:val="none" w:sz="0" w:space="0" w:color="auto"/>
          </w:divBdr>
          <w:divsChild>
            <w:div w:id="2064523707">
              <w:marLeft w:val="0"/>
              <w:marRight w:val="0"/>
              <w:marTop w:val="0"/>
              <w:marBottom w:val="0"/>
              <w:divBdr>
                <w:top w:val="none" w:sz="0" w:space="0" w:color="auto"/>
                <w:left w:val="none" w:sz="0" w:space="0" w:color="auto"/>
                <w:bottom w:val="none" w:sz="0" w:space="0" w:color="auto"/>
                <w:right w:val="none" w:sz="0" w:space="0" w:color="auto"/>
              </w:divBdr>
              <w:divsChild>
                <w:div w:id="38163715">
                  <w:marLeft w:val="0"/>
                  <w:marRight w:val="0"/>
                  <w:marTop w:val="0"/>
                  <w:marBottom w:val="0"/>
                  <w:divBdr>
                    <w:top w:val="none" w:sz="0" w:space="0" w:color="auto"/>
                    <w:left w:val="none" w:sz="0" w:space="0" w:color="auto"/>
                    <w:bottom w:val="none" w:sz="0" w:space="0" w:color="auto"/>
                    <w:right w:val="none" w:sz="0" w:space="0" w:color="auto"/>
                  </w:divBdr>
                  <w:divsChild>
                    <w:div w:id="768279872">
                      <w:marLeft w:val="0"/>
                      <w:marRight w:val="0"/>
                      <w:marTop w:val="0"/>
                      <w:marBottom w:val="0"/>
                      <w:divBdr>
                        <w:top w:val="none" w:sz="0" w:space="0" w:color="auto"/>
                        <w:left w:val="none" w:sz="0" w:space="0" w:color="auto"/>
                        <w:bottom w:val="none" w:sz="0" w:space="0" w:color="auto"/>
                        <w:right w:val="none" w:sz="0" w:space="0" w:color="auto"/>
                      </w:divBdr>
                      <w:divsChild>
                        <w:div w:id="895896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9333224">
      <w:bodyDiv w:val="1"/>
      <w:marLeft w:val="0"/>
      <w:marRight w:val="0"/>
      <w:marTop w:val="0"/>
      <w:marBottom w:val="0"/>
      <w:divBdr>
        <w:top w:val="none" w:sz="0" w:space="0" w:color="auto"/>
        <w:left w:val="none" w:sz="0" w:space="0" w:color="auto"/>
        <w:bottom w:val="none" w:sz="0" w:space="0" w:color="auto"/>
        <w:right w:val="none" w:sz="0" w:space="0" w:color="auto"/>
      </w:divBdr>
      <w:divsChild>
        <w:div w:id="931085489">
          <w:marLeft w:val="0"/>
          <w:marRight w:val="0"/>
          <w:marTop w:val="0"/>
          <w:marBottom w:val="0"/>
          <w:divBdr>
            <w:top w:val="none" w:sz="0" w:space="0" w:color="auto"/>
            <w:left w:val="none" w:sz="0" w:space="0" w:color="auto"/>
            <w:bottom w:val="none" w:sz="0" w:space="0" w:color="auto"/>
            <w:right w:val="none" w:sz="0" w:space="0" w:color="auto"/>
          </w:divBdr>
          <w:divsChild>
            <w:div w:id="994650943">
              <w:marLeft w:val="0"/>
              <w:marRight w:val="0"/>
              <w:marTop w:val="0"/>
              <w:marBottom w:val="0"/>
              <w:divBdr>
                <w:top w:val="none" w:sz="0" w:space="0" w:color="auto"/>
                <w:left w:val="none" w:sz="0" w:space="0" w:color="auto"/>
                <w:bottom w:val="none" w:sz="0" w:space="0" w:color="auto"/>
                <w:right w:val="none" w:sz="0" w:space="0" w:color="auto"/>
              </w:divBdr>
              <w:divsChild>
                <w:div w:id="144842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725576">
      <w:bodyDiv w:val="1"/>
      <w:marLeft w:val="0"/>
      <w:marRight w:val="0"/>
      <w:marTop w:val="0"/>
      <w:marBottom w:val="0"/>
      <w:divBdr>
        <w:top w:val="none" w:sz="0" w:space="0" w:color="auto"/>
        <w:left w:val="none" w:sz="0" w:space="0" w:color="auto"/>
        <w:bottom w:val="none" w:sz="0" w:space="0" w:color="auto"/>
        <w:right w:val="none" w:sz="0" w:space="0" w:color="auto"/>
      </w:divBdr>
      <w:divsChild>
        <w:div w:id="1752004068">
          <w:marLeft w:val="0"/>
          <w:marRight w:val="0"/>
          <w:marTop w:val="0"/>
          <w:marBottom w:val="0"/>
          <w:divBdr>
            <w:top w:val="none" w:sz="0" w:space="0" w:color="auto"/>
            <w:left w:val="none" w:sz="0" w:space="0" w:color="auto"/>
            <w:bottom w:val="none" w:sz="0" w:space="0" w:color="auto"/>
            <w:right w:val="none" w:sz="0" w:space="0" w:color="auto"/>
          </w:divBdr>
          <w:divsChild>
            <w:div w:id="1988701830">
              <w:marLeft w:val="0"/>
              <w:marRight w:val="0"/>
              <w:marTop w:val="0"/>
              <w:marBottom w:val="0"/>
              <w:divBdr>
                <w:top w:val="none" w:sz="0" w:space="0" w:color="auto"/>
                <w:left w:val="none" w:sz="0" w:space="0" w:color="auto"/>
                <w:bottom w:val="none" w:sz="0" w:space="0" w:color="auto"/>
                <w:right w:val="none" w:sz="0" w:space="0" w:color="auto"/>
              </w:divBdr>
              <w:divsChild>
                <w:div w:id="73356984">
                  <w:marLeft w:val="0"/>
                  <w:marRight w:val="0"/>
                  <w:marTop w:val="0"/>
                  <w:marBottom w:val="0"/>
                  <w:divBdr>
                    <w:top w:val="none" w:sz="0" w:space="0" w:color="auto"/>
                    <w:left w:val="none" w:sz="0" w:space="0" w:color="auto"/>
                    <w:bottom w:val="none" w:sz="0" w:space="0" w:color="auto"/>
                    <w:right w:val="none" w:sz="0" w:space="0" w:color="auto"/>
                  </w:divBdr>
                  <w:divsChild>
                    <w:div w:id="1899197331">
                      <w:marLeft w:val="0"/>
                      <w:marRight w:val="0"/>
                      <w:marTop w:val="0"/>
                      <w:marBottom w:val="0"/>
                      <w:divBdr>
                        <w:top w:val="none" w:sz="0" w:space="0" w:color="auto"/>
                        <w:left w:val="none" w:sz="0" w:space="0" w:color="auto"/>
                        <w:bottom w:val="none" w:sz="0" w:space="0" w:color="auto"/>
                        <w:right w:val="none" w:sz="0" w:space="0" w:color="auto"/>
                      </w:divBdr>
                      <w:divsChild>
                        <w:div w:id="2135059838">
                          <w:marLeft w:val="0"/>
                          <w:marRight w:val="0"/>
                          <w:marTop w:val="0"/>
                          <w:marBottom w:val="0"/>
                          <w:divBdr>
                            <w:top w:val="none" w:sz="0" w:space="0" w:color="auto"/>
                            <w:left w:val="none" w:sz="0" w:space="0" w:color="auto"/>
                            <w:bottom w:val="none" w:sz="0" w:space="0" w:color="auto"/>
                            <w:right w:val="none" w:sz="0" w:space="0" w:color="auto"/>
                          </w:divBdr>
                        </w:div>
                        <w:div w:id="597913282">
                          <w:marLeft w:val="0"/>
                          <w:marRight w:val="0"/>
                          <w:marTop w:val="0"/>
                          <w:marBottom w:val="0"/>
                          <w:divBdr>
                            <w:top w:val="none" w:sz="0" w:space="0" w:color="auto"/>
                            <w:left w:val="none" w:sz="0" w:space="0" w:color="auto"/>
                            <w:bottom w:val="none" w:sz="0" w:space="0" w:color="auto"/>
                            <w:right w:val="none" w:sz="0" w:space="0" w:color="auto"/>
                          </w:divBdr>
                        </w:div>
                        <w:div w:id="986663868">
                          <w:marLeft w:val="0"/>
                          <w:marRight w:val="0"/>
                          <w:marTop w:val="0"/>
                          <w:marBottom w:val="0"/>
                          <w:divBdr>
                            <w:top w:val="none" w:sz="0" w:space="0" w:color="auto"/>
                            <w:left w:val="none" w:sz="0" w:space="0" w:color="auto"/>
                            <w:bottom w:val="none" w:sz="0" w:space="0" w:color="auto"/>
                            <w:right w:val="none" w:sz="0" w:space="0" w:color="auto"/>
                          </w:divBdr>
                        </w:div>
                        <w:div w:id="48043250">
                          <w:marLeft w:val="0"/>
                          <w:marRight w:val="0"/>
                          <w:marTop w:val="0"/>
                          <w:marBottom w:val="0"/>
                          <w:divBdr>
                            <w:top w:val="none" w:sz="0" w:space="0" w:color="auto"/>
                            <w:left w:val="none" w:sz="0" w:space="0" w:color="auto"/>
                            <w:bottom w:val="none" w:sz="0" w:space="0" w:color="auto"/>
                            <w:right w:val="none" w:sz="0" w:space="0" w:color="auto"/>
                          </w:divBdr>
                        </w:div>
                        <w:div w:id="466628933">
                          <w:marLeft w:val="0"/>
                          <w:marRight w:val="0"/>
                          <w:marTop w:val="0"/>
                          <w:marBottom w:val="0"/>
                          <w:divBdr>
                            <w:top w:val="none" w:sz="0" w:space="0" w:color="auto"/>
                            <w:left w:val="none" w:sz="0" w:space="0" w:color="auto"/>
                            <w:bottom w:val="none" w:sz="0" w:space="0" w:color="auto"/>
                            <w:right w:val="none" w:sz="0" w:space="0" w:color="auto"/>
                          </w:divBdr>
                        </w:div>
                        <w:div w:id="821387729">
                          <w:marLeft w:val="0"/>
                          <w:marRight w:val="0"/>
                          <w:marTop w:val="0"/>
                          <w:marBottom w:val="0"/>
                          <w:divBdr>
                            <w:top w:val="none" w:sz="0" w:space="0" w:color="auto"/>
                            <w:left w:val="none" w:sz="0" w:space="0" w:color="auto"/>
                            <w:bottom w:val="none" w:sz="0" w:space="0" w:color="auto"/>
                            <w:right w:val="none" w:sz="0" w:space="0" w:color="auto"/>
                          </w:divBdr>
                        </w:div>
                        <w:div w:id="1133401892">
                          <w:marLeft w:val="0"/>
                          <w:marRight w:val="0"/>
                          <w:marTop w:val="0"/>
                          <w:marBottom w:val="0"/>
                          <w:divBdr>
                            <w:top w:val="none" w:sz="0" w:space="0" w:color="auto"/>
                            <w:left w:val="none" w:sz="0" w:space="0" w:color="auto"/>
                            <w:bottom w:val="none" w:sz="0" w:space="0" w:color="auto"/>
                            <w:right w:val="none" w:sz="0" w:space="0" w:color="auto"/>
                          </w:divBdr>
                        </w:div>
                        <w:div w:id="434635205">
                          <w:marLeft w:val="0"/>
                          <w:marRight w:val="0"/>
                          <w:marTop w:val="0"/>
                          <w:marBottom w:val="0"/>
                          <w:divBdr>
                            <w:top w:val="none" w:sz="0" w:space="0" w:color="auto"/>
                            <w:left w:val="none" w:sz="0" w:space="0" w:color="auto"/>
                            <w:bottom w:val="none" w:sz="0" w:space="0" w:color="auto"/>
                            <w:right w:val="none" w:sz="0" w:space="0" w:color="auto"/>
                          </w:divBdr>
                        </w:div>
                        <w:div w:id="1782408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1762029">
      <w:bodyDiv w:val="1"/>
      <w:marLeft w:val="0"/>
      <w:marRight w:val="0"/>
      <w:marTop w:val="0"/>
      <w:marBottom w:val="0"/>
      <w:divBdr>
        <w:top w:val="none" w:sz="0" w:space="0" w:color="auto"/>
        <w:left w:val="none" w:sz="0" w:space="0" w:color="auto"/>
        <w:bottom w:val="none" w:sz="0" w:space="0" w:color="auto"/>
        <w:right w:val="none" w:sz="0" w:space="0" w:color="auto"/>
      </w:divBdr>
      <w:divsChild>
        <w:div w:id="1470590466">
          <w:marLeft w:val="0"/>
          <w:marRight w:val="0"/>
          <w:marTop w:val="0"/>
          <w:marBottom w:val="0"/>
          <w:divBdr>
            <w:top w:val="none" w:sz="0" w:space="0" w:color="auto"/>
            <w:left w:val="none" w:sz="0" w:space="0" w:color="auto"/>
            <w:bottom w:val="none" w:sz="0" w:space="0" w:color="auto"/>
            <w:right w:val="none" w:sz="0" w:space="0" w:color="auto"/>
          </w:divBdr>
          <w:divsChild>
            <w:div w:id="1141654575">
              <w:marLeft w:val="0"/>
              <w:marRight w:val="0"/>
              <w:marTop w:val="0"/>
              <w:marBottom w:val="0"/>
              <w:divBdr>
                <w:top w:val="none" w:sz="0" w:space="0" w:color="auto"/>
                <w:left w:val="none" w:sz="0" w:space="0" w:color="auto"/>
                <w:bottom w:val="none" w:sz="0" w:space="0" w:color="auto"/>
                <w:right w:val="none" w:sz="0" w:space="0" w:color="auto"/>
              </w:divBdr>
              <w:divsChild>
                <w:div w:id="1120105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3532171">
      <w:marLeft w:val="0"/>
      <w:marRight w:val="0"/>
      <w:marTop w:val="0"/>
      <w:marBottom w:val="0"/>
      <w:divBdr>
        <w:top w:val="none" w:sz="0" w:space="0" w:color="auto"/>
        <w:left w:val="none" w:sz="0" w:space="0" w:color="auto"/>
        <w:bottom w:val="none" w:sz="0" w:space="0" w:color="auto"/>
        <w:right w:val="none" w:sz="0" w:space="0" w:color="auto"/>
      </w:divBdr>
    </w:div>
    <w:div w:id="1632857665">
      <w:bodyDiv w:val="1"/>
      <w:marLeft w:val="0"/>
      <w:marRight w:val="0"/>
      <w:marTop w:val="0"/>
      <w:marBottom w:val="0"/>
      <w:divBdr>
        <w:top w:val="none" w:sz="0" w:space="0" w:color="auto"/>
        <w:left w:val="none" w:sz="0" w:space="0" w:color="auto"/>
        <w:bottom w:val="none" w:sz="0" w:space="0" w:color="auto"/>
        <w:right w:val="none" w:sz="0" w:space="0" w:color="auto"/>
      </w:divBdr>
      <w:divsChild>
        <w:div w:id="1159078293">
          <w:marLeft w:val="0"/>
          <w:marRight w:val="0"/>
          <w:marTop w:val="0"/>
          <w:marBottom w:val="0"/>
          <w:divBdr>
            <w:top w:val="none" w:sz="0" w:space="0" w:color="auto"/>
            <w:left w:val="none" w:sz="0" w:space="0" w:color="auto"/>
            <w:bottom w:val="none" w:sz="0" w:space="0" w:color="auto"/>
            <w:right w:val="none" w:sz="0" w:space="0" w:color="auto"/>
          </w:divBdr>
          <w:divsChild>
            <w:div w:id="2014333912">
              <w:marLeft w:val="0"/>
              <w:marRight w:val="0"/>
              <w:marTop w:val="0"/>
              <w:marBottom w:val="0"/>
              <w:divBdr>
                <w:top w:val="none" w:sz="0" w:space="0" w:color="auto"/>
                <w:left w:val="none" w:sz="0" w:space="0" w:color="auto"/>
                <w:bottom w:val="none" w:sz="0" w:space="0" w:color="auto"/>
                <w:right w:val="none" w:sz="0" w:space="0" w:color="auto"/>
              </w:divBdr>
              <w:divsChild>
                <w:div w:id="169916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5017835">
      <w:bodyDiv w:val="1"/>
      <w:marLeft w:val="0"/>
      <w:marRight w:val="0"/>
      <w:marTop w:val="0"/>
      <w:marBottom w:val="0"/>
      <w:divBdr>
        <w:top w:val="none" w:sz="0" w:space="0" w:color="auto"/>
        <w:left w:val="none" w:sz="0" w:space="0" w:color="auto"/>
        <w:bottom w:val="none" w:sz="0" w:space="0" w:color="auto"/>
        <w:right w:val="none" w:sz="0" w:space="0" w:color="auto"/>
      </w:divBdr>
      <w:divsChild>
        <w:div w:id="406193098">
          <w:marLeft w:val="0"/>
          <w:marRight w:val="0"/>
          <w:marTop w:val="0"/>
          <w:marBottom w:val="0"/>
          <w:divBdr>
            <w:top w:val="none" w:sz="0" w:space="0" w:color="auto"/>
            <w:left w:val="none" w:sz="0" w:space="0" w:color="auto"/>
            <w:bottom w:val="none" w:sz="0" w:space="0" w:color="auto"/>
            <w:right w:val="none" w:sz="0" w:space="0" w:color="auto"/>
          </w:divBdr>
          <w:divsChild>
            <w:div w:id="69488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221210">
      <w:bodyDiv w:val="1"/>
      <w:marLeft w:val="0"/>
      <w:marRight w:val="0"/>
      <w:marTop w:val="0"/>
      <w:marBottom w:val="0"/>
      <w:divBdr>
        <w:top w:val="none" w:sz="0" w:space="0" w:color="auto"/>
        <w:left w:val="none" w:sz="0" w:space="0" w:color="auto"/>
        <w:bottom w:val="none" w:sz="0" w:space="0" w:color="auto"/>
        <w:right w:val="none" w:sz="0" w:space="0" w:color="auto"/>
      </w:divBdr>
      <w:divsChild>
        <w:div w:id="323431660">
          <w:marLeft w:val="0"/>
          <w:marRight w:val="0"/>
          <w:marTop w:val="0"/>
          <w:marBottom w:val="0"/>
          <w:divBdr>
            <w:top w:val="none" w:sz="0" w:space="0" w:color="auto"/>
            <w:left w:val="none" w:sz="0" w:space="0" w:color="auto"/>
            <w:bottom w:val="none" w:sz="0" w:space="0" w:color="auto"/>
            <w:right w:val="none" w:sz="0" w:space="0" w:color="auto"/>
          </w:divBdr>
        </w:div>
      </w:divsChild>
    </w:div>
    <w:div w:id="1656647721">
      <w:bodyDiv w:val="1"/>
      <w:marLeft w:val="0"/>
      <w:marRight w:val="0"/>
      <w:marTop w:val="0"/>
      <w:marBottom w:val="0"/>
      <w:divBdr>
        <w:top w:val="none" w:sz="0" w:space="0" w:color="auto"/>
        <w:left w:val="none" w:sz="0" w:space="0" w:color="auto"/>
        <w:bottom w:val="none" w:sz="0" w:space="0" w:color="auto"/>
        <w:right w:val="none" w:sz="0" w:space="0" w:color="auto"/>
      </w:divBdr>
      <w:divsChild>
        <w:div w:id="2054423798">
          <w:marLeft w:val="0"/>
          <w:marRight w:val="0"/>
          <w:marTop w:val="0"/>
          <w:marBottom w:val="0"/>
          <w:divBdr>
            <w:top w:val="none" w:sz="0" w:space="0" w:color="auto"/>
            <w:left w:val="none" w:sz="0" w:space="0" w:color="auto"/>
            <w:bottom w:val="none" w:sz="0" w:space="0" w:color="auto"/>
            <w:right w:val="none" w:sz="0" w:space="0" w:color="auto"/>
          </w:divBdr>
          <w:divsChild>
            <w:div w:id="1544246264">
              <w:marLeft w:val="0"/>
              <w:marRight w:val="0"/>
              <w:marTop w:val="0"/>
              <w:marBottom w:val="0"/>
              <w:divBdr>
                <w:top w:val="none" w:sz="0" w:space="0" w:color="auto"/>
                <w:left w:val="none" w:sz="0" w:space="0" w:color="auto"/>
                <w:bottom w:val="none" w:sz="0" w:space="0" w:color="auto"/>
                <w:right w:val="none" w:sz="0" w:space="0" w:color="auto"/>
              </w:divBdr>
              <w:divsChild>
                <w:div w:id="1425225894">
                  <w:marLeft w:val="0"/>
                  <w:marRight w:val="0"/>
                  <w:marTop w:val="0"/>
                  <w:marBottom w:val="0"/>
                  <w:divBdr>
                    <w:top w:val="none" w:sz="0" w:space="0" w:color="auto"/>
                    <w:left w:val="none" w:sz="0" w:space="0" w:color="auto"/>
                    <w:bottom w:val="none" w:sz="0" w:space="0" w:color="auto"/>
                    <w:right w:val="none" w:sz="0" w:space="0" w:color="auto"/>
                  </w:divBdr>
                  <w:divsChild>
                    <w:div w:id="1618639646">
                      <w:marLeft w:val="0"/>
                      <w:marRight w:val="0"/>
                      <w:marTop w:val="0"/>
                      <w:marBottom w:val="0"/>
                      <w:divBdr>
                        <w:top w:val="none" w:sz="0" w:space="0" w:color="auto"/>
                        <w:left w:val="none" w:sz="0" w:space="0" w:color="auto"/>
                        <w:bottom w:val="none" w:sz="0" w:space="0" w:color="auto"/>
                        <w:right w:val="none" w:sz="0" w:space="0" w:color="auto"/>
                      </w:divBdr>
                      <w:divsChild>
                        <w:div w:id="1269236151">
                          <w:marLeft w:val="0"/>
                          <w:marRight w:val="0"/>
                          <w:marTop w:val="0"/>
                          <w:marBottom w:val="0"/>
                          <w:divBdr>
                            <w:top w:val="none" w:sz="0" w:space="0" w:color="auto"/>
                            <w:left w:val="none" w:sz="0" w:space="0" w:color="auto"/>
                            <w:bottom w:val="none" w:sz="0" w:space="0" w:color="auto"/>
                            <w:right w:val="none" w:sz="0" w:space="0" w:color="auto"/>
                          </w:divBdr>
                          <w:divsChild>
                            <w:div w:id="35588656">
                              <w:marLeft w:val="0"/>
                              <w:marRight w:val="0"/>
                              <w:marTop w:val="0"/>
                              <w:marBottom w:val="0"/>
                              <w:divBdr>
                                <w:top w:val="none" w:sz="0" w:space="0" w:color="auto"/>
                                <w:left w:val="none" w:sz="0" w:space="0" w:color="auto"/>
                                <w:bottom w:val="none" w:sz="0" w:space="0" w:color="auto"/>
                                <w:right w:val="none" w:sz="0" w:space="0" w:color="auto"/>
                              </w:divBdr>
                              <w:divsChild>
                                <w:div w:id="1082069907">
                                  <w:marLeft w:val="0"/>
                                  <w:marRight w:val="0"/>
                                  <w:marTop w:val="0"/>
                                  <w:marBottom w:val="0"/>
                                  <w:divBdr>
                                    <w:top w:val="none" w:sz="0" w:space="0" w:color="auto"/>
                                    <w:left w:val="none" w:sz="0" w:space="0" w:color="auto"/>
                                    <w:bottom w:val="none" w:sz="0" w:space="0" w:color="auto"/>
                                    <w:right w:val="none" w:sz="0" w:space="0" w:color="auto"/>
                                  </w:divBdr>
                                  <w:divsChild>
                                    <w:div w:id="1904755812">
                                      <w:marLeft w:val="0"/>
                                      <w:marRight w:val="0"/>
                                      <w:marTop w:val="0"/>
                                      <w:marBottom w:val="0"/>
                                      <w:divBdr>
                                        <w:top w:val="none" w:sz="0" w:space="0" w:color="auto"/>
                                        <w:left w:val="none" w:sz="0" w:space="0" w:color="auto"/>
                                        <w:bottom w:val="none" w:sz="0" w:space="0" w:color="auto"/>
                                        <w:right w:val="none" w:sz="0" w:space="0" w:color="auto"/>
                                      </w:divBdr>
                                      <w:divsChild>
                                        <w:div w:id="1718430893">
                                          <w:marLeft w:val="0"/>
                                          <w:marRight w:val="0"/>
                                          <w:marTop w:val="0"/>
                                          <w:marBottom w:val="0"/>
                                          <w:divBdr>
                                            <w:top w:val="none" w:sz="0" w:space="0" w:color="auto"/>
                                            <w:left w:val="none" w:sz="0" w:space="0" w:color="auto"/>
                                            <w:bottom w:val="none" w:sz="0" w:space="0" w:color="auto"/>
                                            <w:right w:val="none" w:sz="0" w:space="0" w:color="auto"/>
                                          </w:divBdr>
                                          <w:divsChild>
                                            <w:div w:id="312834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61346117">
      <w:bodyDiv w:val="1"/>
      <w:marLeft w:val="0"/>
      <w:marRight w:val="0"/>
      <w:marTop w:val="0"/>
      <w:marBottom w:val="0"/>
      <w:divBdr>
        <w:top w:val="none" w:sz="0" w:space="0" w:color="auto"/>
        <w:left w:val="none" w:sz="0" w:space="0" w:color="auto"/>
        <w:bottom w:val="none" w:sz="0" w:space="0" w:color="auto"/>
        <w:right w:val="none" w:sz="0" w:space="0" w:color="auto"/>
      </w:divBdr>
      <w:divsChild>
        <w:div w:id="1420563230">
          <w:marLeft w:val="0"/>
          <w:marRight w:val="0"/>
          <w:marTop w:val="0"/>
          <w:marBottom w:val="0"/>
          <w:divBdr>
            <w:top w:val="none" w:sz="0" w:space="0" w:color="auto"/>
            <w:left w:val="none" w:sz="0" w:space="0" w:color="auto"/>
            <w:bottom w:val="none" w:sz="0" w:space="0" w:color="auto"/>
            <w:right w:val="none" w:sz="0" w:space="0" w:color="auto"/>
          </w:divBdr>
          <w:divsChild>
            <w:div w:id="42423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247837">
      <w:bodyDiv w:val="1"/>
      <w:marLeft w:val="0"/>
      <w:marRight w:val="0"/>
      <w:marTop w:val="0"/>
      <w:marBottom w:val="0"/>
      <w:divBdr>
        <w:top w:val="none" w:sz="0" w:space="0" w:color="auto"/>
        <w:left w:val="none" w:sz="0" w:space="0" w:color="auto"/>
        <w:bottom w:val="none" w:sz="0" w:space="0" w:color="auto"/>
        <w:right w:val="none" w:sz="0" w:space="0" w:color="auto"/>
      </w:divBdr>
      <w:divsChild>
        <w:div w:id="209074876">
          <w:marLeft w:val="0"/>
          <w:marRight w:val="0"/>
          <w:marTop w:val="0"/>
          <w:marBottom w:val="0"/>
          <w:divBdr>
            <w:top w:val="none" w:sz="0" w:space="0" w:color="auto"/>
            <w:left w:val="none" w:sz="0" w:space="0" w:color="auto"/>
            <w:bottom w:val="none" w:sz="0" w:space="0" w:color="auto"/>
            <w:right w:val="none" w:sz="0" w:space="0" w:color="auto"/>
          </w:divBdr>
        </w:div>
      </w:divsChild>
    </w:div>
    <w:div w:id="1702634110">
      <w:bodyDiv w:val="1"/>
      <w:marLeft w:val="0"/>
      <w:marRight w:val="0"/>
      <w:marTop w:val="0"/>
      <w:marBottom w:val="0"/>
      <w:divBdr>
        <w:top w:val="none" w:sz="0" w:space="0" w:color="auto"/>
        <w:left w:val="none" w:sz="0" w:space="0" w:color="auto"/>
        <w:bottom w:val="none" w:sz="0" w:space="0" w:color="auto"/>
        <w:right w:val="none" w:sz="0" w:space="0" w:color="auto"/>
      </w:divBdr>
    </w:div>
    <w:div w:id="1712850532">
      <w:bodyDiv w:val="1"/>
      <w:marLeft w:val="0"/>
      <w:marRight w:val="0"/>
      <w:marTop w:val="0"/>
      <w:marBottom w:val="0"/>
      <w:divBdr>
        <w:top w:val="none" w:sz="0" w:space="0" w:color="auto"/>
        <w:left w:val="none" w:sz="0" w:space="0" w:color="auto"/>
        <w:bottom w:val="none" w:sz="0" w:space="0" w:color="auto"/>
        <w:right w:val="none" w:sz="0" w:space="0" w:color="auto"/>
      </w:divBdr>
      <w:divsChild>
        <w:div w:id="943922424">
          <w:marLeft w:val="0"/>
          <w:marRight w:val="0"/>
          <w:marTop w:val="0"/>
          <w:marBottom w:val="0"/>
          <w:divBdr>
            <w:top w:val="none" w:sz="0" w:space="0" w:color="auto"/>
            <w:left w:val="none" w:sz="0" w:space="0" w:color="auto"/>
            <w:bottom w:val="none" w:sz="0" w:space="0" w:color="auto"/>
            <w:right w:val="none" w:sz="0" w:space="0" w:color="auto"/>
          </w:divBdr>
          <w:divsChild>
            <w:div w:id="1698653249">
              <w:marLeft w:val="0"/>
              <w:marRight w:val="0"/>
              <w:marTop w:val="0"/>
              <w:marBottom w:val="0"/>
              <w:divBdr>
                <w:top w:val="none" w:sz="0" w:space="0" w:color="auto"/>
                <w:left w:val="none" w:sz="0" w:space="0" w:color="auto"/>
                <w:bottom w:val="none" w:sz="0" w:space="0" w:color="auto"/>
                <w:right w:val="none" w:sz="0" w:space="0" w:color="auto"/>
              </w:divBdr>
              <w:divsChild>
                <w:div w:id="956760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234401">
      <w:bodyDiv w:val="1"/>
      <w:marLeft w:val="0"/>
      <w:marRight w:val="0"/>
      <w:marTop w:val="0"/>
      <w:marBottom w:val="0"/>
      <w:divBdr>
        <w:top w:val="none" w:sz="0" w:space="0" w:color="auto"/>
        <w:left w:val="none" w:sz="0" w:space="0" w:color="auto"/>
        <w:bottom w:val="none" w:sz="0" w:space="0" w:color="auto"/>
        <w:right w:val="none" w:sz="0" w:space="0" w:color="auto"/>
      </w:divBdr>
      <w:divsChild>
        <w:div w:id="122962881">
          <w:marLeft w:val="0"/>
          <w:marRight w:val="0"/>
          <w:marTop w:val="0"/>
          <w:marBottom w:val="0"/>
          <w:divBdr>
            <w:top w:val="none" w:sz="0" w:space="0" w:color="auto"/>
            <w:left w:val="none" w:sz="0" w:space="0" w:color="auto"/>
            <w:bottom w:val="none" w:sz="0" w:space="0" w:color="auto"/>
            <w:right w:val="none" w:sz="0" w:space="0" w:color="auto"/>
          </w:divBdr>
          <w:divsChild>
            <w:div w:id="1798832582">
              <w:marLeft w:val="0"/>
              <w:marRight w:val="0"/>
              <w:marTop w:val="0"/>
              <w:marBottom w:val="0"/>
              <w:divBdr>
                <w:top w:val="none" w:sz="0" w:space="0" w:color="auto"/>
                <w:left w:val="none" w:sz="0" w:space="0" w:color="auto"/>
                <w:bottom w:val="none" w:sz="0" w:space="0" w:color="auto"/>
                <w:right w:val="none" w:sz="0" w:space="0" w:color="auto"/>
              </w:divBdr>
              <w:divsChild>
                <w:div w:id="1380320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4311474">
      <w:bodyDiv w:val="1"/>
      <w:marLeft w:val="0"/>
      <w:marRight w:val="0"/>
      <w:marTop w:val="0"/>
      <w:marBottom w:val="0"/>
      <w:divBdr>
        <w:top w:val="none" w:sz="0" w:space="0" w:color="auto"/>
        <w:left w:val="none" w:sz="0" w:space="0" w:color="auto"/>
        <w:bottom w:val="none" w:sz="0" w:space="0" w:color="auto"/>
        <w:right w:val="none" w:sz="0" w:space="0" w:color="auto"/>
      </w:divBdr>
      <w:divsChild>
        <w:div w:id="280235805">
          <w:marLeft w:val="0"/>
          <w:marRight w:val="0"/>
          <w:marTop w:val="0"/>
          <w:marBottom w:val="0"/>
          <w:divBdr>
            <w:top w:val="none" w:sz="0" w:space="0" w:color="auto"/>
            <w:left w:val="none" w:sz="0" w:space="0" w:color="auto"/>
            <w:bottom w:val="none" w:sz="0" w:space="0" w:color="auto"/>
            <w:right w:val="none" w:sz="0" w:space="0" w:color="auto"/>
          </w:divBdr>
        </w:div>
      </w:divsChild>
    </w:div>
    <w:div w:id="1749188059">
      <w:bodyDiv w:val="1"/>
      <w:marLeft w:val="0"/>
      <w:marRight w:val="0"/>
      <w:marTop w:val="0"/>
      <w:marBottom w:val="0"/>
      <w:divBdr>
        <w:top w:val="none" w:sz="0" w:space="0" w:color="auto"/>
        <w:left w:val="none" w:sz="0" w:space="0" w:color="auto"/>
        <w:bottom w:val="none" w:sz="0" w:space="0" w:color="auto"/>
        <w:right w:val="none" w:sz="0" w:space="0" w:color="auto"/>
      </w:divBdr>
      <w:divsChild>
        <w:div w:id="481625358">
          <w:marLeft w:val="0"/>
          <w:marRight w:val="0"/>
          <w:marTop w:val="0"/>
          <w:marBottom w:val="0"/>
          <w:divBdr>
            <w:top w:val="none" w:sz="0" w:space="0" w:color="auto"/>
            <w:left w:val="none" w:sz="0" w:space="0" w:color="auto"/>
            <w:bottom w:val="none" w:sz="0" w:space="0" w:color="auto"/>
            <w:right w:val="none" w:sz="0" w:space="0" w:color="auto"/>
          </w:divBdr>
          <w:divsChild>
            <w:div w:id="1956667399">
              <w:marLeft w:val="0"/>
              <w:marRight w:val="0"/>
              <w:marTop w:val="0"/>
              <w:marBottom w:val="0"/>
              <w:divBdr>
                <w:top w:val="none" w:sz="0" w:space="0" w:color="auto"/>
                <w:left w:val="none" w:sz="0" w:space="0" w:color="auto"/>
                <w:bottom w:val="none" w:sz="0" w:space="0" w:color="auto"/>
                <w:right w:val="none" w:sz="0" w:space="0" w:color="auto"/>
              </w:divBdr>
              <w:divsChild>
                <w:div w:id="1147435783">
                  <w:marLeft w:val="0"/>
                  <w:marRight w:val="0"/>
                  <w:marTop w:val="0"/>
                  <w:marBottom w:val="0"/>
                  <w:divBdr>
                    <w:top w:val="none" w:sz="0" w:space="0" w:color="auto"/>
                    <w:left w:val="none" w:sz="0" w:space="0" w:color="auto"/>
                    <w:bottom w:val="none" w:sz="0" w:space="0" w:color="auto"/>
                    <w:right w:val="none" w:sz="0" w:space="0" w:color="auto"/>
                  </w:divBdr>
                </w:div>
                <w:div w:id="195128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02849">
      <w:bodyDiv w:val="1"/>
      <w:marLeft w:val="0"/>
      <w:marRight w:val="0"/>
      <w:marTop w:val="0"/>
      <w:marBottom w:val="0"/>
      <w:divBdr>
        <w:top w:val="none" w:sz="0" w:space="0" w:color="auto"/>
        <w:left w:val="none" w:sz="0" w:space="0" w:color="auto"/>
        <w:bottom w:val="none" w:sz="0" w:space="0" w:color="auto"/>
        <w:right w:val="none" w:sz="0" w:space="0" w:color="auto"/>
      </w:divBdr>
      <w:divsChild>
        <w:div w:id="500581904">
          <w:marLeft w:val="0"/>
          <w:marRight w:val="0"/>
          <w:marTop w:val="0"/>
          <w:marBottom w:val="0"/>
          <w:divBdr>
            <w:top w:val="none" w:sz="0" w:space="0" w:color="auto"/>
            <w:left w:val="none" w:sz="0" w:space="0" w:color="auto"/>
            <w:bottom w:val="none" w:sz="0" w:space="0" w:color="auto"/>
            <w:right w:val="none" w:sz="0" w:space="0" w:color="auto"/>
          </w:divBdr>
          <w:divsChild>
            <w:div w:id="1152328113">
              <w:marLeft w:val="0"/>
              <w:marRight w:val="0"/>
              <w:marTop w:val="0"/>
              <w:marBottom w:val="0"/>
              <w:divBdr>
                <w:top w:val="none" w:sz="0" w:space="0" w:color="auto"/>
                <w:left w:val="none" w:sz="0" w:space="0" w:color="auto"/>
                <w:bottom w:val="none" w:sz="0" w:space="0" w:color="auto"/>
                <w:right w:val="none" w:sz="0" w:space="0" w:color="auto"/>
              </w:divBdr>
              <w:divsChild>
                <w:div w:id="162696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7707042">
      <w:bodyDiv w:val="1"/>
      <w:marLeft w:val="0"/>
      <w:marRight w:val="0"/>
      <w:marTop w:val="0"/>
      <w:marBottom w:val="0"/>
      <w:divBdr>
        <w:top w:val="none" w:sz="0" w:space="0" w:color="auto"/>
        <w:left w:val="none" w:sz="0" w:space="0" w:color="auto"/>
        <w:bottom w:val="none" w:sz="0" w:space="0" w:color="auto"/>
        <w:right w:val="none" w:sz="0" w:space="0" w:color="auto"/>
      </w:divBdr>
      <w:divsChild>
        <w:div w:id="1318148275">
          <w:marLeft w:val="0"/>
          <w:marRight w:val="0"/>
          <w:marTop w:val="0"/>
          <w:marBottom w:val="0"/>
          <w:divBdr>
            <w:top w:val="none" w:sz="0" w:space="0" w:color="auto"/>
            <w:left w:val="none" w:sz="0" w:space="0" w:color="auto"/>
            <w:bottom w:val="none" w:sz="0" w:space="0" w:color="auto"/>
            <w:right w:val="none" w:sz="0" w:space="0" w:color="auto"/>
          </w:divBdr>
          <w:divsChild>
            <w:div w:id="545411560">
              <w:marLeft w:val="0"/>
              <w:marRight w:val="0"/>
              <w:marTop w:val="0"/>
              <w:marBottom w:val="0"/>
              <w:divBdr>
                <w:top w:val="none" w:sz="0" w:space="0" w:color="auto"/>
                <w:left w:val="none" w:sz="0" w:space="0" w:color="auto"/>
                <w:bottom w:val="none" w:sz="0" w:space="0" w:color="auto"/>
                <w:right w:val="none" w:sz="0" w:space="0" w:color="auto"/>
              </w:divBdr>
              <w:divsChild>
                <w:div w:id="1215852161">
                  <w:marLeft w:val="0"/>
                  <w:marRight w:val="0"/>
                  <w:marTop w:val="0"/>
                  <w:marBottom w:val="0"/>
                  <w:divBdr>
                    <w:top w:val="none" w:sz="0" w:space="0" w:color="auto"/>
                    <w:left w:val="none" w:sz="0" w:space="0" w:color="auto"/>
                    <w:bottom w:val="none" w:sz="0" w:space="0" w:color="auto"/>
                    <w:right w:val="none" w:sz="0" w:space="0" w:color="auto"/>
                  </w:divBdr>
                </w:div>
                <w:div w:id="2083526022">
                  <w:marLeft w:val="0"/>
                  <w:marRight w:val="0"/>
                  <w:marTop w:val="0"/>
                  <w:marBottom w:val="0"/>
                  <w:divBdr>
                    <w:top w:val="none" w:sz="0" w:space="0" w:color="auto"/>
                    <w:left w:val="none" w:sz="0" w:space="0" w:color="auto"/>
                    <w:bottom w:val="none" w:sz="0" w:space="0" w:color="auto"/>
                    <w:right w:val="none" w:sz="0" w:space="0" w:color="auto"/>
                  </w:divBdr>
                </w:div>
                <w:div w:id="866524909">
                  <w:marLeft w:val="0"/>
                  <w:marRight w:val="0"/>
                  <w:marTop w:val="0"/>
                  <w:marBottom w:val="0"/>
                  <w:divBdr>
                    <w:top w:val="none" w:sz="0" w:space="0" w:color="auto"/>
                    <w:left w:val="none" w:sz="0" w:space="0" w:color="auto"/>
                    <w:bottom w:val="none" w:sz="0" w:space="0" w:color="auto"/>
                    <w:right w:val="none" w:sz="0" w:space="0" w:color="auto"/>
                  </w:divBdr>
                </w:div>
                <w:div w:id="1823619516">
                  <w:marLeft w:val="0"/>
                  <w:marRight w:val="0"/>
                  <w:marTop w:val="0"/>
                  <w:marBottom w:val="0"/>
                  <w:divBdr>
                    <w:top w:val="none" w:sz="0" w:space="0" w:color="auto"/>
                    <w:left w:val="none" w:sz="0" w:space="0" w:color="auto"/>
                    <w:bottom w:val="none" w:sz="0" w:space="0" w:color="auto"/>
                    <w:right w:val="none" w:sz="0" w:space="0" w:color="auto"/>
                  </w:divBdr>
                </w:div>
                <w:div w:id="186937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9324298">
      <w:bodyDiv w:val="1"/>
      <w:marLeft w:val="0"/>
      <w:marRight w:val="0"/>
      <w:marTop w:val="0"/>
      <w:marBottom w:val="0"/>
      <w:divBdr>
        <w:top w:val="none" w:sz="0" w:space="0" w:color="auto"/>
        <w:left w:val="none" w:sz="0" w:space="0" w:color="auto"/>
        <w:bottom w:val="none" w:sz="0" w:space="0" w:color="auto"/>
        <w:right w:val="none" w:sz="0" w:space="0" w:color="auto"/>
      </w:divBdr>
      <w:divsChild>
        <w:div w:id="593364875">
          <w:marLeft w:val="0"/>
          <w:marRight w:val="0"/>
          <w:marTop w:val="0"/>
          <w:marBottom w:val="0"/>
          <w:divBdr>
            <w:top w:val="none" w:sz="0" w:space="0" w:color="auto"/>
            <w:left w:val="none" w:sz="0" w:space="0" w:color="auto"/>
            <w:bottom w:val="none" w:sz="0" w:space="0" w:color="auto"/>
            <w:right w:val="none" w:sz="0" w:space="0" w:color="auto"/>
          </w:divBdr>
          <w:divsChild>
            <w:div w:id="1424230718">
              <w:marLeft w:val="0"/>
              <w:marRight w:val="0"/>
              <w:marTop w:val="0"/>
              <w:marBottom w:val="0"/>
              <w:divBdr>
                <w:top w:val="none" w:sz="0" w:space="0" w:color="auto"/>
                <w:left w:val="none" w:sz="0" w:space="0" w:color="auto"/>
                <w:bottom w:val="none" w:sz="0" w:space="0" w:color="auto"/>
                <w:right w:val="none" w:sz="0" w:space="0" w:color="auto"/>
              </w:divBdr>
              <w:divsChild>
                <w:div w:id="278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681505">
      <w:bodyDiv w:val="1"/>
      <w:marLeft w:val="0"/>
      <w:marRight w:val="0"/>
      <w:marTop w:val="0"/>
      <w:marBottom w:val="0"/>
      <w:divBdr>
        <w:top w:val="none" w:sz="0" w:space="0" w:color="auto"/>
        <w:left w:val="none" w:sz="0" w:space="0" w:color="auto"/>
        <w:bottom w:val="none" w:sz="0" w:space="0" w:color="auto"/>
        <w:right w:val="none" w:sz="0" w:space="0" w:color="auto"/>
      </w:divBdr>
      <w:divsChild>
        <w:div w:id="1229805076">
          <w:marLeft w:val="0"/>
          <w:marRight w:val="0"/>
          <w:marTop w:val="0"/>
          <w:marBottom w:val="0"/>
          <w:divBdr>
            <w:top w:val="none" w:sz="0" w:space="0" w:color="auto"/>
            <w:left w:val="none" w:sz="0" w:space="0" w:color="auto"/>
            <w:bottom w:val="none" w:sz="0" w:space="0" w:color="auto"/>
            <w:right w:val="none" w:sz="0" w:space="0" w:color="auto"/>
          </w:divBdr>
          <w:divsChild>
            <w:div w:id="876699219">
              <w:marLeft w:val="0"/>
              <w:marRight w:val="0"/>
              <w:marTop w:val="0"/>
              <w:marBottom w:val="0"/>
              <w:divBdr>
                <w:top w:val="none" w:sz="0" w:space="0" w:color="auto"/>
                <w:left w:val="none" w:sz="0" w:space="0" w:color="auto"/>
                <w:bottom w:val="none" w:sz="0" w:space="0" w:color="auto"/>
                <w:right w:val="none" w:sz="0" w:space="0" w:color="auto"/>
              </w:divBdr>
            </w:div>
            <w:div w:id="791825142">
              <w:marLeft w:val="0"/>
              <w:marRight w:val="0"/>
              <w:marTop w:val="0"/>
              <w:marBottom w:val="0"/>
              <w:divBdr>
                <w:top w:val="none" w:sz="0" w:space="0" w:color="auto"/>
                <w:left w:val="none" w:sz="0" w:space="0" w:color="auto"/>
                <w:bottom w:val="none" w:sz="0" w:space="0" w:color="auto"/>
                <w:right w:val="none" w:sz="0" w:space="0" w:color="auto"/>
              </w:divBdr>
            </w:div>
            <w:div w:id="1527327405">
              <w:marLeft w:val="0"/>
              <w:marRight w:val="0"/>
              <w:marTop w:val="0"/>
              <w:marBottom w:val="0"/>
              <w:divBdr>
                <w:top w:val="none" w:sz="0" w:space="0" w:color="auto"/>
                <w:left w:val="none" w:sz="0" w:space="0" w:color="auto"/>
                <w:bottom w:val="none" w:sz="0" w:space="0" w:color="auto"/>
                <w:right w:val="none" w:sz="0" w:space="0" w:color="auto"/>
              </w:divBdr>
            </w:div>
            <w:div w:id="924455121">
              <w:marLeft w:val="0"/>
              <w:marRight w:val="0"/>
              <w:marTop w:val="0"/>
              <w:marBottom w:val="0"/>
              <w:divBdr>
                <w:top w:val="none" w:sz="0" w:space="0" w:color="auto"/>
                <w:left w:val="none" w:sz="0" w:space="0" w:color="auto"/>
                <w:bottom w:val="none" w:sz="0" w:space="0" w:color="auto"/>
                <w:right w:val="none" w:sz="0" w:space="0" w:color="auto"/>
              </w:divBdr>
            </w:div>
            <w:div w:id="552038823">
              <w:marLeft w:val="0"/>
              <w:marRight w:val="0"/>
              <w:marTop w:val="0"/>
              <w:marBottom w:val="0"/>
              <w:divBdr>
                <w:top w:val="none" w:sz="0" w:space="0" w:color="auto"/>
                <w:left w:val="none" w:sz="0" w:space="0" w:color="auto"/>
                <w:bottom w:val="none" w:sz="0" w:space="0" w:color="auto"/>
                <w:right w:val="none" w:sz="0" w:space="0" w:color="auto"/>
              </w:divBdr>
            </w:div>
            <w:div w:id="851799000">
              <w:marLeft w:val="0"/>
              <w:marRight w:val="0"/>
              <w:marTop w:val="0"/>
              <w:marBottom w:val="0"/>
              <w:divBdr>
                <w:top w:val="none" w:sz="0" w:space="0" w:color="auto"/>
                <w:left w:val="none" w:sz="0" w:space="0" w:color="auto"/>
                <w:bottom w:val="none" w:sz="0" w:space="0" w:color="auto"/>
                <w:right w:val="none" w:sz="0" w:space="0" w:color="auto"/>
              </w:divBdr>
            </w:div>
            <w:div w:id="1412000263">
              <w:marLeft w:val="0"/>
              <w:marRight w:val="0"/>
              <w:marTop w:val="0"/>
              <w:marBottom w:val="0"/>
              <w:divBdr>
                <w:top w:val="none" w:sz="0" w:space="0" w:color="auto"/>
                <w:left w:val="none" w:sz="0" w:space="0" w:color="auto"/>
                <w:bottom w:val="none" w:sz="0" w:space="0" w:color="auto"/>
                <w:right w:val="none" w:sz="0" w:space="0" w:color="auto"/>
              </w:divBdr>
            </w:div>
            <w:div w:id="849636082">
              <w:marLeft w:val="0"/>
              <w:marRight w:val="0"/>
              <w:marTop w:val="0"/>
              <w:marBottom w:val="0"/>
              <w:divBdr>
                <w:top w:val="none" w:sz="0" w:space="0" w:color="auto"/>
                <w:left w:val="none" w:sz="0" w:space="0" w:color="auto"/>
                <w:bottom w:val="none" w:sz="0" w:space="0" w:color="auto"/>
                <w:right w:val="none" w:sz="0" w:space="0" w:color="auto"/>
              </w:divBdr>
            </w:div>
            <w:div w:id="1632321956">
              <w:marLeft w:val="0"/>
              <w:marRight w:val="0"/>
              <w:marTop w:val="0"/>
              <w:marBottom w:val="0"/>
              <w:divBdr>
                <w:top w:val="none" w:sz="0" w:space="0" w:color="auto"/>
                <w:left w:val="none" w:sz="0" w:space="0" w:color="auto"/>
                <w:bottom w:val="none" w:sz="0" w:space="0" w:color="auto"/>
                <w:right w:val="none" w:sz="0" w:space="0" w:color="auto"/>
              </w:divBdr>
            </w:div>
            <w:div w:id="1274744367">
              <w:marLeft w:val="0"/>
              <w:marRight w:val="0"/>
              <w:marTop w:val="0"/>
              <w:marBottom w:val="0"/>
              <w:divBdr>
                <w:top w:val="none" w:sz="0" w:space="0" w:color="auto"/>
                <w:left w:val="none" w:sz="0" w:space="0" w:color="auto"/>
                <w:bottom w:val="none" w:sz="0" w:space="0" w:color="auto"/>
                <w:right w:val="none" w:sz="0" w:space="0" w:color="auto"/>
              </w:divBdr>
            </w:div>
            <w:div w:id="600571994">
              <w:marLeft w:val="0"/>
              <w:marRight w:val="0"/>
              <w:marTop w:val="0"/>
              <w:marBottom w:val="0"/>
              <w:divBdr>
                <w:top w:val="none" w:sz="0" w:space="0" w:color="auto"/>
                <w:left w:val="none" w:sz="0" w:space="0" w:color="auto"/>
                <w:bottom w:val="none" w:sz="0" w:space="0" w:color="auto"/>
                <w:right w:val="none" w:sz="0" w:space="0" w:color="auto"/>
              </w:divBdr>
            </w:div>
            <w:div w:id="217131843">
              <w:marLeft w:val="0"/>
              <w:marRight w:val="0"/>
              <w:marTop w:val="0"/>
              <w:marBottom w:val="0"/>
              <w:divBdr>
                <w:top w:val="none" w:sz="0" w:space="0" w:color="auto"/>
                <w:left w:val="none" w:sz="0" w:space="0" w:color="auto"/>
                <w:bottom w:val="none" w:sz="0" w:space="0" w:color="auto"/>
                <w:right w:val="none" w:sz="0" w:space="0" w:color="auto"/>
              </w:divBdr>
            </w:div>
            <w:div w:id="1354189803">
              <w:marLeft w:val="0"/>
              <w:marRight w:val="0"/>
              <w:marTop w:val="0"/>
              <w:marBottom w:val="0"/>
              <w:divBdr>
                <w:top w:val="none" w:sz="0" w:space="0" w:color="auto"/>
                <w:left w:val="none" w:sz="0" w:space="0" w:color="auto"/>
                <w:bottom w:val="none" w:sz="0" w:space="0" w:color="auto"/>
                <w:right w:val="none" w:sz="0" w:space="0" w:color="auto"/>
              </w:divBdr>
            </w:div>
            <w:div w:id="135530489">
              <w:marLeft w:val="0"/>
              <w:marRight w:val="0"/>
              <w:marTop w:val="0"/>
              <w:marBottom w:val="0"/>
              <w:divBdr>
                <w:top w:val="none" w:sz="0" w:space="0" w:color="auto"/>
                <w:left w:val="none" w:sz="0" w:space="0" w:color="auto"/>
                <w:bottom w:val="none" w:sz="0" w:space="0" w:color="auto"/>
                <w:right w:val="none" w:sz="0" w:space="0" w:color="auto"/>
              </w:divBdr>
            </w:div>
            <w:div w:id="1868567001">
              <w:marLeft w:val="0"/>
              <w:marRight w:val="0"/>
              <w:marTop w:val="0"/>
              <w:marBottom w:val="0"/>
              <w:divBdr>
                <w:top w:val="none" w:sz="0" w:space="0" w:color="auto"/>
                <w:left w:val="none" w:sz="0" w:space="0" w:color="auto"/>
                <w:bottom w:val="none" w:sz="0" w:space="0" w:color="auto"/>
                <w:right w:val="none" w:sz="0" w:space="0" w:color="auto"/>
              </w:divBdr>
            </w:div>
            <w:div w:id="1279800554">
              <w:marLeft w:val="0"/>
              <w:marRight w:val="0"/>
              <w:marTop w:val="0"/>
              <w:marBottom w:val="0"/>
              <w:divBdr>
                <w:top w:val="none" w:sz="0" w:space="0" w:color="auto"/>
                <w:left w:val="none" w:sz="0" w:space="0" w:color="auto"/>
                <w:bottom w:val="none" w:sz="0" w:space="0" w:color="auto"/>
                <w:right w:val="none" w:sz="0" w:space="0" w:color="auto"/>
              </w:divBdr>
            </w:div>
            <w:div w:id="488061181">
              <w:marLeft w:val="0"/>
              <w:marRight w:val="0"/>
              <w:marTop w:val="0"/>
              <w:marBottom w:val="0"/>
              <w:divBdr>
                <w:top w:val="none" w:sz="0" w:space="0" w:color="auto"/>
                <w:left w:val="none" w:sz="0" w:space="0" w:color="auto"/>
                <w:bottom w:val="none" w:sz="0" w:space="0" w:color="auto"/>
                <w:right w:val="none" w:sz="0" w:space="0" w:color="auto"/>
              </w:divBdr>
            </w:div>
            <w:div w:id="1647474418">
              <w:marLeft w:val="0"/>
              <w:marRight w:val="0"/>
              <w:marTop w:val="0"/>
              <w:marBottom w:val="0"/>
              <w:divBdr>
                <w:top w:val="none" w:sz="0" w:space="0" w:color="auto"/>
                <w:left w:val="none" w:sz="0" w:space="0" w:color="auto"/>
                <w:bottom w:val="none" w:sz="0" w:space="0" w:color="auto"/>
                <w:right w:val="none" w:sz="0" w:space="0" w:color="auto"/>
              </w:divBdr>
            </w:div>
            <w:div w:id="1332874897">
              <w:marLeft w:val="0"/>
              <w:marRight w:val="0"/>
              <w:marTop w:val="0"/>
              <w:marBottom w:val="0"/>
              <w:divBdr>
                <w:top w:val="none" w:sz="0" w:space="0" w:color="auto"/>
                <w:left w:val="none" w:sz="0" w:space="0" w:color="auto"/>
                <w:bottom w:val="none" w:sz="0" w:space="0" w:color="auto"/>
                <w:right w:val="none" w:sz="0" w:space="0" w:color="auto"/>
              </w:divBdr>
            </w:div>
            <w:div w:id="1479222702">
              <w:marLeft w:val="0"/>
              <w:marRight w:val="0"/>
              <w:marTop w:val="0"/>
              <w:marBottom w:val="0"/>
              <w:divBdr>
                <w:top w:val="none" w:sz="0" w:space="0" w:color="auto"/>
                <w:left w:val="none" w:sz="0" w:space="0" w:color="auto"/>
                <w:bottom w:val="none" w:sz="0" w:space="0" w:color="auto"/>
                <w:right w:val="none" w:sz="0" w:space="0" w:color="auto"/>
              </w:divBdr>
            </w:div>
            <w:div w:id="403071146">
              <w:marLeft w:val="0"/>
              <w:marRight w:val="0"/>
              <w:marTop w:val="0"/>
              <w:marBottom w:val="0"/>
              <w:divBdr>
                <w:top w:val="none" w:sz="0" w:space="0" w:color="auto"/>
                <w:left w:val="none" w:sz="0" w:space="0" w:color="auto"/>
                <w:bottom w:val="none" w:sz="0" w:space="0" w:color="auto"/>
                <w:right w:val="none" w:sz="0" w:space="0" w:color="auto"/>
              </w:divBdr>
            </w:div>
            <w:div w:id="123082489">
              <w:marLeft w:val="0"/>
              <w:marRight w:val="0"/>
              <w:marTop w:val="0"/>
              <w:marBottom w:val="0"/>
              <w:divBdr>
                <w:top w:val="none" w:sz="0" w:space="0" w:color="auto"/>
                <w:left w:val="none" w:sz="0" w:space="0" w:color="auto"/>
                <w:bottom w:val="none" w:sz="0" w:space="0" w:color="auto"/>
                <w:right w:val="none" w:sz="0" w:space="0" w:color="auto"/>
              </w:divBdr>
            </w:div>
            <w:div w:id="1594163292">
              <w:marLeft w:val="0"/>
              <w:marRight w:val="0"/>
              <w:marTop w:val="0"/>
              <w:marBottom w:val="0"/>
              <w:divBdr>
                <w:top w:val="none" w:sz="0" w:space="0" w:color="auto"/>
                <w:left w:val="none" w:sz="0" w:space="0" w:color="auto"/>
                <w:bottom w:val="none" w:sz="0" w:space="0" w:color="auto"/>
                <w:right w:val="none" w:sz="0" w:space="0" w:color="auto"/>
              </w:divBdr>
            </w:div>
            <w:div w:id="1192306642">
              <w:marLeft w:val="0"/>
              <w:marRight w:val="0"/>
              <w:marTop w:val="0"/>
              <w:marBottom w:val="0"/>
              <w:divBdr>
                <w:top w:val="none" w:sz="0" w:space="0" w:color="auto"/>
                <w:left w:val="none" w:sz="0" w:space="0" w:color="auto"/>
                <w:bottom w:val="none" w:sz="0" w:space="0" w:color="auto"/>
                <w:right w:val="none" w:sz="0" w:space="0" w:color="auto"/>
              </w:divBdr>
            </w:div>
            <w:div w:id="1122722253">
              <w:marLeft w:val="0"/>
              <w:marRight w:val="0"/>
              <w:marTop w:val="0"/>
              <w:marBottom w:val="0"/>
              <w:divBdr>
                <w:top w:val="none" w:sz="0" w:space="0" w:color="auto"/>
                <w:left w:val="none" w:sz="0" w:space="0" w:color="auto"/>
                <w:bottom w:val="none" w:sz="0" w:space="0" w:color="auto"/>
                <w:right w:val="none" w:sz="0" w:space="0" w:color="auto"/>
              </w:divBdr>
            </w:div>
            <w:div w:id="379862650">
              <w:marLeft w:val="0"/>
              <w:marRight w:val="0"/>
              <w:marTop w:val="0"/>
              <w:marBottom w:val="0"/>
              <w:divBdr>
                <w:top w:val="none" w:sz="0" w:space="0" w:color="auto"/>
                <w:left w:val="none" w:sz="0" w:space="0" w:color="auto"/>
                <w:bottom w:val="none" w:sz="0" w:space="0" w:color="auto"/>
                <w:right w:val="none" w:sz="0" w:space="0" w:color="auto"/>
              </w:divBdr>
            </w:div>
            <w:div w:id="1784618114">
              <w:marLeft w:val="0"/>
              <w:marRight w:val="0"/>
              <w:marTop w:val="0"/>
              <w:marBottom w:val="0"/>
              <w:divBdr>
                <w:top w:val="none" w:sz="0" w:space="0" w:color="auto"/>
                <w:left w:val="none" w:sz="0" w:space="0" w:color="auto"/>
                <w:bottom w:val="none" w:sz="0" w:space="0" w:color="auto"/>
                <w:right w:val="none" w:sz="0" w:space="0" w:color="auto"/>
              </w:divBdr>
            </w:div>
            <w:div w:id="868108169">
              <w:marLeft w:val="0"/>
              <w:marRight w:val="0"/>
              <w:marTop w:val="0"/>
              <w:marBottom w:val="0"/>
              <w:divBdr>
                <w:top w:val="none" w:sz="0" w:space="0" w:color="auto"/>
                <w:left w:val="none" w:sz="0" w:space="0" w:color="auto"/>
                <w:bottom w:val="none" w:sz="0" w:space="0" w:color="auto"/>
                <w:right w:val="none" w:sz="0" w:space="0" w:color="auto"/>
              </w:divBdr>
            </w:div>
            <w:div w:id="1627546745">
              <w:marLeft w:val="0"/>
              <w:marRight w:val="0"/>
              <w:marTop w:val="0"/>
              <w:marBottom w:val="0"/>
              <w:divBdr>
                <w:top w:val="none" w:sz="0" w:space="0" w:color="auto"/>
                <w:left w:val="none" w:sz="0" w:space="0" w:color="auto"/>
                <w:bottom w:val="none" w:sz="0" w:space="0" w:color="auto"/>
                <w:right w:val="none" w:sz="0" w:space="0" w:color="auto"/>
              </w:divBdr>
            </w:div>
            <w:div w:id="534268557">
              <w:marLeft w:val="0"/>
              <w:marRight w:val="0"/>
              <w:marTop w:val="0"/>
              <w:marBottom w:val="0"/>
              <w:divBdr>
                <w:top w:val="none" w:sz="0" w:space="0" w:color="auto"/>
                <w:left w:val="none" w:sz="0" w:space="0" w:color="auto"/>
                <w:bottom w:val="none" w:sz="0" w:space="0" w:color="auto"/>
                <w:right w:val="none" w:sz="0" w:space="0" w:color="auto"/>
              </w:divBdr>
            </w:div>
            <w:div w:id="364018401">
              <w:marLeft w:val="0"/>
              <w:marRight w:val="0"/>
              <w:marTop w:val="0"/>
              <w:marBottom w:val="0"/>
              <w:divBdr>
                <w:top w:val="none" w:sz="0" w:space="0" w:color="auto"/>
                <w:left w:val="none" w:sz="0" w:space="0" w:color="auto"/>
                <w:bottom w:val="none" w:sz="0" w:space="0" w:color="auto"/>
                <w:right w:val="none" w:sz="0" w:space="0" w:color="auto"/>
              </w:divBdr>
            </w:div>
            <w:div w:id="1232618813">
              <w:marLeft w:val="0"/>
              <w:marRight w:val="0"/>
              <w:marTop w:val="0"/>
              <w:marBottom w:val="0"/>
              <w:divBdr>
                <w:top w:val="none" w:sz="0" w:space="0" w:color="auto"/>
                <w:left w:val="none" w:sz="0" w:space="0" w:color="auto"/>
                <w:bottom w:val="none" w:sz="0" w:space="0" w:color="auto"/>
                <w:right w:val="none" w:sz="0" w:space="0" w:color="auto"/>
              </w:divBdr>
            </w:div>
            <w:div w:id="1520121650">
              <w:marLeft w:val="0"/>
              <w:marRight w:val="0"/>
              <w:marTop w:val="0"/>
              <w:marBottom w:val="0"/>
              <w:divBdr>
                <w:top w:val="none" w:sz="0" w:space="0" w:color="auto"/>
                <w:left w:val="none" w:sz="0" w:space="0" w:color="auto"/>
                <w:bottom w:val="none" w:sz="0" w:space="0" w:color="auto"/>
                <w:right w:val="none" w:sz="0" w:space="0" w:color="auto"/>
              </w:divBdr>
            </w:div>
            <w:div w:id="153884552">
              <w:marLeft w:val="0"/>
              <w:marRight w:val="0"/>
              <w:marTop w:val="0"/>
              <w:marBottom w:val="0"/>
              <w:divBdr>
                <w:top w:val="none" w:sz="0" w:space="0" w:color="auto"/>
                <w:left w:val="none" w:sz="0" w:space="0" w:color="auto"/>
                <w:bottom w:val="none" w:sz="0" w:space="0" w:color="auto"/>
                <w:right w:val="none" w:sz="0" w:space="0" w:color="auto"/>
              </w:divBdr>
            </w:div>
            <w:div w:id="1119491340">
              <w:marLeft w:val="0"/>
              <w:marRight w:val="0"/>
              <w:marTop w:val="0"/>
              <w:marBottom w:val="0"/>
              <w:divBdr>
                <w:top w:val="none" w:sz="0" w:space="0" w:color="auto"/>
                <w:left w:val="none" w:sz="0" w:space="0" w:color="auto"/>
                <w:bottom w:val="none" w:sz="0" w:space="0" w:color="auto"/>
                <w:right w:val="none" w:sz="0" w:space="0" w:color="auto"/>
              </w:divBdr>
            </w:div>
            <w:div w:id="2054382211">
              <w:marLeft w:val="0"/>
              <w:marRight w:val="0"/>
              <w:marTop w:val="0"/>
              <w:marBottom w:val="0"/>
              <w:divBdr>
                <w:top w:val="none" w:sz="0" w:space="0" w:color="auto"/>
                <w:left w:val="none" w:sz="0" w:space="0" w:color="auto"/>
                <w:bottom w:val="none" w:sz="0" w:space="0" w:color="auto"/>
                <w:right w:val="none" w:sz="0" w:space="0" w:color="auto"/>
              </w:divBdr>
            </w:div>
            <w:div w:id="1517843827">
              <w:marLeft w:val="0"/>
              <w:marRight w:val="0"/>
              <w:marTop w:val="0"/>
              <w:marBottom w:val="0"/>
              <w:divBdr>
                <w:top w:val="none" w:sz="0" w:space="0" w:color="auto"/>
                <w:left w:val="none" w:sz="0" w:space="0" w:color="auto"/>
                <w:bottom w:val="none" w:sz="0" w:space="0" w:color="auto"/>
                <w:right w:val="none" w:sz="0" w:space="0" w:color="auto"/>
              </w:divBdr>
            </w:div>
            <w:div w:id="1551763937">
              <w:marLeft w:val="0"/>
              <w:marRight w:val="0"/>
              <w:marTop w:val="0"/>
              <w:marBottom w:val="0"/>
              <w:divBdr>
                <w:top w:val="none" w:sz="0" w:space="0" w:color="auto"/>
                <w:left w:val="none" w:sz="0" w:space="0" w:color="auto"/>
                <w:bottom w:val="none" w:sz="0" w:space="0" w:color="auto"/>
                <w:right w:val="none" w:sz="0" w:space="0" w:color="auto"/>
              </w:divBdr>
            </w:div>
            <w:div w:id="423303120">
              <w:marLeft w:val="0"/>
              <w:marRight w:val="0"/>
              <w:marTop w:val="0"/>
              <w:marBottom w:val="0"/>
              <w:divBdr>
                <w:top w:val="none" w:sz="0" w:space="0" w:color="auto"/>
                <w:left w:val="none" w:sz="0" w:space="0" w:color="auto"/>
                <w:bottom w:val="none" w:sz="0" w:space="0" w:color="auto"/>
                <w:right w:val="none" w:sz="0" w:space="0" w:color="auto"/>
              </w:divBdr>
            </w:div>
            <w:div w:id="47442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580538">
      <w:bodyDiv w:val="1"/>
      <w:marLeft w:val="0"/>
      <w:marRight w:val="0"/>
      <w:marTop w:val="0"/>
      <w:marBottom w:val="0"/>
      <w:divBdr>
        <w:top w:val="none" w:sz="0" w:space="0" w:color="auto"/>
        <w:left w:val="none" w:sz="0" w:space="0" w:color="auto"/>
        <w:bottom w:val="none" w:sz="0" w:space="0" w:color="auto"/>
        <w:right w:val="none" w:sz="0" w:space="0" w:color="auto"/>
      </w:divBdr>
      <w:divsChild>
        <w:div w:id="442968643">
          <w:marLeft w:val="0"/>
          <w:marRight w:val="0"/>
          <w:marTop w:val="0"/>
          <w:marBottom w:val="0"/>
          <w:divBdr>
            <w:top w:val="none" w:sz="0" w:space="0" w:color="auto"/>
            <w:left w:val="none" w:sz="0" w:space="0" w:color="auto"/>
            <w:bottom w:val="none" w:sz="0" w:space="0" w:color="auto"/>
            <w:right w:val="none" w:sz="0" w:space="0" w:color="auto"/>
          </w:divBdr>
          <w:divsChild>
            <w:div w:id="147451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8255">
      <w:bodyDiv w:val="1"/>
      <w:marLeft w:val="0"/>
      <w:marRight w:val="0"/>
      <w:marTop w:val="0"/>
      <w:marBottom w:val="0"/>
      <w:divBdr>
        <w:top w:val="none" w:sz="0" w:space="0" w:color="auto"/>
        <w:left w:val="none" w:sz="0" w:space="0" w:color="auto"/>
        <w:bottom w:val="none" w:sz="0" w:space="0" w:color="auto"/>
        <w:right w:val="none" w:sz="0" w:space="0" w:color="auto"/>
      </w:divBdr>
      <w:divsChild>
        <w:div w:id="1985503168">
          <w:marLeft w:val="0"/>
          <w:marRight w:val="0"/>
          <w:marTop w:val="0"/>
          <w:marBottom w:val="0"/>
          <w:divBdr>
            <w:top w:val="none" w:sz="0" w:space="0" w:color="auto"/>
            <w:left w:val="none" w:sz="0" w:space="0" w:color="auto"/>
            <w:bottom w:val="none" w:sz="0" w:space="0" w:color="auto"/>
            <w:right w:val="none" w:sz="0" w:space="0" w:color="auto"/>
          </w:divBdr>
          <w:divsChild>
            <w:div w:id="979386237">
              <w:marLeft w:val="0"/>
              <w:marRight w:val="0"/>
              <w:marTop w:val="0"/>
              <w:marBottom w:val="0"/>
              <w:divBdr>
                <w:top w:val="none" w:sz="0" w:space="0" w:color="auto"/>
                <w:left w:val="none" w:sz="0" w:space="0" w:color="auto"/>
                <w:bottom w:val="none" w:sz="0" w:space="0" w:color="auto"/>
                <w:right w:val="none" w:sz="0" w:space="0" w:color="auto"/>
              </w:divBdr>
            </w:div>
            <w:div w:id="863205199">
              <w:marLeft w:val="0"/>
              <w:marRight w:val="0"/>
              <w:marTop w:val="0"/>
              <w:marBottom w:val="0"/>
              <w:divBdr>
                <w:top w:val="none" w:sz="0" w:space="0" w:color="auto"/>
                <w:left w:val="none" w:sz="0" w:space="0" w:color="auto"/>
                <w:bottom w:val="none" w:sz="0" w:space="0" w:color="auto"/>
                <w:right w:val="none" w:sz="0" w:space="0" w:color="auto"/>
              </w:divBdr>
            </w:div>
            <w:div w:id="1328820658">
              <w:marLeft w:val="0"/>
              <w:marRight w:val="0"/>
              <w:marTop w:val="0"/>
              <w:marBottom w:val="0"/>
              <w:divBdr>
                <w:top w:val="none" w:sz="0" w:space="0" w:color="auto"/>
                <w:left w:val="none" w:sz="0" w:space="0" w:color="auto"/>
                <w:bottom w:val="none" w:sz="0" w:space="0" w:color="auto"/>
                <w:right w:val="none" w:sz="0" w:space="0" w:color="auto"/>
              </w:divBdr>
            </w:div>
            <w:div w:id="40896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284020">
      <w:bodyDiv w:val="1"/>
      <w:marLeft w:val="0"/>
      <w:marRight w:val="0"/>
      <w:marTop w:val="0"/>
      <w:marBottom w:val="0"/>
      <w:divBdr>
        <w:top w:val="none" w:sz="0" w:space="0" w:color="auto"/>
        <w:left w:val="none" w:sz="0" w:space="0" w:color="auto"/>
        <w:bottom w:val="none" w:sz="0" w:space="0" w:color="auto"/>
        <w:right w:val="none" w:sz="0" w:space="0" w:color="auto"/>
      </w:divBdr>
      <w:divsChild>
        <w:div w:id="1847816883">
          <w:marLeft w:val="0"/>
          <w:marRight w:val="0"/>
          <w:marTop w:val="0"/>
          <w:marBottom w:val="0"/>
          <w:divBdr>
            <w:top w:val="none" w:sz="0" w:space="0" w:color="auto"/>
            <w:left w:val="none" w:sz="0" w:space="0" w:color="auto"/>
            <w:bottom w:val="none" w:sz="0" w:space="0" w:color="auto"/>
            <w:right w:val="none" w:sz="0" w:space="0" w:color="auto"/>
          </w:divBdr>
          <w:divsChild>
            <w:div w:id="166816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793815">
      <w:bodyDiv w:val="1"/>
      <w:marLeft w:val="0"/>
      <w:marRight w:val="0"/>
      <w:marTop w:val="0"/>
      <w:marBottom w:val="0"/>
      <w:divBdr>
        <w:top w:val="none" w:sz="0" w:space="0" w:color="auto"/>
        <w:left w:val="none" w:sz="0" w:space="0" w:color="auto"/>
        <w:bottom w:val="none" w:sz="0" w:space="0" w:color="auto"/>
        <w:right w:val="none" w:sz="0" w:space="0" w:color="auto"/>
      </w:divBdr>
      <w:divsChild>
        <w:div w:id="807821542">
          <w:marLeft w:val="0"/>
          <w:marRight w:val="0"/>
          <w:marTop w:val="0"/>
          <w:marBottom w:val="0"/>
          <w:divBdr>
            <w:top w:val="none" w:sz="0" w:space="0" w:color="auto"/>
            <w:left w:val="none" w:sz="0" w:space="0" w:color="auto"/>
            <w:bottom w:val="none" w:sz="0" w:space="0" w:color="auto"/>
            <w:right w:val="none" w:sz="0" w:space="0" w:color="auto"/>
          </w:divBdr>
          <w:divsChild>
            <w:div w:id="466162620">
              <w:marLeft w:val="0"/>
              <w:marRight w:val="0"/>
              <w:marTop w:val="0"/>
              <w:marBottom w:val="0"/>
              <w:divBdr>
                <w:top w:val="none" w:sz="0" w:space="0" w:color="auto"/>
                <w:left w:val="none" w:sz="0" w:space="0" w:color="auto"/>
                <w:bottom w:val="none" w:sz="0" w:space="0" w:color="auto"/>
                <w:right w:val="none" w:sz="0" w:space="0" w:color="auto"/>
              </w:divBdr>
              <w:divsChild>
                <w:div w:id="1799295648">
                  <w:marLeft w:val="0"/>
                  <w:marRight w:val="0"/>
                  <w:marTop w:val="0"/>
                  <w:marBottom w:val="0"/>
                  <w:divBdr>
                    <w:top w:val="none" w:sz="0" w:space="0" w:color="auto"/>
                    <w:left w:val="none" w:sz="0" w:space="0" w:color="auto"/>
                    <w:bottom w:val="none" w:sz="0" w:space="0" w:color="auto"/>
                    <w:right w:val="none" w:sz="0" w:space="0" w:color="auto"/>
                  </w:divBdr>
                  <w:divsChild>
                    <w:div w:id="75521333">
                      <w:marLeft w:val="0"/>
                      <w:marRight w:val="0"/>
                      <w:marTop w:val="0"/>
                      <w:marBottom w:val="0"/>
                      <w:divBdr>
                        <w:top w:val="none" w:sz="0" w:space="0" w:color="auto"/>
                        <w:left w:val="none" w:sz="0" w:space="0" w:color="auto"/>
                        <w:bottom w:val="none" w:sz="0" w:space="0" w:color="auto"/>
                        <w:right w:val="none" w:sz="0" w:space="0" w:color="auto"/>
                      </w:divBdr>
                      <w:divsChild>
                        <w:div w:id="210318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9349820">
      <w:bodyDiv w:val="1"/>
      <w:marLeft w:val="0"/>
      <w:marRight w:val="0"/>
      <w:marTop w:val="0"/>
      <w:marBottom w:val="0"/>
      <w:divBdr>
        <w:top w:val="none" w:sz="0" w:space="0" w:color="auto"/>
        <w:left w:val="none" w:sz="0" w:space="0" w:color="auto"/>
        <w:bottom w:val="none" w:sz="0" w:space="0" w:color="auto"/>
        <w:right w:val="none" w:sz="0" w:space="0" w:color="auto"/>
      </w:divBdr>
      <w:divsChild>
        <w:div w:id="1827739255">
          <w:marLeft w:val="0"/>
          <w:marRight w:val="0"/>
          <w:marTop w:val="0"/>
          <w:marBottom w:val="0"/>
          <w:divBdr>
            <w:top w:val="none" w:sz="0" w:space="0" w:color="auto"/>
            <w:left w:val="none" w:sz="0" w:space="0" w:color="auto"/>
            <w:bottom w:val="none" w:sz="0" w:space="0" w:color="auto"/>
            <w:right w:val="none" w:sz="0" w:space="0" w:color="auto"/>
          </w:divBdr>
          <w:divsChild>
            <w:div w:id="319963767">
              <w:marLeft w:val="0"/>
              <w:marRight w:val="0"/>
              <w:marTop w:val="0"/>
              <w:marBottom w:val="0"/>
              <w:divBdr>
                <w:top w:val="none" w:sz="0" w:space="0" w:color="auto"/>
                <w:left w:val="none" w:sz="0" w:space="0" w:color="auto"/>
                <w:bottom w:val="none" w:sz="0" w:space="0" w:color="auto"/>
                <w:right w:val="none" w:sz="0" w:space="0" w:color="auto"/>
              </w:divBdr>
              <w:divsChild>
                <w:div w:id="13952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608019">
      <w:bodyDiv w:val="1"/>
      <w:marLeft w:val="0"/>
      <w:marRight w:val="0"/>
      <w:marTop w:val="0"/>
      <w:marBottom w:val="0"/>
      <w:divBdr>
        <w:top w:val="none" w:sz="0" w:space="0" w:color="auto"/>
        <w:left w:val="none" w:sz="0" w:space="0" w:color="auto"/>
        <w:bottom w:val="none" w:sz="0" w:space="0" w:color="auto"/>
        <w:right w:val="none" w:sz="0" w:space="0" w:color="auto"/>
      </w:divBdr>
      <w:divsChild>
        <w:div w:id="311837386">
          <w:marLeft w:val="0"/>
          <w:marRight w:val="0"/>
          <w:marTop w:val="0"/>
          <w:marBottom w:val="0"/>
          <w:divBdr>
            <w:top w:val="none" w:sz="0" w:space="0" w:color="auto"/>
            <w:left w:val="none" w:sz="0" w:space="0" w:color="auto"/>
            <w:bottom w:val="none" w:sz="0" w:space="0" w:color="auto"/>
            <w:right w:val="none" w:sz="0" w:space="0" w:color="auto"/>
          </w:divBdr>
          <w:divsChild>
            <w:div w:id="55130667">
              <w:marLeft w:val="0"/>
              <w:marRight w:val="0"/>
              <w:marTop w:val="0"/>
              <w:marBottom w:val="0"/>
              <w:divBdr>
                <w:top w:val="none" w:sz="0" w:space="0" w:color="auto"/>
                <w:left w:val="none" w:sz="0" w:space="0" w:color="auto"/>
                <w:bottom w:val="none" w:sz="0" w:space="0" w:color="auto"/>
                <w:right w:val="none" w:sz="0" w:space="0" w:color="auto"/>
              </w:divBdr>
              <w:divsChild>
                <w:div w:id="1938976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sChild>
        <w:div w:id="2093507821">
          <w:marLeft w:val="0"/>
          <w:marRight w:val="0"/>
          <w:marTop w:val="0"/>
          <w:marBottom w:val="0"/>
          <w:divBdr>
            <w:top w:val="none" w:sz="0" w:space="0" w:color="auto"/>
            <w:left w:val="none" w:sz="0" w:space="0" w:color="auto"/>
            <w:bottom w:val="none" w:sz="0" w:space="0" w:color="auto"/>
            <w:right w:val="none" w:sz="0" w:space="0" w:color="auto"/>
          </w:divBdr>
          <w:divsChild>
            <w:div w:id="817838351">
              <w:marLeft w:val="0"/>
              <w:marRight w:val="0"/>
              <w:marTop w:val="0"/>
              <w:marBottom w:val="0"/>
              <w:divBdr>
                <w:top w:val="none" w:sz="0" w:space="0" w:color="auto"/>
                <w:left w:val="none" w:sz="0" w:space="0" w:color="auto"/>
                <w:bottom w:val="none" w:sz="0" w:space="0" w:color="auto"/>
                <w:right w:val="none" w:sz="0" w:space="0" w:color="auto"/>
              </w:divBdr>
              <w:divsChild>
                <w:div w:id="1133332223">
                  <w:marLeft w:val="0"/>
                  <w:marRight w:val="0"/>
                  <w:marTop w:val="0"/>
                  <w:marBottom w:val="0"/>
                  <w:divBdr>
                    <w:top w:val="none" w:sz="0" w:space="0" w:color="auto"/>
                    <w:left w:val="none" w:sz="0" w:space="0" w:color="auto"/>
                    <w:bottom w:val="none" w:sz="0" w:space="0" w:color="auto"/>
                    <w:right w:val="none" w:sz="0" w:space="0" w:color="auto"/>
                  </w:divBdr>
                  <w:divsChild>
                    <w:div w:id="802964406">
                      <w:marLeft w:val="0"/>
                      <w:marRight w:val="0"/>
                      <w:marTop w:val="0"/>
                      <w:marBottom w:val="0"/>
                      <w:divBdr>
                        <w:top w:val="none" w:sz="0" w:space="0" w:color="auto"/>
                        <w:left w:val="none" w:sz="0" w:space="0" w:color="auto"/>
                        <w:bottom w:val="none" w:sz="0" w:space="0" w:color="auto"/>
                        <w:right w:val="none" w:sz="0" w:space="0" w:color="auto"/>
                      </w:divBdr>
                      <w:divsChild>
                        <w:div w:id="215161979">
                          <w:marLeft w:val="0"/>
                          <w:marRight w:val="0"/>
                          <w:marTop w:val="0"/>
                          <w:marBottom w:val="0"/>
                          <w:divBdr>
                            <w:top w:val="none" w:sz="0" w:space="0" w:color="auto"/>
                            <w:left w:val="none" w:sz="0" w:space="0" w:color="auto"/>
                            <w:bottom w:val="none" w:sz="0" w:space="0" w:color="auto"/>
                            <w:right w:val="none" w:sz="0" w:space="0" w:color="auto"/>
                          </w:divBdr>
                          <w:divsChild>
                            <w:div w:id="195394879">
                              <w:marLeft w:val="0"/>
                              <w:marRight w:val="0"/>
                              <w:marTop w:val="0"/>
                              <w:marBottom w:val="0"/>
                              <w:divBdr>
                                <w:top w:val="none" w:sz="0" w:space="0" w:color="auto"/>
                                <w:left w:val="none" w:sz="0" w:space="0" w:color="auto"/>
                                <w:bottom w:val="none" w:sz="0" w:space="0" w:color="auto"/>
                                <w:right w:val="none" w:sz="0" w:space="0" w:color="auto"/>
                              </w:divBdr>
                              <w:divsChild>
                                <w:div w:id="1297569992">
                                  <w:marLeft w:val="0"/>
                                  <w:marRight w:val="0"/>
                                  <w:marTop w:val="0"/>
                                  <w:marBottom w:val="0"/>
                                  <w:divBdr>
                                    <w:top w:val="none" w:sz="0" w:space="0" w:color="auto"/>
                                    <w:left w:val="none" w:sz="0" w:space="0" w:color="auto"/>
                                    <w:bottom w:val="none" w:sz="0" w:space="0" w:color="auto"/>
                                    <w:right w:val="none" w:sz="0" w:space="0" w:color="auto"/>
                                  </w:divBdr>
                                  <w:divsChild>
                                    <w:div w:id="1027754348">
                                      <w:marLeft w:val="0"/>
                                      <w:marRight w:val="0"/>
                                      <w:marTop w:val="0"/>
                                      <w:marBottom w:val="0"/>
                                      <w:divBdr>
                                        <w:top w:val="none" w:sz="0" w:space="0" w:color="auto"/>
                                        <w:left w:val="none" w:sz="0" w:space="0" w:color="auto"/>
                                        <w:bottom w:val="none" w:sz="0" w:space="0" w:color="auto"/>
                                        <w:right w:val="none" w:sz="0" w:space="0" w:color="auto"/>
                                      </w:divBdr>
                                      <w:divsChild>
                                        <w:div w:id="1508056611">
                                          <w:marLeft w:val="0"/>
                                          <w:marRight w:val="0"/>
                                          <w:marTop w:val="0"/>
                                          <w:marBottom w:val="0"/>
                                          <w:divBdr>
                                            <w:top w:val="none" w:sz="0" w:space="0" w:color="auto"/>
                                            <w:left w:val="none" w:sz="0" w:space="0" w:color="auto"/>
                                            <w:bottom w:val="none" w:sz="0" w:space="0" w:color="auto"/>
                                            <w:right w:val="none" w:sz="0" w:space="0" w:color="auto"/>
                                          </w:divBdr>
                                          <w:divsChild>
                                            <w:div w:id="714937751">
                                              <w:marLeft w:val="0"/>
                                              <w:marRight w:val="0"/>
                                              <w:marTop w:val="0"/>
                                              <w:marBottom w:val="0"/>
                                              <w:divBdr>
                                                <w:top w:val="none" w:sz="0" w:space="0" w:color="auto"/>
                                                <w:left w:val="none" w:sz="0" w:space="0" w:color="auto"/>
                                                <w:bottom w:val="none" w:sz="0" w:space="0" w:color="auto"/>
                                                <w:right w:val="none" w:sz="0" w:space="0" w:color="auto"/>
                                              </w:divBdr>
                                              <w:divsChild>
                                                <w:div w:id="1893614775">
                                                  <w:marLeft w:val="0"/>
                                                  <w:marRight w:val="0"/>
                                                  <w:marTop w:val="0"/>
                                                  <w:marBottom w:val="0"/>
                                                  <w:divBdr>
                                                    <w:top w:val="none" w:sz="0" w:space="0" w:color="auto"/>
                                                    <w:left w:val="none" w:sz="0" w:space="0" w:color="auto"/>
                                                    <w:bottom w:val="none" w:sz="0" w:space="0" w:color="auto"/>
                                                    <w:right w:val="none" w:sz="0" w:space="0" w:color="auto"/>
                                                  </w:divBdr>
                                                  <w:divsChild>
                                                    <w:div w:id="1309945055">
                                                      <w:marLeft w:val="0"/>
                                                      <w:marRight w:val="0"/>
                                                      <w:marTop w:val="0"/>
                                                      <w:marBottom w:val="0"/>
                                                      <w:divBdr>
                                                        <w:top w:val="none" w:sz="0" w:space="0" w:color="auto"/>
                                                        <w:left w:val="none" w:sz="0" w:space="0" w:color="auto"/>
                                                        <w:bottom w:val="none" w:sz="0" w:space="0" w:color="auto"/>
                                                        <w:right w:val="none" w:sz="0" w:space="0" w:color="auto"/>
                                                      </w:divBdr>
                                                      <w:divsChild>
                                                        <w:div w:id="450974728">
                                                          <w:marLeft w:val="0"/>
                                                          <w:marRight w:val="0"/>
                                                          <w:marTop w:val="0"/>
                                                          <w:marBottom w:val="0"/>
                                                          <w:divBdr>
                                                            <w:top w:val="none" w:sz="0" w:space="0" w:color="auto"/>
                                                            <w:left w:val="none" w:sz="0" w:space="0" w:color="auto"/>
                                                            <w:bottom w:val="none" w:sz="0" w:space="0" w:color="auto"/>
                                                            <w:right w:val="none" w:sz="0" w:space="0" w:color="auto"/>
                                                          </w:divBdr>
                                                          <w:divsChild>
                                                            <w:div w:id="25715536">
                                                              <w:marLeft w:val="0"/>
                                                              <w:marRight w:val="0"/>
                                                              <w:marTop w:val="0"/>
                                                              <w:marBottom w:val="0"/>
                                                              <w:divBdr>
                                                                <w:top w:val="none" w:sz="0" w:space="0" w:color="auto"/>
                                                                <w:left w:val="none" w:sz="0" w:space="0" w:color="auto"/>
                                                                <w:bottom w:val="none" w:sz="0" w:space="0" w:color="auto"/>
                                                                <w:right w:val="none" w:sz="0" w:space="0" w:color="auto"/>
                                                              </w:divBdr>
                                                              <w:divsChild>
                                                                <w:div w:id="1668359020">
                                                                  <w:marLeft w:val="0"/>
                                                                  <w:marRight w:val="0"/>
                                                                  <w:marTop w:val="0"/>
                                                                  <w:marBottom w:val="0"/>
                                                                  <w:divBdr>
                                                                    <w:top w:val="none" w:sz="0" w:space="0" w:color="auto"/>
                                                                    <w:left w:val="none" w:sz="0" w:space="0" w:color="auto"/>
                                                                    <w:bottom w:val="none" w:sz="0" w:space="0" w:color="auto"/>
                                                                    <w:right w:val="none" w:sz="0" w:space="0" w:color="auto"/>
                                                                  </w:divBdr>
                                                                  <w:divsChild>
                                                                    <w:div w:id="1696074725">
                                                                      <w:marLeft w:val="0"/>
                                                                      <w:marRight w:val="0"/>
                                                                      <w:marTop w:val="0"/>
                                                                      <w:marBottom w:val="0"/>
                                                                      <w:divBdr>
                                                                        <w:top w:val="none" w:sz="0" w:space="0" w:color="auto"/>
                                                                        <w:left w:val="none" w:sz="0" w:space="0" w:color="auto"/>
                                                                        <w:bottom w:val="none" w:sz="0" w:space="0" w:color="auto"/>
                                                                        <w:right w:val="none" w:sz="0" w:space="0" w:color="auto"/>
                                                                      </w:divBdr>
                                                                      <w:divsChild>
                                                                        <w:div w:id="1266693503">
                                                                          <w:marLeft w:val="0"/>
                                                                          <w:marRight w:val="0"/>
                                                                          <w:marTop w:val="0"/>
                                                                          <w:marBottom w:val="0"/>
                                                                          <w:divBdr>
                                                                            <w:top w:val="none" w:sz="0" w:space="0" w:color="auto"/>
                                                                            <w:left w:val="none" w:sz="0" w:space="0" w:color="auto"/>
                                                                            <w:bottom w:val="none" w:sz="0" w:space="0" w:color="auto"/>
                                                                            <w:right w:val="none" w:sz="0" w:space="0" w:color="auto"/>
                                                                          </w:divBdr>
                                                                          <w:divsChild>
                                                                            <w:div w:id="1732267102">
                                                                              <w:marLeft w:val="0"/>
                                                                              <w:marRight w:val="0"/>
                                                                              <w:marTop w:val="0"/>
                                                                              <w:marBottom w:val="0"/>
                                                                              <w:divBdr>
                                                                                <w:top w:val="none" w:sz="0" w:space="0" w:color="auto"/>
                                                                                <w:left w:val="none" w:sz="0" w:space="0" w:color="auto"/>
                                                                                <w:bottom w:val="none" w:sz="0" w:space="0" w:color="auto"/>
                                                                                <w:right w:val="none" w:sz="0" w:space="0" w:color="auto"/>
                                                                              </w:divBdr>
                                                                              <w:divsChild>
                                                                                <w:div w:id="1700663206">
                                                                                  <w:marLeft w:val="0"/>
                                                                                  <w:marRight w:val="0"/>
                                                                                  <w:marTop w:val="0"/>
                                                                                  <w:marBottom w:val="0"/>
                                                                                  <w:divBdr>
                                                                                    <w:top w:val="none" w:sz="0" w:space="0" w:color="auto"/>
                                                                                    <w:left w:val="none" w:sz="0" w:space="0" w:color="auto"/>
                                                                                    <w:bottom w:val="none" w:sz="0" w:space="0" w:color="auto"/>
                                                                                    <w:right w:val="none" w:sz="0" w:space="0" w:color="auto"/>
                                                                                  </w:divBdr>
                                                                                  <w:divsChild>
                                                                                    <w:div w:id="1444111043">
                                                                                      <w:marLeft w:val="0"/>
                                                                                      <w:marRight w:val="0"/>
                                                                                      <w:marTop w:val="0"/>
                                                                                      <w:marBottom w:val="0"/>
                                                                                      <w:divBdr>
                                                                                        <w:top w:val="none" w:sz="0" w:space="0" w:color="auto"/>
                                                                                        <w:left w:val="none" w:sz="0" w:space="0" w:color="auto"/>
                                                                                        <w:bottom w:val="none" w:sz="0" w:space="0" w:color="auto"/>
                                                                                        <w:right w:val="none" w:sz="0" w:space="0" w:color="auto"/>
                                                                                      </w:divBdr>
                                                                                      <w:divsChild>
                                                                                        <w:div w:id="997001152">
                                                                                          <w:marLeft w:val="0"/>
                                                                                          <w:marRight w:val="0"/>
                                                                                          <w:marTop w:val="0"/>
                                                                                          <w:marBottom w:val="0"/>
                                                                                          <w:divBdr>
                                                                                            <w:top w:val="none" w:sz="0" w:space="0" w:color="auto"/>
                                                                                            <w:left w:val="none" w:sz="0" w:space="0" w:color="auto"/>
                                                                                            <w:bottom w:val="none" w:sz="0" w:space="0" w:color="auto"/>
                                                                                            <w:right w:val="none" w:sz="0" w:space="0" w:color="auto"/>
                                                                                          </w:divBdr>
                                                                                          <w:divsChild>
                                                                                            <w:div w:id="1661032015">
                                                                                              <w:marLeft w:val="0"/>
                                                                                              <w:marRight w:val="0"/>
                                                                                              <w:marTop w:val="0"/>
                                                                                              <w:marBottom w:val="0"/>
                                                                                              <w:divBdr>
                                                                                                <w:top w:val="none" w:sz="0" w:space="0" w:color="auto"/>
                                                                                                <w:left w:val="none" w:sz="0" w:space="0" w:color="auto"/>
                                                                                                <w:bottom w:val="none" w:sz="0" w:space="0" w:color="auto"/>
                                                                                                <w:right w:val="none" w:sz="0" w:space="0" w:color="auto"/>
                                                                                              </w:divBdr>
                                                                                              <w:divsChild>
                                                                                                <w:div w:id="277835009">
                                                                                                  <w:marLeft w:val="0"/>
                                                                                                  <w:marRight w:val="0"/>
                                                                                                  <w:marTop w:val="0"/>
                                                                                                  <w:marBottom w:val="0"/>
                                                                                                  <w:divBdr>
                                                                                                    <w:top w:val="none" w:sz="0" w:space="0" w:color="auto"/>
                                                                                                    <w:left w:val="none" w:sz="0" w:space="0" w:color="auto"/>
                                                                                                    <w:bottom w:val="none" w:sz="0" w:space="0" w:color="auto"/>
                                                                                                    <w:right w:val="none" w:sz="0" w:space="0" w:color="auto"/>
                                                                                                  </w:divBdr>
                                                                                                  <w:divsChild>
                                                                                                    <w:div w:id="1443643567">
                                                                                                      <w:marLeft w:val="0"/>
                                                                                                      <w:marRight w:val="0"/>
                                                                                                      <w:marTop w:val="0"/>
                                                                                                      <w:marBottom w:val="0"/>
                                                                                                      <w:divBdr>
                                                                                                        <w:top w:val="none" w:sz="0" w:space="0" w:color="auto"/>
                                                                                                        <w:left w:val="none" w:sz="0" w:space="0" w:color="auto"/>
                                                                                                        <w:bottom w:val="none" w:sz="0" w:space="0" w:color="auto"/>
                                                                                                        <w:right w:val="none" w:sz="0" w:space="0" w:color="auto"/>
                                                                                                      </w:divBdr>
                                                                                                      <w:divsChild>
                                                                                                        <w:div w:id="1816943454">
                                                                                                          <w:marLeft w:val="0"/>
                                                                                                          <w:marRight w:val="0"/>
                                                                                                          <w:marTop w:val="0"/>
                                                                                                          <w:marBottom w:val="0"/>
                                                                                                          <w:divBdr>
                                                                                                            <w:top w:val="none" w:sz="0" w:space="0" w:color="auto"/>
                                                                                                            <w:left w:val="none" w:sz="0" w:space="0" w:color="auto"/>
                                                                                                            <w:bottom w:val="none" w:sz="0" w:space="0" w:color="auto"/>
                                                                                                            <w:right w:val="none" w:sz="0" w:space="0" w:color="auto"/>
                                                                                                          </w:divBdr>
                                                                                                          <w:divsChild>
                                                                                                            <w:div w:id="1294795449">
                                                                                                              <w:marLeft w:val="0"/>
                                                                                                              <w:marRight w:val="0"/>
                                                                                                              <w:marTop w:val="0"/>
                                                                                                              <w:marBottom w:val="0"/>
                                                                                                              <w:divBdr>
                                                                                                                <w:top w:val="none" w:sz="0" w:space="0" w:color="auto"/>
                                                                                                                <w:left w:val="none" w:sz="0" w:space="0" w:color="auto"/>
                                                                                                                <w:bottom w:val="none" w:sz="0" w:space="0" w:color="auto"/>
                                                                                                                <w:right w:val="none" w:sz="0" w:space="0" w:color="auto"/>
                                                                                                              </w:divBdr>
                                                                                                              <w:divsChild>
                                                                                                                <w:div w:id="103379514">
                                                                                                                  <w:marLeft w:val="0"/>
                                                                                                                  <w:marRight w:val="0"/>
                                                                                                                  <w:marTop w:val="0"/>
                                                                                                                  <w:marBottom w:val="0"/>
                                                                                                                  <w:divBdr>
                                                                                                                    <w:top w:val="none" w:sz="0" w:space="0" w:color="auto"/>
                                                                                                                    <w:left w:val="none" w:sz="0" w:space="0" w:color="auto"/>
                                                                                                                    <w:bottom w:val="none" w:sz="0" w:space="0" w:color="auto"/>
                                                                                                                    <w:right w:val="none" w:sz="0" w:space="0" w:color="auto"/>
                                                                                                                  </w:divBdr>
                                                                                                                  <w:divsChild>
                                                                                                                    <w:div w:id="2091273795">
                                                                                                                      <w:marLeft w:val="0"/>
                                                                                                                      <w:marRight w:val="0"/>
                                                                                                                      <w:marTop w:val="0"/>
                                                                                                                      <w:marBottom w:val="0"/>
                                                                                                                      <w:divBdr>
                                                                                                                        <w:top w:val="none" w:sz="0" w:space="0" w:color="auto"/>
                                                                                                                        <w:left w:val="none" w:sz="0" w:space="0" w:color="auto"/>
                                                                                                                        <w:bottom w:val="none" w:sz="0" w:space="0" w:color="auto"/>
                                                                                                                        <w:right w:val="none" w:sz="0" w:space="0" w:color="auto"/>
                                                                                                                      </w:divBdr>
                                                                                                                      <w:divsChild>
                                                                                                                        <w:div w:id="2034332276">
                                                                                                                          <w:marLeft w:val="0"/>
                                                                                                                          <w:marRight w:val="0"/>
                                                                                                                          <w:marTop w:val="0"/>
                                                                                                                          <w:marBottom w:val="0"/>
                                                                                                                          <w:divBdr>
                                                                                                                            <w:top w:val="none" w:sz="0" w:space="0" w:color="auto"/>
                                                                                                                            <w:left w:val="none" w:sz="0" w:space="0" w:color="auto"/>
                                                                                                                            <w:bottom w:val="none" w:sz="0" w:space="0" w:color="auto"/>
                                                                                                                            <w:right w:val="none" w:sz="0" w:space="0" w:color="auto"/>
                                                                                                                          </w:divBdr>
                                                                                                                          <w:divsChild>
                                                                                                                            <w:div w:id="513542878">
                                                                                                                              <w:marLeft w:val="0"/>
                                                                                                                              <w:marRight w:val="0"/>
                                                                                                                              <w:marTop w:val="0"/>
                                                                                                                              <w:marBottom w:val="0"/>
                                                                                                                              <w:divBdr>
                                                                                                                                <w:top w:val="none" w:sz="0" w:space="0" w:color="auto"/>
                                                                                                                                <w:left w:val="none" w:sz="0" w:space="0" w:color="auto"/>
                                                                                                                                <w:bottom w:val="none" w:sz="0" w:space="0" w:color="auto"/>
                                                                                                                                <w:right w:val="none" w:sz="0" w:space="0" w:color="auto"/>
                                                                                                                              </w:divBdr>
                                                                                                                              <w:divsChild>
                                                                                                                                <w:div w:id="1183930738">
                                                                                                                                  <w:marLeft w:val="0"/>
                                                                                                                                  <w:marRight w:val="0"/>
                                                                                                                                  <w:marTop w:val="0"/>
                                                                                                                                  <w:marBottom w:val="0"/>
                                                                                                                                  <w:divBdr>
                                                                                                                                    <w:top w:val="none" w:sz="0" w:space="0" w:color="auto"/>
                                                                                                                                    <w:left w:val="none" w:sz="0" w:space="0" w:color="auto"/>
                                                                                                                                    <w:bottom w:val="none" w:sz="0" w:space="0" w:color="auto"/>
                                                                                                                                    <w:right w:val="none" w:sz="0" w:space="0" w:color="auto"/>
                                                                                                                                  </w:divBdr>
                                                                                                                                  <w:divsChild>
                                                                                                                                    <w:div w:id="177427620">
                                                                                                                                      <w:marLeft w:val="0"/>
                                                                                                                                      <w:marRight w:val="0"/>
                                                                                                                                      <w:marTop w:val="0"/>
                                                                                                                                      <w:marBottom w:val="0"/>
                                                                                                                                      <w:divBdr>
                                                                                                                                        <w:top w:val="none" w:sz="0" w:space="0" w:color="auto"/>
                                                                                                                                        <w:left w:val="none" w:sz="0" w:space="0" w:color="auto"/>
                                                                                                                                        <w:bottom w:val="none" w:sz="0" w:space="0" w:color="auto"/>
                                                                                                                                        <w:right w:val="none" w:sz="0" w:space="0" w:color="auto"/>
                                                                                                                                      </w:divBdr>
                                                                                                                                      <w:divsChild>
                                                                                                                                        <w:div w:id="2015843277">
                                                                                                                                          <w:marLeft w:val="0"/>
                                                                                                                                          <w:marRight w:val="0"/>
                                                                                                                                          <w:marTop w:val="0"/>
                                                                                                                                          <w:marBottom w:val="0"/>
                                                                                                                                          <w:divBdr>
                                                                                                                                            <w:top w:val="none" w:sz="0" w:space="0" w:color="auto"/>
                                                                                                                                            <w:left w:val="none" w:sz="0" w:space="0" w:color="auto"/>
                                                                                                                                            <w:bottom w:val="none" w:sz="0" w:space="0" w:color="auto"/>
                                                                                                                                            <w:right w:val="none" w:sz="0" w:space="0" w:color="auto"/>
                                                                                                                                          </w:divBdr>
                                                                                                                                          <w:divsChild>
                                                                                                                                            <w:div w:id="375547681">
                                                                                                                                              <w:marLeft w:val="0"/>
                                                                                                                                              <w:marRight w:val="0"/>
                                                                                                                                              <w:marTop w:val="0"/>
                                                                                                                                              <w:marBottom w:val="0"/>
                                                                                                                                              <w:divBdr>
                                                                                                                                                <w:top w:val="none" w:sz="0" w:space="0" w:color="auto"/>
                                                                                                                                                <w:left w:val="none" w:sz="0" w:space="0" w:color="auto"/>
                                                                                                                                                <w:bottom w:val="none" w:sz="0" w:space="0" w:color="auto"/>
                                                                                                                                                <w:right w:val="none" w:sz="0" w:space="0" w:color="auto"/>
                                                                                                                                              </w:divBdr>
                                                                                                                                              <w:divsChild>
                                                                                                                                                <w:div w:id="1016151852">
                                                                                                                                                  <w:marLeft w:val="0"/>
                                                                                                                                                  <w:marRight w:val="0"/>
                                                                                                                                                  <w:marTop w:val="0"/>
                                                                                                                                                  <w:marBottom w:val="0"/>
                                                                                                                                                  <w:divBdr>
                                                                                                                                                    <w:top w:val="none" w:sz="0" w:space="0" w:color="auto"/>
                                                                                                                                                    <w:left w:val="none" w:sz="0" w:space="0" w:color="auto"/>
                                                                                                                                                    <w:bottom w:val="none" w:sz="0" w:space="0" w:color="auto"/>
                                                                                                                                                    <w:right w:val="none" w:sz="0" w:space="0" w:color="auto"/>
                                                                                                                                                  </w:divBdr>
                                                                                                                                                  <w:divsChild>
                                                                                                                                                    <w:div w:id="205456479">
                                                                                                                                                      <w:marLeft w:val="0"/>
                                                                                                                                                      <w:marRight w:val="0"/>
                                                                                                                                                      <w:marTop w:val="0"/>
                                                                                                                                                      <w:marBottom w:val="0"/>
                                                                                                                                                      <w:divBdr>
                                                                                                                                                        <w:top w:val="none" w:sz="0" w:space="0" w:color="auto"/>
                                                                                                                                                        <w:left w:val="none" w:sz="0" w:space="0" w:color="auto"/>
                                                                                                                                                        <w:bottom w:val="none" w:sz="0" w:space="0" w:color="auto"/>
                                                                                                                                                        <w:right w:val="none" w:sz="0" w:space="0" w:color="auto"/>
                                                                                                                                                      </w:divBdr>
                                                                                                                                                      <w:divsChild>
                                                                                                                                                        <w:div w:id="1690640033">
                                                                                                                                                          <w:marLeft w:val="0"/>
                                                                                                                                                          <w:marRight w:val="0"/>
                                                                                                                                                          <w:marTop w:val="0"/>
                                                                                                                                                          <w:marBottom w:val="0"/>
                                                                                                                                                          <w:divBdr>
                                                                                                                                                            <w:top w:val="none" w:sz="0" w:space="0" w:color="auto"/>
                                                                                                                                                            <w:left w:val="none" w:sz="0" w:space="0" w:color="auto"/>
                                                                                                                                                            <w:bottom w:val="none" w:sz="0" w:space="0" w:color="auto"/>
                                                                                                                                                            <w:right w:val="none" w:sz="0" w:space="0" w:color="auto"/>
                                                                                                                                                          </w:divBdr>
                                                                                                                                                          <w:divsChild>
                                                                                                                                                            <w:div w:id="1688750037">
                                                                                                                                                              <w:marLeft w:val="0"/>
                                                                                                                                                              <w:marRight w:val="0"/>
                                                                                                                                                              <w:marTop w:val="0"/>
                                                                                                                                                              <w:marBottom w:val="0"/>
                                                                                                                                                              <w:divBdr>
                                                                                                                                                                <w:top w:val="none" w:sz="0" w:space="0" w:color="auto"/>
                                                                                                                                                                <w:left w:val="none" w:sz="0" w:space="0" w:color="auto"/>
                                                                                                                                                                <w:bottom w:val="none" w:sz="0" w:space="0" w:color="auto"/>
                                                                                                                                                                <w:right w:val="none" w:sz="0" w:space="0" w:color="auto"/>
                                                                                                                                                              </w:divBdr>
                                                                                                                                                              <w:divsChild>
                                                                                                                                                                <w:div w:id="910501620">
                                                                                                                                                                  <w:marLeft w:val="0"/>
                                                                                                                                                                  <w:marRight w:val="0"/>
                                                                                                                                                                  <w:marTop w:val="0"/>
                                                                                                                                                                  <w:marBottom w:val="0"/>
                                                                                                                                                                  <w:divBdr>
                                                                                                                                                                    <w:top w:val="none" w:sz="0" w:space="0" w:color="auto"/>
                                                                                                                                                                    <w:left w:val="none" w:sz="0" w:space="0" w:color="auto"/>
                                                                                                                                                                    <w:bottom w:val="none" w:sz="0" w:space="0" w:color="auto"/>
                                                                                                                                                                    <w:right w:val="none" w:sz="0" w:space="0" w:color="auto"/>
                                                                                                                                                                  </w:divBdr>
                                                                                                                                                                  <w:divsChild>
                                                                                                                                                                    <w:div w:id="1708947396">
                                                                                                                                                                      <w:marLeft w:val="0"/>
                                                                                                                                                                      <w:marRight w:val="0"/>
                                                                                                                                                                      <w:marTop w:val="0"/>
                                                                                                                                                                      <w:marBottom w:val="0"/>
                                                                                                                                                                      <w:divBdr>
                                                                                                                                                                        <w:top w:val="none" w:sz="0" w:space="0" w:color="auto"/>
                                                                                                                                                                        <w:left w:val="none" w:sz="0" w:space="0" w:color="auto"/>
                                                                                                                                                                        <w:bottom w:val="none" w:sz="0" w:space="0" w:color="auto"/>
                                                                                                                                                                        <w:right w:val="none" w:sz="0" w:space="0" w:color="auto"/>
                                                                                                                                                                      </w:divBdr>
                                                                                                                                                                      <w:divsChild>
                                                                                                                                                                        <w:div w:id="257714346">
                                                                                                                                                                          <w:marLeft w:val="0"/>
                                                                                                                                                                          <w:marRight w:val="0"/>
                                                                                                                                                                          <w:marTop w:val="0"/>
                                                                                                                                                                          <w:marBottom w:val="0"/>
                                                                                                                                                                          <w:divBdr>
                                                                                                                                                                            <w:top w:val="none" w:sz="0" w:space="0" w:color="auto"/>
                                                                                                                                                                            <w:left w:val="none" w:sz="0" w:space="0" w:color="auto"/>
                                                                                                                                                                            <w:bottom w:val="none" w:sz="0" w:space="0" w:color="auto"/>
                                                                                                                                                                            <w:right w:val="none" w:sz="0" w:space="0" w:color="auto"/>
                                                                                                                                                                          </w:divBdr>
                                                                                                                                                                          <w:divsChild>
                                                                                                                                                                            <w:div w:id="1567447360">
                                                                                                                                                                              <w:marLeft w:val="0"/>
                                                                                                                                                                              <w:marRight w:val="0"/>
                                                                                                                                                                              <w:marTop w:val="0"/>
                                                                                                                                                                              <w:marBottom w:val="0"/>
                                                                                                                                                                              <w:divBdr>
                                                                                                                                                                                <w:top w:val="none" w:sz="0" w:space="0" w:color="auto"/>
                                                                                                                                                                                <w:left w:val="none" w:sz="0" w:space="0" w:color="auto"/>
                                                                                                                                                                                <w:bottom w:val="none" w:sz="0" w:space="0" w:color="auto"/>
                                                                                                                                                                                <w:right w:val="none" w:sz="0" w:space="0" w:color="auto"/>
                                                                                                                                                                              </w:divBdr>
                                                                                                                                                                              <w:divsChild>
                                                                                                                                                                                <w:div w:id="1066416051">
                                                                                                                                                                                  <w:marLeft w:val="0"/>
                                                                                                                                                                                  <w:marRight w:val="0"/>
                                                                                                                                                                                  <w:marTop w:val="0"/>
                                                                                                                                                                                  <w:marBottom w:val="0"/>
                                                                                                                                                                                  <w:divBdr>
                                                                                                                                                                                    <w:top w:val="none" w:sz="0" w:space="0" w:color="auto"/>
                                                                                                                                                                                    <w:left w:val="none" w:sz="0" w:space="0" w:color="auto"/>
                                                                                                                                                                                    <w:bottom w:val="none" w:sz="0" w:space="0" w:color="auto"/>
                                                                                                                                                                                    <w:right w:val="none" w:sz="0" w:space="0" w:color="auto"/>
                                                                                                                                                                                  </w:divBdr>
                                                                                                                                                                                  <w:divsChild>
                                                                                                                                                                                    <w:div w:id="880635493">
                                                                                                                                                                                      <w:marLeft w:val="0"/>
                                                                                                                                                                                      <w:marRight w:val="0"/>
                                                                                                                                                                                      <w:marTop w:val="0"/>
                                                                                                                                                                                      <w:marBottom w:val="0"/>
                                                                                                                                                                                      <w:divBdr>
                                                                                                                                                                                        <w:top w:val="none" w:sz="0" w:space="0" w:color="auto"/>
                                                                                                                                                                                        <w:left w:val="none" w:sz="0" w:space="0" w:color="auto"/>
                                                                                                                                                                                        <w:bottom w:val="none" w:sz="0" w:space="0" w:color="auto"/>
                                                                                                                                                                                        <w:right w:val="none" w:sz="0" w:space="0" w:color="auto"/>
                                                                                                                                                                                      </w:divBdr>
                                                                                                                                                                                      <w:divsChild>
                                                                                                                                                                                        <w:div w:id="1998683973">
                                                                                                                                                                                          <w:marLeft w:val="0"/>
                                                                                                                                                                                          <w:marRight w:val="0"/>
                                                                                                                                                                                          <w:marTop w:val="0"/>
                                                                                                                                                                                          <w:marBottom w:val="0"/>
                                                                                                                                                                                          <w:divBdr>
                                                                                                                                                                                            <w:top w:val="none" w:sz="0" w:space="0" w:color="auto"/>
                                                                                                                                                                                            <w:left w:val="none" w:sz="0" w:space="0" w:color="auto"/>
                                                                                                                                                                                            <w:bottom w:val="none" w:sz="0" w:space="0" w:color="auto"/>
                                                                                                                                                                                            <w:right w:val="none" w:sz="0" w:space="0" w:color="auto"/>
                                                                                                                                                                                          </w:divBdr>
                                                                                                                                                                                          <w:divsChild>
                                                                                                                                                                                            <w:div w:id="571424799">
                                                                                                                                                                                              <w:marLeft w:val="0"/>
                                                                                                                                                                                              <w:marRight w:val="0"/>
                                                                                                                                                                                              <w:marTop w:val="0"/>
                                                                                                                                                                                              <w:marBottom w:val="0"/>
                                                                                                                                                                                              <w:divBdr>
                                                                                                                                                                                                <w:top w:val="none" w:sz="0" w:space="0" w:color="auto"/>
                                                                                                                                                                                                <w:left w:val="none" w:sz="0" w:space="0" w:color="auto"/>
                                                                                                                                                                                                <w:bottom w:val="none" w:sz="0" w:space="0" w:color="auto"/>
                                                                                                                                                                                                <w:right w:val="none" w:sz="0" w:space="0" w:color="auto"/>
                                                                                                                                                                                              </w:divBdr>
                                                                                                                                                                                              <w:divsChild>
                                                                                                                                                                                                <w:div w:id="972520471">
                                                                                                                                                                                                  <w:marLeft w:val="0"/>
                                                                                                                                                                                                  <w:marRight w:val="0"/>
                                                                                                                                                                                                  <w:marTop w:val="0"/>
                                                                                                                                                                                                  <w:marBottom w:val="0"/>
                                                                                                                                                                                                  <w:divBdr>
                                                                                                                                                                                                    <w:top w:val="none" w:sz="0" w:space="0" w:color="auto"/>
                                                                                                                                                                                                    <w:left w:val="none" w:sz="0" w:space="0" w:color="auto"/>
                                                                                                                                                                                                    <w:bottom w:val="none" w:sz="0" w:space="0" w:color="auto"/>
                                                                                                                                                                                                    <w:right w:val="none" w:sz="0" w:space="0" w:color="auto"/>
                                                                                                                                                                                                  </w:divBdr>
                                                                                                                                                                                                  <w:divsChild>
                                                                                                                                                                                                    <w:div w:id="1879706459">
                                                                                                                                                                                                      <w:marLeft w:val="0"/>
                                                                                                                                                                                                      <w:marRight w:val="0"/>
                                                                                                                                                                                                      <w:marTop w:val="0"/>
                                                                                                                                                                                                      <w:marBottom w:val="0"/>
                                                                                                                                                                                                      <w:divBdr>
                                                                                                                                                                                                        <w:top w:val="none" w:sz="0" w:space="0" w:color="auto"/>
                                                                                                                                                                                                        <w:left w:val="none" w:sz="0" w:space="0" w:color="auto"/>
                                                                                                                                                                                                        <w:bottom w:val="none" w:sz="0" w:space="0" w:color="auto"/>
                                                                                                                                                                                                        <w:right w:val="none" w:sz="0" w:space="0" w:color="auto"/>
                                                                                                                                                                                                      </w:divBdr>
                                                                                                                                                                                                      <w:divsChild>
                                                                                                                                                                                                        <w:div w:id="930552963">
                                                                                                                                                                                                          <w:marLeft w:val="0"/>
                                                                                                                                                                                                          <w:marRight w:val="0"/>
                                                                                                                                                                                                          <w:marTop w:val="0"/>
                                                                                                                                                                                                          <w:marBottom w:val="0"/>
                                                                                                                                                                                                          <w:divBdr>
                                                                                                                                                                                                            <w:top w:val="none" w:sz="0" w:space="0" w:color="auto"/>
                                                                                                                                                                                                            <w:left w:val="none" w:sz="0" w:space="0" w:color="auto"/>
                                                                                                                                                                                                            <w:bottom w:val="none" w:sz="0" w:space="0" w:color="auto"/>
                                                                                                                                                                                                            <w:right w:val="none" w:sz="0" w:space="0" w:color="auto"/>
                                                                                                                                                                                                          </w:divBdr>
                                                                                                                                                                                                          <w:divsChild>
                                                                                                                                                                                                            <w:div w:id="673070809">
                                                                                                                                                                                                              <w:marLeft w:val="0"/>
                                                                                                                                                                                                              <w:marRight w:val="0"/>
                                                                                                                                                                                                              <w:marTop w:val="0"/>
                                                                                                                                                                                                              <w:marBottom w:val="0"/>
                                                                                                                                                                                                              <w:divBdr>
                                                                                                                                                                                                                <w:top w:val="none" w:sz="0" w:space="0" w:color="auto"/>
                                                                                                                                                                                                                <w:left w:val="none" w:sz="0" w:space="0" w:color="auto"/>
                                                                                                                                                                                                                <w:bottom w:val="none" w:sz="0" w:space="0" w:color="auto"/>
                                                                                                                                                                                                                <w:right w:val="none" w:sz="0" w:space="0" w:color="auto"/>
                                                                                                                                                                                                              </w:divBdr>
                                                                                                                                                                                                              <w:divsChild>
                                                                                                                                                                                                                <w:div w:id="561646267">
                                                                                                                                                                                                                  <w:marLeft w:val="0"/>
                                                                                                                                                                                                                  <w:marRight w:val="0"/>
                                                                                                                                                                                                                  <w:marTop w:val="0"/>
                                                                                                                                                                                                                  <w:marBottom w:val="0"/>
                                                                                                                                                                                                                  <w:divBdr>
                                                                                                                                                                                                                    <w:top w:val="none" w:sz="0" w:space="0" w:color="auto"/>
                                                                                                                                                                                                                    <w:left w:val="none" w:sz="0" w:space="0" w:color="auto"/>
                                                                                                                                                                                                                    <w:bottom w:val="none" w:sz="0" w:space="0" w:color="auto"/>
                                                                                                                                                                                                                    <w:right w:val="none" w:sz="0" w:space="0" w:color="auto"/>
                                                                                                                                                                                                                  </w:divBdr>
                                                                                                                                                                                                                  <w:divsChild>
                                                                                                                                                                                                                    <w:div w:id="1375084934">
                                                                                                                                                                                                                      <w:marLeft w:val="0"/>
                                                                                                                                                                                                                      <w:marRight w:val="0"/>
                                                                                                                                                                                                                      <w:marTop w:val="0"/>
                                                                                                                                                                                                                      <w:marBottom w:val="0"/>
                                                                                                                                                                                                                      <w:divBdr>
                                                                                                                                                                                                                        <w:top w:val="none" w:sz="0" w:space="0" w:color="auto"/>
                                                                                                                                                                                                                        <w:left w:val="none" w:sz="0" w:space="0" w:color="auto"/>
                                                                                                                                                                                                                        <w:bottom w:val="none" w:sz="0" w:space="0" w:color="auto"/>
                                                                                                                                                                                                                        <w:right w:val="none" w:sz="0" w:space="0" w:color="auto"/>
                                                                                                                                                                                                                      </w:divBdr>
                                                                                                                                                                                                                      <w:divsChild>
                                                                                                                                                                                                                        <w:div w:id="487019695">
                                                                                                                                                                                                                          <w:marLeft w:val="0"/>
                                                                                                                                                                                                                          <w:marRight w:val="0"/>
                                                                                                                                                                                                                          <w:marTop w:val="0"/>
                                                                                                                                                                                                                          <w:marBottom w:val="0"/>
                                                                                                                                                                                                                          <w:divBdr>
                                                                                                                                                                                                                            <w:top w:val="none" w:sz="0" w:space="0" w:color="auto"/>
                                                                                                                                                                                                                            <w:left w:val="none" w:sz="0" w:space="0" w:color="auto"/>
                                                                                                                                                                                                                            <w:bottom w:val="none" w:sz="0" w:space="0" w:color="auto"/>
                                                                                                                                                                                                                            <w:right w:val="none" w:sz="0" w:space="0" w:color="auto"/>
                                                                                                                                                                                                                          </w:divBdr>
                                                                                                                                                                                                                          <w:divsChild>
                                                                                                                                                                                                                            <w:div w:id="519898033">
                                                                                                                                                                                                                              <w:marLeft w:val="0"/>
                                                                                                                                                                                                                              <w:marRight w:val="0"/>
                                                                                                                                                                                                                              <w:marTop w:val="0"/>
                                                                                                                                                                                                                              <w:marBottom w:val="0"/>
                                                                                                                                                                                                                              <w:divBdr>
                                                                                                                                                                                                                                <w:top w:val="none" w:sz="0" w:space="0" w:color="auto"/>
                                                                                                                                                                                                                                <w:left w:val="none" w:sz="0" w:space="0" w:color="auto"/>
                                                                                                                                                                                                                                <w:bottom w:val="none" w:sz="0" w:space="0" w:color="auto"/>
                                                                                                                                                                                                                                <w:right w:val="none" w:sz="0" w:space="0" w:color="auto"/>
                                                                                                                                                                                                                              </w:divBdr>
                                                                                                                                                                                                                              <w:divsChild>
                                                                                                                                                                                                                                <w:div w:id="1485702168">
                                                                                                                                                                                                                                  <w:marLeft w:val="0"/>
                                                                                                                                                                                                                                  <w:marRight w:val="0"/>
                                                                                                                                                                                                                                  <w:marTop w:val="0"/>
                                                                                                                                                                                                                                  <w:marBottom w:val="0"/>
                                                                                                                                                                                                                                  <w:divBdr>
                                                                                                                                                                                                                                    <w:top w:val="none" w:sz="0" w:space="0" w:color="auto"/>
                                                                                                                                                                                                                                    <w:left w:val="none" w:sz="0" w:space="0" w:color="auto"/>
                                                                                                                                                                                                                                    <w:bottom w:val="none" w:sz="0" w:space="0" w:color="auto"/>
                                                                                                                                                                                                                                    <w:right w:val="none" w:sz="0" w:space="0" w:color="auto"/>
                                                                                                                                                                                                                                  </w:divBdr>
                                                                                                                                                                                                                                  <w:divsChild>
                                                                                                                                                                                                                                    <w:div w:id="1982534956">
                                                                                                                                                                                                                                      <w:marLeft w:val="0"/>
                                                                                                                                                                                                                                      <w:marRight w:val="0"/>
                                                                                                                                                                                                                                      <w:marTop w:val="0"/>
                                                                                                                                                                                                                                      <w:marBottom w:val="0"/>
                                                                                                                                                                                                                                      <w:divBdr>
                                                                                                                                                                                                                                        <w:top w:val="none" w:sz="0" w:space="0" w:color="auto"/>
                                                                                                                                                                                                                                        <w:left w:val="none" w:sz="0" w:space="0" w:color="auto"/>
                                                                                                                                                                                                                                        <w:bottom w:val="none" w:sz="0" w:space="0" w:color="auto"/>
                                                                                                                                                                                                                                        <w:right w:val="none" w:sz="0" w:space="0" w:color="auto"/>
                                                                                                                                                                                                                                      </w:divBdr>
                                                                                                                                                                                                                                      <w:divsChild>
                                                                                                                                                                                                                                        <w:div w:id="866795497">
                                                                                                                                                                                                                                          <w:marLeft w:val="0"/>
                                                                                                                                                                                                                                          <w:marRight w:val="0"/>
                                                                                                                                                                                                                                          <w:marTop w:val="0"/>
                                                                                                                                                                                                                                          <w:marBottom w:val="0"/>
                                                                                                                                                                                                                                          <w:divBdr>
                                                                                                                                                                                                                                            <w:top w:val="none" w:sz="0" w:space="0" w:color="auto"/>
                                                                                                                                                                                                                                            <w:left w:val="none" w:sz="0" w:space="0" w:color="auto"/>
                                                                                                                                                                                                                                            <w:bottom w:val="none" w:sz="0" w:space="0" w:color="auto"/>
                                                                                                                                                                                                                                            <w:right w:val="none" w:sz="0" w:space="0" w:color="auto"/>
                                                                                                                                                                                                                                          </w:divBdr>
                                                                                                                                                                                                                                          <w:divsChild>
                                                                                                                                                                                                                                            <w:div w:id="1357150094">
                                                                                                                                                                                                                                              <w:marLeft w:val="0"/>
                                                                                                                                                                                                                                              <w:marRight w:val="0"/>
                                                                                                                                                                                                                                              <w:marTop w:val="0"/>
                                                                                                                                                                                                                                              <w:marBottom w:val="0"/>
                                                                                                                                                                                                                                              <w:divBdr>
                                                                                                                                                                                                                                                <w:top w:val="none" w:sz="0" w:space="0" w:color="auto"/>
                                                                                                                                                                                                                                                <w:left w:val="none" w:sz="0" w:space="0" w:color="auto"/>
                                                                                                                                                                                                                                                <w:bottom w:val="none" w:sz="0" w:space="0" w:color="auto"/>
                                                                                                                                                                                                                                                <w:right w:val="none" w:sz="0" w:space="0" w:color="auto"/>
                                                                                                                                                                                                                                              </w:divBdr>
                                                                                                                                                                                                                                              <w:divsChild>
                                                                                                                                                                                                                                                <w:div w:id="362025974">
                                                                                                                                                                                                                                                  <w:marLeft w:val="0"/>
                                                                                                                                                                                                                                                  <w:marRight w:val="0"/>
                                                                                                                                                                                                                                                  <w:marTop w:val="0"/>
                                                                                                                                                                                                                                                  <w:marBottom w:val="0"/>
                                                                                                                                                                                                                                                  <w:divBdr>
                                                                                                                                                                                                                                                    <w:top w:val="none" w:sz="0" w:space="0" w:color="auto"/>
                                                                                                                                                                                                                                                    <w:left w:val="none" w:sz="0" w:space="0" w:color="auto"/>
                                                                                                                                                                                                                                                    <w:bottom w:val="none" w:sz="0" w:space="0" w:color="auto"/>
                                                                                                                                                                                                                                                    <w:right w:val="none" w:sz="0" w:space="0" w:color="auto"/>
                                                                                                                                                                                                                                                  </w:divBdr>
                                                                                                                                                                                                                                                  <w:divsChild>
                                                                                                                                                                                                                                                    <w:div w:id="310913071">
                                                                                                                                                                                                                                                      <w:marLeft w:val="0"/>
                                                                                                                                                                                                                                                      <w:marRight w:val="0"/>
                                                                                                                                                                                                                                                      <w:marTop w:val="0"/>
                                                                                                                                                                                                                                                      <w:marBottom w:val="0"/>
                                                                                                                                                                                                                                                      <w:divBdr>
                                                                                                                                                                                                                                                        <w:top w:val="none" w:sz="0" w:space="0" w:color="auto"/>
                                                                                                                                                                                                                                                        <w:left w:val="none" w:sz="0" w:space="0" w:color="auto"/>
                                                                                                                                                                                                                                                        <w:bottom w:val="none" w:sz="0" w:space="0" w:color="auto"/>
                                                                                                                                                                                                                                                        <w:right w:val="none" w:sz="0" w:space="0" w:color="auto"/>
                                                                                                                                                                                                                                                      </w:divBdr>
                                                                                                                                                                                                                                                      <w:divsChild>
                                                                                                                                                                                                                                                        <w:div w:id="392700704">
                                                                                                                                                                                                                                                          <w:marLeft w:val="0"/>
                                                                                                                                                                                                                                                          <w:marRight w:val="0"/>
                                                                                                                                                                                                                                                          <w:marTop w:val="0"/>
                                                                                                                                                                                                                                                          <w:marBottom w:val="0"/>
                                                                                                                                                                                                                                                          <w:divBdr>
                                                                                                                                                                                                                                                            <w:top w:val="none" w:sz="0" w:space="0" w:color="auto"/>
                                                                                                                                                                                                                                                            <w:left w:val="none" w:sz="0" w:space="0" w:color="auto"/>
                                                                                                                                                                                                                                                            <w:bottom w:val="none" w:sz="0" w:space="0" w:color="auto"/>
                                                                                                                                                                                                                                                            <w:right w:val="none" w:sz="0" w:space="0" w:color="auto"/>
                                                                                                                                                                                                                                                          </w:divBdr>
                                                                                                                                                                                                                                                          <w:divsChild>
                                                                                                                                                                                                                                                            <w:div w:id="211236191">
                                                                                                                                                                                                                                                              <w:marLeft w:val="0"/>
                                                                                                                                                                                                                                                              <w:marRight w:val="0"/>
                                                                                                                                                                                                                                                              <w:marTop w:val="0"/>
                                                                                                                                                                                                                                                              <w:marBottom w:val="0"/>
                                                                                                                                                                                                                                                              <w:divBdr>
                                                                                                                                                                                                                                                                <w:top w:val="none" w:sz="0" w:space="0" w:color="auto"/>
                                                                                                                                                                                                                                                                <w:left w:val="none" w:sz="0" w:space="0" w:color="auto"/>
                                                                                                                                                                                                                                                                <w:bottom w:val="none" w:sz="0" w:space="0" w:color="auto"/>
                                                                                                                                                                                                                                                                <w:right w:val="none" w:sz="0" w:space="0" w:color="auto"/>
                                                                                                                                                                                                                                                              </w:divBdr>
                                                                                                                                                                                                                                                              <w:divsChild>
                                                                                                                                                                                                                                                                <w:div w:id="1927110633">
                                                                                                                                                                                                                                                                  <w:marLeft w:val="0"/>
                                                                                                                                                                                                                                                                  <w:marRight w:val="0"/>
                                                                                                                                                                                                                                                                  <w:marTop w:val="0"/>
                                                                                                                                                                                                                                                                  <w:marBottom w:val="0"/>
                                                                                                                                                                                                                                                                  <w:divBdr>
                                                                                                                                                                                                                                                                    <w:top w:val="none" w:sz="0" w:space="0" w:color="auto"/>
                                                                                                                                                                                                                                                                    <w:left w:val="none" w:sz="0" w:space="0" w:color="auto"/>
                                                                                                                                                                                                                                                                    <w:bottom w:val="none" w:sz="0" w:space="0" w:color="auto"/>
                                                                                                                                                                                                                                                                    <w:right w:val="none" w:sz="0" w:space="0" w:color="auto"/>
                                                                                                                                                                                                                                                                  </w:divBdr>
                                                                                                                                                                                                                                                                  <w:divsChild>
                                                                                                                                                                                                                                                                    <w:div w:id="794952403">
                                                                                                                                                                                                                                                                      <w:marLeft w:val="0"/>
                                                                                                                                                                                                                                                                      <w:marRight w:val="0"/>
                                                                                                                                                                                                                                                                      <w:marTop w:val="0"/>
                                                                                                                                                                                                                                                                      <w:marBottom w:val="0"/>
                                                                                                                                                                                                                                                                      <w:divBdr>
                                                                                                                                                                                                                                                                        <w:top w:val="none" w:sz="0" w:space="0" w:color="auto"/>
                                                                                                                                                                                                                                                                        <w:left w:val="none" w:sz="0" w:space="0" w:color="auto"/>
                                                                                                                                                                                                                                                                        <w:bottom w:val="none" w:sz="0" w:space="0" w:color="auto"/>
                                                                                                                                                                                                                                                                        <w:right w:val="none" w:sz="0" w:space="0" w:color="auto"/>
                                                                                                                                                                                                                                                                      </w:divBdr>
                                                                                                                                                                                                                                                                      <w:divsChild>
                                                                                                                                                                                                                                                                        <w:div w:id="816603411">
                                                                                                                                                                                                                                                                          <w:marLeft w:val="0"/>
                                                                                                                                                                                                                                                                          <w:marRight w:val="0"/>
                                                                                                                                                                                                                                                                          <w:marTop w:val="0"/>
                                                                                                                                                                                                                                                                          <w:marBottom w:val="0"/>
                                                                                                                                                                                                                                                                          <w:divBdr>
                                                                                                                                                                                                                                                                            <w:top w:val="none" w:sz="0" w:space="0" w:color="auto"/>
                                                                                                                                                                                                                                                                            <w:left w:val="none" w:sz="0" w:space="0" w:color="auto"/>
                                                                                                                                                                                                                                                                            <w:bottom w:val="none" w:sz="0" w:space="0" w:color="auto"/>
                                                                                                                                                                                                                                                                            <w:right w:val="none" w:sz="0" w:space="0" w:color="auto"/>
                                                                                                                                                                                                                                                                          </w:divBdr>
                                                                                                                                                                                                                                                                          <w:divsChild>
                                                                                                                                                                                                                                                                            <w:div w:id="1314455897">
                                                                                                                                                                                                                                                                              <w:marLeft w:val="0"/>
                                                                                                                                                                                                                                                                              <w:marRight w:val="0"/>
                                                                                                                                                                                                                                                                              <w:marTop w:val="0"/>
                                                                                                                                                                                                                                                                              <w:marBottom w:val="0"/>
                                                                                                                                                                                                                                                                              <w:divBdr>
                                                                                                                                                                                                                                                                                <w:top w:val="none" w:sz="0" w:space="0" w:color="auto"/>
                                                                                                                                                                                                                                                                                <w:left w:val="none" w:sz="0" w:space="0" w:color="auto"/>
                                                                                                                                                                                                                                                                                <w:bottom w:val="none" w:sz="0" w:space="0" w:color="auto"/>
                                                                                                                                                                                                                                                                                <w:right w:val="none" w:sz="0" w:space="0" w:color="auto"/>
                                                                                                                                                                                                                                                                              </w:divBdr>
                                                                                                                                                                                                                                                                              <w:divsChild>
                                                                                                                                                                                                                                                                                <w:div w:id="381366988">
                                                                                                                                                                                                                                                                                  <w:marLeft w:val="0"/>
                                                                                                                                                                                                                                                                                  <w:marRight w:val="0"/>
                                                                                                                                                                                                                                                                                  <w:marTop w:val="0"/>
                                                                                                                                                                                                                                                                                  <w:marBottom w:val="0"/>
                                                                                                                                                                                                                                                                                  <w:divBdr>
                                                                                                                                                                                                                                                                                    <w:top w:val="none" w:sz="0" w:space="0" w:color="auto"/>
                                                                                                                                                                                                                                                                                    <w:left w:val="none" w:sz="0" w:space="0" w:color="auto"/>
                                                                                                                                                                                                                                                                                    <w:bottom w:val="none" w:sz="0" w:space="0" w:color="auto"/>
                                                                                                                                                                                                                                                                                    <w:right w:val="none" w:sz="0" w:space="0" w:color="auto"/>
                                                                                                                                                                                                                                                                                  </w:divBdr>
                                                                                                                                                                                                                                                                                  <w:divsChild>
                                                                                                                                                                                                                                                                                    <w:div w:id="1184200443">
                                                                                                                                                                                                                                                                                      <w:marLeft w:val="0"/>
                                                                                                                                                                                                                                                                                      <w:marRight w:val="0"/>
                                                                                                                                                                                                                                                                                      <w:marTop w:val="0"/>
                                                                                                                                                                                                                                                                                      <w:marBottom w:val="0"/>
                                                                                                                                                                                                                                                                                      <w:divBdr>
                                                                                                                                                                                                                                                                                        <w:top w:val="none" w:sz="0" w:space="0" w:color="auto"/>
                                                                                                                                                                                                                                                                                        <w:left w:val="none" w:sz="0" w:space="0" w:color="auto"/>
                                                                                                                                                                                                                                                                                        <w:bottom w:val="none" w:sz="0" w:space="0" w:color="auto"/>
                                                                                                                                                                                                                                                                                        <w:right w:val="none" w:sz="0" w:space="0" w:color="auto"/>
                                                                                                                                                                                                                                                                                      </w:divBdr>
                                                                                                                                                                                                                                                                                      <w:divsChild>
                                                                                                                                                                                                                                                                                        <w:div w:id="834344987">
                                                                                                                                                                                                                                                                                          <w:marLeft w:val="0"/>
                                                                                                                                                                                                                                                                                          <w:marRight w:val="0"/>
                                                                                                                                                                                                                                                                                          <w:marTop w:val="0"/>
                                                                                                                                                                                                                                                                                          <w:marBottom w:val="0"/>
                                                                                                                                                                                                                                                                                          <w:divBdr>
                                                                                                                                                                                                                                                                                            <w:top w:val="none" w:sz="0" w:space="0" w:color="auto"/>
                                                                                                                                                                                                                                                                                            <w:left w:val="none" w:sz="0" w:space="0" w:color="auto"/>
                                                                                                                                                                                                                                                                                            <w:bottom w:val="none" w:sz="0" w:space="0" w:color="auto"/>
                                                                                                                                                                                                                                                                                            <w:right w:val="none" w:sz="0" w:space="0" w:color="auto"/>
                                                                                                                                                                                                                                                                                          </w:divBdr>
                                                                                                                                                                                                                                                                                          <w:divsChild>
                                                                                                                                                                                                                                                                                            <w:div w:id="527380411">
                                                                                                                                                                                                                                                                                              <w:marLeft w:val="0"/>
                                                                                                                                                                                                                                                                                              <w:marRight w:val="0"/>
                                                                                                                                                                                                                                                                                              <w:marTop w:val="0"/>
                                                                                                                                                                                                                                                                                              <w:marBottom w:val="0"/>
                                                                                                                                                                                                                                                                                              <w:divBdr>
                                                                                                                                                                                                                                                                                                <w:top w:val="none" w:sz="0" w:space="0" w:color="auto"/>
                                                                                                                                                                                                                                                                                                <w:left w:val="none" w:sz="0" w:space="0" w:color="auto"/>
                                                                                                                                                                                                                                                                                                <w:bottom w:val="none" w:sz="0" w:space="0" w:color="auto"/>
                                                                                                                                                                                                                                                                                                <w:right w:val="none" w:sz="0" w:space="0" w:color="auto"/>
                                                                                                                                                                                                                                                                                              </w:divBdr>
                                                                                                                                                                                                                                                                                              <w:divsChild>
                                                                                                                                                                                                                                                                                                <w:div w:id="1268272658">
                                                                                                                                                                                                                                                                                                  <w:marLeft w:val="0"/>
                                                                                                                                                                                                                                                                                                  <w:marRight w:val="0"/>
                                                                                                                                                                                                                                                                                                  <w:marTop w:val="0"/>
                                                                                                                                                                                                                                                                                                  <w:marBottom w:val="0"/>
                                                                                                                                                                                                                                                                                                  <w:divBdr>
                                                                                                                                                                                                                                                                                                    <w:top w:val="none" w:sz="0" w:space="0" w:color="auto"/>
                                                                                                                                                                                                                                                                                                    <w:left w:val="none" w:sz="0" w:space="0" w:color="auto"/>
                                                                                                                                                                                                                                                                                                    <w:bottom w:val="none" w:sz="0" w:space="0" w:color="auto"/>
                                                                                                                                                                                                                                                                                                    <w:right w:val="none" w:sz="0" w:space="0" w:color="auto"/>
                                                                                                                                                                                                                                                                                                  </w:divBdr>
                                                                                                                                                                                                                                                                                                  <w:divsChild>
                                                                                                                                                                                                                                                                                                    <w:div w:id="1135417271">
                                                                                                                                                                                                                                                                                                      <w:marLeft w:val="0"/>
                                                                                                                                                                                                                                                                                                      <w:marRight w:val="0"/>
                                                                                                                                                                                                                                                                                                      <w:marTop w:val="0"/>
                                                                                                                                                                                                                                                                                                      <w:marBottom w:val="0"/>
                                                                                                                                                                                                                                                                                                      <w:divBdr>
                                                                                                                                                                                                                                                                                                        <w:top w:val="none" w:sz="0" w:space="0" w:color="auto"/>
                                                                                                                                                                                                                                                                                                        <w:left w:val="none" w:sz="0" w:space="0" w:color="auto"/>
                                                                                                                                                                                                                                                                                                        <w:bottom w:val="none" w:sz="0" w:space="0" w:color="auto"/>
                                                                                                                                                                                                                                                                                                        <w:right w:val="none" w:sz="0" w:space="0" w:color="auto"/>
                                                                                                                                                                                                                                                                                                      </w:divBdr>
                                                                                                                                                                                                                                                                                                      <w:divsChild>
                                                                                                                                                                                                                                                                                                        <w:div w:id="1867332967">
                                                                                                                                                                                                                                                                                                          <w:marLeft w:val="0"/>
                                                                                                                                                                                                                                                                                                          <w:marRight w:val="0"/>
                                                                                                                                                                                                                                                                                                          <w:marTop w:val="0"/>
                                                                                                                                                                                                                                                                                                          <w:marBottom w:val="0"/>
                                                                                                                                                                                                                                                                                                          <w:divBdr>
                                                                                                                                                                                                                                                                                                            <w:top w:val="none" w:sz="0" w:space="0" w:color="auto"/>
                                                                                                                                                                                                                                                                                                            <w:left w:val="none" w:sz="0" w:space="0" w:color="auto"/>
                                                                                                                                                                                                                                                                                                            <w:bottom w:val="none" w:sz="0" w:space="0" w:color="auto"/>
                                                                                                                                                                                                                                                                                                            <w:right w:val="none" w:sz="0" w:space="0" w:color="auto"/>
                                                                                                                                                                                                                                                                                                          </w:divBdr>
                                                                                                                                                                                                                                                                                                          <w:divsChild>
                                                                                                                                                                                                                                                                                                            <w:div w:id="1501778279">
                                                                                                                                                                                                                                                                                                              <w:marLeft w:val="0"/>
                                                                                                                                                                                                                                                                                                              <w:marRight w:val="0"/>
                                                                                                                                                                                                                                                                                                              <w:marTop w:val="0"/>
                                                                                                                                                                                                                                                                                                              <w:marBottom w:val="0"/>
                                                                                                                                                                                                                                                                                                              <w:divBdr>
                                                                                                                                                                                                                                                                                                                <w:top w:val="none" w:sz="0" w:space="0" w:color="auto"/>
                                                                                                                                                                                                                                                                                                                <w:left w:val="none" w:sz="0" w:space="0" w:color="auto"/>
                                                                                                                                                                                                                                                                                                                <w:bottom w:val="none" w:sz="0" w:space="0" w:color="auto"/>
                                                                                                                                                                                                                                                                                                                <w:right w:val="none" w:sz="0" w:space="0" w:color="auto"/>
                                                                                                                                                                                                                                                                                                              </w:divBdr>
                                                                                                                                                                                                                                                                                                              <w:divsChild>
                                                                                                                                                                                                                                                                                                                <w:div w:id="1662007856">
                                                                                                                                                                                                                                                                                                                  <w:marLeft w:val="0"/>
                                                                                                                                                                                                                                                                                                                  <w:marRight w:val="0"/>
                                                                                                                                                                                                                                                                                                                  <w:marTop w:val="0"/>
                                                                                                                                                                                                                                                                                                                  <w:marBottom w:val="0"/>
                                                                                                                                                                                                                                                                                                                  <w:divBdr>
                                                                                                                                                                                                                                                                                                                    <w:top w:val="none" w:sz="0" w:space="0" w:color="auto"/>
                                                                                                                                                                                                                                                                                                                    <w:left w:val="none" w:sz="0" w:space="0" w:color="auto"/>
                                                                                                                                                                                                                                                                                                                    <w:bottom w:val="none" w:sz="0" w:space="0" w:color="auto"/>
                                                                                                                                                                                                                                                                                                                    <w:right w:val="none" w:sz="0" w:space="0" w:color="auto"/>
                                                                                                                                                                                                                                                                                                                  </w:divBdr>
                                                                                                                                                                                                                                                                                                                  <w:divsChild>
                                                                                                                                                                                                                                                                                                                    <w:div w:id="65885192">
                                                                                                                                                                                                                                                                                                                      <w:marLeft w:val="0"/>
                                                                                                                                                                                                                                                                                                                      <w:marRight w:val="0"/>
                                                                                                                                                                                                                                                                                                                      <w:marTop w:val="0"/>
                                                                                                                                                                                                                                                                                                                      <w:marBottom w:val="0"/>
                                                                                                                                                                                                                                                                                                                      <w:divBdr>
                                                                                                                                                                                                                                                                                                                        <w:top w:val="none" w:sz="0" w:space="0" w:color="auto"/>
                                                                                                                                                                                                                                                                                                                        <w:left w:val="none" w:sz="0" w:space="0" w:color="auto"/>
                                                                                                                                                                                                                                                                                                                        <w:bottom w:val="none" w:sz="0" w:space="0" w:color="auto"/>
                                                                                                                                                                                                                                                                                                                        <w:right w:val="none" w:sz="0" w:space="0" w:color="auto"/>
                                                                                                                                                                                                                                                                                                                      </w:divBdr>
                                                                                                                                                                                                                                                                                                                      <w:divsChild>
                                                                                                                                                                                                                                                                                                                        <w:div w:id="1656183818">
                                                                                                                                                                                                                                                                                                                          <w:marLeft w:val="0"/>
                                                                                                                                                                                                                                                                                                                          <w:marRight w:val="0"/>
                                                                                                                                                                                                                                                                                                                          <w:marTop w:val="0"/>
                                                                                                                                                                                                                                                                                                                          <w:marBottom w:val="0"/>
                                                                                                                                                                                                                                                                                                                          <w:divBdr>
                                                                                                                                                                                                                                                                                                                            <w:top w:val="none" w:sz="0" w:space="0" w:color="auto"/>
                                                                                                                                                                                                                                                                                                                            <w:left w:val="none" w:sz="0" w:space="0" w:color="auto"/>
                                                                                                                                                                                                                                                                                                                            <w:bottom w:val="none" w:sz="0" w:space="0" w:color="auto"/>
                                                                                                                                                                                                                                                                                                                            <w:right w:val="none" w:sz="0" w:space="0" w:color="auto"/>
                                                                                                                                                                                                                                                                                                                          </w:divBdr>
                                                                                                                                                                                                                                                                                                                          <w:divsChild>
                                                                                                                                                                                                                                                                                                                            <w:div w:id="224805215">
                                                                                                                                                                                                                                                                                                                              <w:marLeft w:val="0"/>
                                                                                                                                                                                                                                                                                                                              <w:marRight w:val="0"/>
                                                                                                                                                                                                                                                                                                                              <w:marTop w:val="0"/>
                                                                                                                                                                                                                                                                                                                              <w:marBottom w:val="0"/>
                                                                                                                                                                                                                                                                                                                              <w:divBdr>
                                                                                                                                                                                                                                                                                                                                <w:top w:val="none" w:sz="0" w:space="0" w:color="auto"/>
                                                                                                                                                                                                                                                                                                                                <w:left w:val="none" w:sz="0" w:space="0" w:color="auto"/>
                                                                                                                                                                                                                                                                                                                                <w:bottom w:val="none" w:sz="0" w:space="0" w:color="auto"/>
                                                                                                                                                                                                                                                                                                                                <w:right w:val="none" w:sz="0" w:space="0" w:color="auto"/>
                                                                                                                                                                                                                                                                                                                              </w:divBdr>
                                                                                                                                                                                                                                                                                                                              <w:divsChild>
                                                                                                                                                                                                                                                                                                                                <w:div w:id="31855848">
                                                                                                                                                                                                                                                                                                                                  <w:marLeft w:val="0"/>
                                                                                                                                                                                                                                                                                                                                  <w:marRight w:val="0"/>
                                                                                                                                                                                                                                                                                                                                  <w:marTop w:val="0"/>
                                                                                                                                                                                                                                                                                                                                  <w:marBottom w:val="0"/>
                                                                                                                                                                                                                                                                                                                                  <w:divBdr>
                                                                                                                                                                                                                                                                                                                                    <w:top w:val="none" w:sz="0" w:space="0" w:color="auto"/>
                                                                                                                                                                                                                                                                                                                                    <w:left w:val="none" w:sz="0" w:space="0" w:color="auto"/>
                                                                                                                                                                                                                                                                                                                                    <w:bottom w:val="none" w:sz="0" w:space="0" w:color="auto"/>
                                                                                                                                                                                                                                                                                                                                    <w:right w:val="none" w:sz="0" w:space="0" w:color="auto"/>
                                                                                                                                                                                                                                                                                                                                  </w:divBdr>
                                                                                                                                                                                                                                                                                                                                  <w:divsChild>
                                                                                                                                                                                                                                                                                                                                    <w:div w:id="626471409">
                                                                                                                                                                                                                                                                                                                                      <w:marLeft w:val="0"/>
                                                                                                                                                                                                                                                                                                                                      <w:marRight w:val="0"/>
                                                                                                                                                                                                                                                                                                                                      <w:marTop w:val="0"/>
                                                                                                                                                                                                                                                                                                                                      <w:marBottom w:val="0"/>
                                                                                                                                                                                                                                                                                                                                      <w:divBdr>
                                                                                                                                                                                                                                                                                                                                        <w:top w:val="none" w:sz="0" w:space="0" w:color="auto"/>
                                                                                                                                                                                                                                                                                                                                        <w:left w:val="none" w:sz="0" w:space="0" w:color="auto"/>
                                                                                                                                                                                                                                                                                                                                        <w:bottom w:val="none" w:sz="0" w:space="0" w:color="auto"/>
                                                                                                                                                                                                                                                                                                                                        <w:right w:val="none" w:sz="0" w:space="0" w:color="auto"/>
                                                                                                                                                                                                                                                                                                                                      </w:divBdr>
                                                                                                                                                                                                                                                                                                                                      <w:divsChild>
                                                                                                                                                                                                                                                                                                                                        <w:div w:id="1476337117">
                                                                                                                                                                                                                                                                                                                                          <w:marLeft w:val="0"/>
                                                                                                                                                                                                                                                                                                                                          <w:marRight w:val="0"/>
                                                                                                                                                                                                                                                                                                                                          <w:marTop w:val="0"/>
                                                                                                                                                                                                                                                                                                                                          <w:marBottom w:val="0"/>
                                                                                                                                                                                                                                                                                                                                          <w:divBdr>
                                                                                                                                                                                                                                                                                                                                            <w:top w:val="none" w:sz="0" w:space="0" w:color="auto"/>
                                                                                                                                                                                                                                                                                                                                            <w:left w:val="none" w:sz="0" w:space="0" w:color="auto"/>
                                                                                                                                                                                                                                                                                                                                            <w:bottom w:val="none" w:sz="0" w:space="0" w:color="auto"/>
                                                                                                                                                                                                                                                                                                                                            <w:right w:val="none" w:sz="0" w:space="0" w:color="auto"/>
                                                                                                                                                                                                                                                                                                                                          </w:divBdr>
                                                                                                                                                                                                                                                                                                                                          <w:divsChild>
                                                                                                                                                                                                                                                                                                                                            <w:div w:id="585192299">
                                                                                                                                                                                                                                                                                                                                              <w:marLeft w:val="0"/>
                                                                                                                                                                                                                                                                                                                                              <w:marRight w:val="0"/>
                                                                                                                                                                                                                                                                                                                                              <w:marTop w:val="0"/>
                                                                                                                                                                                                                                                                                                                                              <w:marBottom w:val="0"/>
                                                                                                                                                                                                                                                                                                                                              <w:divBdr>
                                                                                                                                                                                                                                                                                                                                                <w:top w:val="none" w:sz="0" w:space="0" w:color="auto"/>
                                                                                                                                                                                                                                                                                                                                                <w:left w:val="none" w:sz="0" w:space="0" w:color="auto"/>
                                                                                                                                                                                                                                                                                                                                                <w:bottom w:val="none" w:sz="0" w:space="0" w:color="auto"/>
                                                                                                                                                                                                                                                                                                                                                <w:right w:val="none" w:sz="0" w:space="0" w:color="auto"/>
                                                                                                                                                                                                                                                                                                                                              </w:divBdr>
                                                                                                                                                                                                                                                                                                                                              <w:divsChild>
                                                                                                                                                                                                                                                                                                                                                <w:div w:id="1702242598">
                                                                                                                                                                                                                                                                                                                                                  <w:marLeft w:val="0"/>
                                                                                                                                                                                                                                                                                                                                                  <w:marRight w:val="0"/>
                                                                                                                                                                                                                                                                                                                                                  <w:marTop w:val="0"/>
                                                                                                                                                                                                                                                                                                                                                  <w:marBottom w:val="0"/>
                                                                                                                                                                                                                                                                                                                                                  <w:divBdr>
                                                                                                                                                                                                                                                                                                                                                    <w:top w:val="none" w:sz="0" w:space="0" w:color="auto"/>
                                                                                                                                                                                                                                                                                                                                                    <w:left w:val="none" w:sz="0" w:space="0" w:color="auto"/>
                                                                                                                                                                                                                                                                                                                                                    <w:bottom w:val="none" w:sz="0" w:space="0" w:color="auto"/>
                                                                                                                                                                                                                                                                                                                                                    <w:right w:val="none" w:sz="0" w:space="0" w:color="auto"/>
                                                                                                                                                                                                                                                                                                                                                  </w:divBdr>
                                                                                                                                                                                                                                                                                                                                                  <w:divsChild>
                                                                                                                                                                                                                                                                                                                                                    <w:div w:id="2020695546">
                                                                                                                                                                                                                                                                                                                                                      <w:marLeft w:val="0"/>
                                                                                                                                                                                                                                                                                                                                                      <w:marRight w:val="0"/>
                                                                                                                                                                                                                                                                                                                                                      <w:marTop w:val="0"/>
                                                                                                                                                                                                                                                                                                                                                      <w:marBottom w:val="0"/>
                                                                                                                                                                                                                                                                                                                                                      <w:divBdr>
                                                                                                                                                                                                                                                                                                                                                        <w:top w:val="none" w:sz="0" w:space="0" w:color="auto"/>
                                                                                                                                                                                                                                                                                                                                                        <w:left w:val="none" w:sz="0" w:space="0" w:color="auto"/>
                                                                                                                                                                                                                                                                                                                                                        <w:bottom w:val="none" w:sz="0" w:space="0" w:color="auto"/>
                                                                                                                                                                                                                                                                                                                                                        <w:right w:val="none" w:sz="0" w:space="0" w:color="auto"/>
                                                                                                                                                                                                                                                                                                                                                      </w:divBdr>
                                                                                                                                                                                                                                                                                                                                                      <w:divsChild>
                                                                                                                                                                                                                                                                                                                                                        <w:div w:id="1074355927">
                                                                                                                                                                                                                                                                                                                                                          <w:marLeft w:val="0"/>
                                                                                                                                                                                                                                                                                                                                                          <w:marRight w:val="0"/>
                                                                                                                                                                                                                                                                                                                                                          <w:marTop w:val="0"/>
                                                                                                                                                                                                                                                                                                                                                          <w:marBottom w:val="0"/>
                                                                                                                                                                                                                                                                                                                                                          <w:divBdr>
                                                                                                                                                                                                                                                                                                                                                            <w:top w:val="none" w:sz="0" w:space="0" w:color="auto"/>
                                                                                                                                                                                                                                                                                                                                                            <w:left w:val="none" w:sz="0" w:space="0" w:color="auto"/>
                                                                                                                                                                                                                                                                                                                                                            <w:bottom w:val="none" w:sz="0" w:space="0" w:color="auto"/>
                                                                                                                                                                                                                                                                                                                                                            <w:right w:val="none" w:sz="0" w:space="0" w:color="auto"/>
                                                                                                                                                                                                                                                                                                                                                          </w:divBdr>
                                                                                                                                                                                                                                                                                                                                                          <w:divsChild>
                                                                                                                                                                                                                                                                                                                                                            <w:div w:id="1536234696">
                                                                                                                                                                                                                                                                                                                                                              <w:marLeft w:val="0"/>
                                                                                                                                                                                                                                                                                                                                                              <w:marRight w:val="0"/>
                                                                                                                                                                                                                                                                                                                                                              <w:marTop w:val="0"/>
                                                                                                                                                                                                                                                                                                                                                              <w:marBottom w:val="0"/>
                                                                                                                                                                                                                                                                                                                                                              <w:divBdr>
                                                                                                                                                                                                                                                                                                                                                                <w:top w:val="none" w:sz="0" w:space="0" w:color="auto"/>
                                                                                                                                                                                                                                                                                                                                                                <w:left w:val="none" w:sz="0" w:space="0" w:color="auto"/>
                                                                                                                                                                                                                                                                                                                                                                <w:bottom w:val="none" w:sz="0" w:space="0" w:color="auto"/>
                                                                                                                                                                                                                                                                                                                                                                <w:right w:val="none" w:sz="0" w:space="0" w:color="auto"/>
                                                                                                                                                                                                                                                                                                                                                              </w:divBdr>
                                                                                                                                                                                                                                                                                                                                                              <w:divsChild>
                                                                                                                                                                                                                                                                                                                                                                <w:div w:id="740712307">
                                                                                                                                                                                                                                                                                                                                                                  <w:marLeft w:val="0"/>
                                                                                                                                                                                                                                                                                                                                                                  <w:marRight w:val="0"/>
                                                                                                                                                                                                                                                                                                                                                                  <w:marTop w:val="0"/>
                                                                                                                                                                                                                                                                                                                                                                  <w:marBottom w:val="0"/>
                                                                                                                                                                                                                                                                                                                                                                  <w:divBdr>
                                                                                                                                                                                                                                                                                                                                                                    <w:top w:val="none" w:sz="0" w:space="0" w:color="auto"/>
                                                                                                                                                                                                                                                                                                                                                                    <w:left w:val="none" w:sz="0" w:space="0" w:color="auto"/>
                                                                                                                                                                                                                                                                                                                                                                    <w:bottom w:val="none" w:sz="0" w:space="0" w:color="auto"/>
                                                                                                                                                                                                                                                                                                                                                                    <w:right w:val="none" w:sz="0" w:space="0" w:color="auto"/>
                                                                                                                                                                                                                                                                                                                                                                  </w:divBdr>
                                                                                                                                                                                                                                                                                                                                                                  <w:divsChild>
                                                                                                                                                                                                                                                                                                                                                                    <w:div w:id="2120025563">
                                                                                                                                                                                                                                                                                                                                                                      <w:marLeft w:val="0"/>
                                                                                                                                                                                                                                                                                                                                                                      <w:marRight w:val="0"/>
                                                                                                                                                                                                                                                                                                                                                                      <w:marTop w:val="0"/>
                                                                                                                                                                                                                                                                                                                                                                      <w:marBottom w:val="0"/>
                                                                                                                                                                                                                                                                                                                                                                      <w:divBdr>
                                                                                                                                                                                                                                                                                                                                                                        <w:top w:val="none" w:sz="0" w:space="0" w:color="auto"/>
                                                                                                                                                                                                                                                                                                                                                                        <w:left w:val="none" w:sz="0" w:space="0" w:color="auto"/>
                                                                                                                                                                                                                                                                                                                                                                        <w:bottom w:val="none" w:sz="0" w:space="0" w:color="auto"/>
                                                                                                                                                                                                                                                                                                                                                                        <w:right w:val="none" w:sz="0" w:space="0" w:color="auto"/>
                                                                                                                                                                                                                                                                                                                                                                      </w:divBdr>
                                                                                                                                                                                                                                                                                                                                                                      <w:divsChild>
                                                                                                                                                                                                                                                                                                                                                                        <w:div w:id="2108578355">
                                                                                                                                                                                                                                                                                                                                                                          <w:marLeft w:val="0"/>
                                                                                                                                                                                                                                                                                                                                                                          <w:marRight w:val="0"/>
                                                                                                                                                                                                                                                                                                                                                                          <w:marTop w:val="0"/>
                                                                                                                                                                                                                                                                                                                                                                          <w:marBottom w:val="0"/>
                                                                                                                                                                                                                                                                                                                                                                          <w:divBdr>
                                                                                                                                                                                                                                                                                                                                                                            <w:top w:val="none" w:sz="0" w:space="0" w:color="auto"/>
                                                                                                                                                                                                                                                                                                                                                                            <w:left w:val="none" w:sz="0" w:space="0" w:color="auto"/>
                                                                                                                                                                                                                                                                                                                                                                            <w:bottom w:val="none" w:sz="0" w:space="0" w:color="auto"/>
                                                                                                                                                                                                                                                                                                                                                                            <w:right w:val="none" w:sz="0" w:space="0" w:color="auto"/>
                                                                                                                                                                                                                                                                                                                                                                          </w:divBdr>
                                                                                                                                                                                                                                                                                                                                                                          <w:divsChild>
                                                                                                                                                                                                                                                                                                                                                                            <w:div w:id="1542130488">
                                                                                                                                                                                                                                                                                                                                                                              <w:marLeft w:val="0"/>
                                                                                                                                                                                                                                                                                                                                                                              <w:marRight w:val="0"/>
                                                                                                                                                                                                                                                                                                                                                                              <w:marTop w:val="0"/>
                                                                                                                                                                                                                                                                                                                                                                              <w:marBottom w:val="0"/>
                                                                                                                                                                                                                                                                                                                                                                              <w:divBdr>
                                                                                                                                                                                                                                                                                                                                                                                <w:top w:val="none" w:sz="0" w:space="0" w:color="auto"/>
                                                                                                                                                                                                                                                                                                                                                                                <w:left w:val="none" w:sz="0" w:space="0" w:color="auto"/>
                                                                                                                                                                                                                                                                                                                                                                                <w:bottom w:val="none" w:sz="0" w:space="0" w:color="auto"/>
                                                                                                                                                                                                                                                                                                                                                                                <w:right w:val="none" w:sz="0" w:space="0" w:color="auto"/>
                                                                                                                                                                                                                                                                                                                                                                              </w:divBdr>
                                                                                                                                                                                                                                                                                                                                                                              <w:divsChild>
                                                                                                                                                                                                                                                                                                                                                                                <w:div w:id="324364091">
                                                                                                                                                                                                                                                                                                                                                                                  <w:marLeft w:val="0"/>
                                                                                                                                                                                                                                                                                                                                                                                  <w:marRight w:val="0"/>
                                                                                                                                                                                                                                                                                                                                                                                  <w:marTop w:val="0"/>
                                                                                                                                                                                                                                                                                                                                                                                  <w:marBottom w:val="0"/>
                                                                                                                                                                                                                                                                                                                                                                                  <w:divBdr>
                                                                                                                                                                                                                                                                                                                                                                                    <w:top w:val="none" w:sz="0" w:space="0" w:color="auto"/>
                                                                                                                                                                                                                                                                                                                                                                                    <w:left w:val="none" w:sz="0" w:space="0" w:color="auto"/>
                                                                                                                                                                                                                                                                                                                                                                                    <w:bottom w:val="none" w:sz="0" w:space="0" w:color="auto"/>
                                                                                                                                                                                                                                                                                                                                                                                    <w:right w:val="none" w:sz="0" w:space="0" w:color="auto"/>
                                                                                                                                                                                                                                                                                                                                                                                  </w:divBdr>
                                                                                                                                                                                                                                                                                                                                                                                  <w:divsChild>
                                                                                                                                                                                                                                                                                                                                                                                    <w:div w:id="711272131">
                                                                                                                                                                                                                                                                                                                                                                                      <w:marLeft w:val="0"/>
                                                                                                                                                                                                                                                                                                                                                                                      <w:marRight w:val="0"/>
                                                                                                                                                                                                                                                                                                                                                                                      <w:marTop w:val="0"/>
                                                                                                                                                                                                                                                                                                                                                                                      <w:marBottom w:val="0"/>
                                                                                                                                                                                                                                                                                                                                                                                      <w:divBdr>
                                                                                                                                                                                                                                                                                                                                                                                        <w:top w:val="none" w:sz="0" w:space="0" w:color="auto"/>
                                                                                                                                                                                                                                                                                                                                                                                        <w:left w:val="none" w:sz="0" w:space="0" w:color="auto"/>
                                                                                                                                                                                                                                                                                                                                                                                        <w:bottom w:val="none" w:sz="0" w:space="0" w:color="auto"/>
                                                                                                                                                                                                                                                                                                                                                                                        <w:right w:val="none" w:sz="0" w:space="0" w:color="auto"/>
                                                                                                                                                                                                                                                                                                                                                                                      </w:divBdr>
                                                                                                                                                                                                                                                                                                                                                                                      <w:divsChild>
                                                                                                                                                                                                                                                                                                                                                                                        <w:div w:id="1302609749">
                                                                                                                                                                                                                                                                                                                                                                                          <w:marLeft w:val="0"/>
                                                                                                                                                                                                                                                                                                                                                                                          <w:marRight w:val="0"/>
                                                                                                                                                                                                                                                                                                                                                                                          <w:marTop w:val="0"/>
                                                                                                                                                                                                                                                                                                                                                                                          <w:marBottom w:val="0"/>
                                                                                                                                                                                                                                                                                                                                                                                          <w:divBdr>
                                                                                                                                                                                                                                                                                                                                                                                            <w:top w:val="none" w:sz="0" w:space="0" w:color="auto"/>
                                                                                                                                                                                                                                                                                                                                                                                            <w:left w:val="none" w:sz="0" w:space="0" w:color="auto"/>
                                                                                                                                                                                                                                                                                                                                                                                            <w:bottom w:val="none" w:sz="0" w:space="0" w:color="auto"/>
                                                                                                                                                                                                                                                                                                                                                                                            <w:right w:val="none" w:sz="0" w:space="0" w:color="auto"/>
                                                                                                                                                                                                                                                                                                                                                                                          </w:divBdr>
                                                                                                                                                                                                                                                                                                                                                                                          <w:divsChild>
                                                                                                                                                                                                                                                                                                                                                                                            <w:div w:id="1598715124">
                                                                                                                                                                                                                                                                                                                                                                                              <w:marLeft w:val="0"/>
                                                                                                                                                                                                                                                                                                                                                                                              <w:marRight w:val="0"/>
                                                                                                                                                                                                                                                                                                                                                                                              <w:marTop w:val="0"/>
                                                                                                                                                                                                                                                                                                                                                                                              <w:marBottom w:val="0"/>
                                                                                                                                                                                                                                                                                                                                                                                              <w:divBdr>
                                                                                                                                                                                                                                                                                                                                                                                                <w:top w:val="none" w:sz="0" w:space="0" w:color="auto"/>
                                                                                                                                                                                                                                                                                                                                                                                                <w:left w:val="none" w:sz="0" w:space="0" w:color="auto"/>
                                                                                                                                                                                                                                                                                                                                                                                                <w:bottom w:val="none" w:sz="0" w:space="0" w:color="auto"/>
                                                                                                                                                                                                                                                                                                                                                                                                <w:right w:val="none" w:sz="0" w:space="0" w:color="auto"/>
                                                                                                                                                                                                                                                                                                                                                                                              </w:divBdr>
                                                                                                                                                                                                                                                                                                                                                                                              <w:divsChild>
                                                                                                                                                                                                                                                                                                                                                                                                <w:div w:id="1952741937">
                                                                                                                                                                                                                                                                                                                                                                                                  <w:marLeft w:val="0"/>
                                                                                                                                                                                                                                                                                                                                                                                                  <w:marRight w:val="0"/>
                                                                                                                                                                                                                                                                                                                                                                                                  <w:marTop w:val="0"/>
                                                                                                                                                                                                                                                                                                                                                                                                  <w:marBottom w:val="0"/>
                                                                                                                                                                                                                                                                                                                                                                                                  <w:divBdr>
                                                                                                                                                                                                                                                                                                                                                                                                    <w:top w:val="none" w:sz="0" w:space="0" w:color="auto"/>
                                                                                                                                                                                                                                                                                                                                                                                                    <w:left w:val="none" w:sz="0" w:space="0" w:color="auto"/>
                                                                                                                                                                                                                                                                                                                                                                                                    <w:bottom w:val="none" w:sz="0" w:space="0" w:color="auto"/>
                                                                                                                                                                                                                                                                                                                                                                                                    <w:right w:val="none" w:sz="0" w:space="0" w:color="auto"/>
                                                                                                                                                                                                                                                                                                                                                                                                  </w:divBdr>
                                                                                                                                                                                                                                                                                                                                                                                                  <w:divsChild>
                                                                                                                                                                                                                                                                                                                                                                                                    <w:div w:id="113911310">
                                                                                                                                                                                                                                                                                                                                                                                                      <w:marLeft w:val="0"/>
                                                                                                                                                                                                                                                                                                                                                                                                      <w:marRight w:val="0"/>
                                                                                                                                                                                                                                                                                                                                                                                                      <w:marTop w:val="0"/>
                                                                                                                                                                                                                                                                                                                                                                                                      <w:marBottom w:val="0"/>
                                                                                                                                                                                                                                                                                                                                                                                                      <w:divBdr>
                                                                                                                                                                                                                                                                                                                                                                                                        <w:top w:val="none" w:sz="0" w:space="0" w:color="auto"/>
                                                                                                                                                                                                                                                                                                                                                                                                        <w:left w:val="none" w:sz="0" w:space="0" w:color="auto"/>
                                                                                                                                                                                                                                                                                                                                                                                                        <w:bottom w:val="none" w:sz="0" w:space="0" w:color="auto"/>
                                                                                                                                                                                                                                                                                                                                                                                                        <w:right w:val="none" w:sz="0" w:space="0" w:color="auto"/>
                                                                                                                                                                                                                                                                                                                                                                                                      </w:divBdr>
                                                                                                                                                                                                                                                                                                                                                                                                      <w:divsChild>
                                                                                                                                                                                                                                                                                                                                                                                                        <w:div w:id="763842122">
                                                                                                                                                                                                                                                                                                                                                                                                          <w:marLeft w:val="0"/>
                                                                                                                                                                                                                                                                                                                                                                                                          <w:marRight w:val="0"/>
                                                                                                                                                                                                                                                                                                                                                                                                          <w:marTop w:val="0"/>
                                                                                                                                                                                                                                                                                                                                                                                                          <w:marBottom w:val="0"/>
                                                                                                                                                                                                                                                                                                                                                                                                          <w:divBdr>
                                                                                                                                                                                                                                                                                                                                                                                                            <w:top w:val="none" w:sz="0" w:space="0" w:color="auto"/>
                                                                                                                                                                                                                                                                                                                                                                                                            <w:left w:val="none" w:sz="0" w:space="0" w:color="auto"/>
                                                                                                                                                                                                                                                                                                                                                                                                            <w:bottom w:val="none" w:sz="0" w:space="0" w:color="auto"/>
                                                                                                                                                                                                                                                                                                                                                                                                            <w:right w:val="none" w:sz="0" w:space="0" w:color="auto"/>
                                                                                                                                                                                                                                                                                                                                                                                                          </w:divBdr>
                                                                                                                                                                                                                                                                                                                                                                                                          <w:divsChild>
                                                                                                                                                                                                                                                                                                                                                                                                            <w:div w:id="1656950849">
                                                                                                                                                                                                                                                                                                                                                                                                              <w:marLeft w:val="0"/>
                                                                                                                                                                                                                                                                                                                                                                                                              <w:marRight w:val="0"/>
                                                                                                                                                                                                                                                                                                                                                                                                              <w:marTop w:val="0"/>
                                                                                                                                                                                                                                                                                                                                                                                                              <w:marBottom w:val="0"/>
                                                                                                                                                                                                                                                                                                                                                                                                              <w:divBdr>
                                                                                                                                                                                                                                                                                                                                                                                                                <w:top w:val="none" w:sz="0" w:space="0" w:color="auto"/>
                                                                                                                                                                                                                                                                                                                                                                                                                <w:left w:val="none" w:sz="0" w:space="0" w:color="auto"/>
                                                                                                                                                                                                                                                                                                                                                                                                                <w:bottom w:val="none" w:sz="0" w:space="0" w:color="auto"/>
                                                                                                                                                                                                                                                                                                                                                                                                                <w:right w:val="none" w:sz="0" w:space="0" w:color="auto"/>
                                                                                                                                                                                                                                                                                                                                                                                                              </w:divBdr>
                                                                                                                                                                                                                                                                                                                                                                                                              <w:divsChild>
                                                                                                                                                                                                                                                                                                                                                                                                                <w:div w:id="1373339142">
                                                                                                                                                                                                                                                                                                                                                                                                                  <w:marLeft w:val="0"/>
                                                                                                                                                                                                                                                                                                                                                                                                                  <w:marRight w:val="0"/>
                                                                                                                                                                                                                                                                                                                                                                                                                  <w:marTop w:val="0"/>
                                                                                                                                                                                                                                                                                                                                                                                                                  <w:marBottom w:val="0"/>
                                                                                                                                                                                                                                                                                                                                                                                                                  <w:divBdr>
                                                                                                                                                                                                                                                                                                                                                                                                                    <w:top w:val="none" w:sz="0" w:space="0" w:color="auto"/>
                                                                                                                                                                                                                                                                                                                                                                                                                    <w:left w:val="none" w:sz="0" w:space="0" w:color="auto"/>
                                                                                                                                                                                                                                                                                                                                                                                                                    <w:bottom w:val="none" w:sz="0" w:space="0" w:color="auto"/>
                                                                                                                                                                                                                                                                                                                                                                                                                    <w:right w:val="none" w:sz="0" w:space="0" w:color="auto"/>
                                                                                                                                                                                                                                                                                                                                                                                                                  </w:divBdr>
                                                                                                                                                                                                                                                                                                                                                                                                                  <w:divsChild>
                                                                                                                                                                                                                                                                                                                                                                                                                    <w:div w:id="1415397830">
                                                                                                                                                                                                                                                                                                                                                                                                                      <w:marLeft w:val="0"/>
                                                                                                                                                                                                                                                                                                                                                                                                                      <w:marRight w:val="0"/>
                                                                                                                                                                                                                                                                                                                                                                                                                      <w:marTop w:val="0"/>
                                                                                                                                                                                                                                                                                                                                                                                                                      <w:marBottom w:val="0"/>
                                                                                                                                                                                                                                                                                                                                                                                                                      <w:divBdr>
                                                                                                                                                                                                                                                                                                                                                                                                                        <w:top w:val="none" w:sz="0" w:space="0" w:color="auto"/>
                                                                                                                                                                                                                                                                                                                                                                                                                        <w:left w:val="none" w:sz="0" w:space="0" w:color="auto"/>
                                                                                                                                                                                                                                                                                                                                                                                                                        <w:bottom w:val="none" w:sz="0" w:space="0" w:color="auto"/>
                                                                                                                                                                                                                                                                                                                                                                                                                        <w:right w:val="none" w:sz="0" w:space="0" w:color="auto"/>
                                                                                                                                                                                                                                                                                                                                                                                                                      </w:divBdr>
                                                                                                                                                                                                                                                                                                                                                                                                                      <w:divsChild>
                                                                                                                                                                                                                                                                                                                                                                                                                        <w:div w:id="598948480">
                                                                                                                                                                                                                                                                                                                                                                                                                          <w:marLeft w:val="0"/>
                                                                                                                                                                                                                                                                                                                                                                                                                          <w:marRight w:val="0"/>
                                                                                                                                                                                                                                                                                                                                                                                                                          <w:marTop w:val="0"/>
                                                                                                                                                                                                                                                                                                                                                                                                                          <w:marBottom w:val="0"/>
                                                                                                                                                                                                                                                                                                                                                                                                                          <w:divBdr>
                                                                                                                                                                                                                                                                                                                                                                                                                            <w:top w:val="none" w:sz="0" w:space="0" w:color="auto"/>
                                                                                                                                                                                                                                                                                                                                                                                                                            <w:left w:val="none" w:sz="0" w:space="0" w:color="auto"/>
                                                                                                                                                                                                                                                                                                                                                                                                                            <w:bottom w:val="none" w:sz="0" w:space="0" w:color="auto"/>
                                                                                                                                                                                                                                                                                                                                                                                                                            <w:right w:val="none" w:sz="0" w:space="0" w:color="auto"/>
                                                                                                                                                                                                                                                                                                                                                                                                                          </w:divBdr>
                                                                                                                                                                                                                                                                                                                                                                                                                          <w:divsChild>
                                                                                                                                                                                                                                                                                                                                                                                                                            <w:div w:id="1600717928">
                                                                                                                                                                                                                                                                                                                                                                                                                              <w:marLeft w:val="0"/>
                                                                                                                                                                                                                                                                                                                                                                                                                              <w:marRight w:val="0"/>
                                                                                                                                                                                                                                                                                                                                                                                                                              <w:marTop w:val="0"/>
                                                                                                                                                                                                                                                                                                                                                                                                                              <w:marBottom w:val="0"/>
                                                                                                                                                                                                                                                                                                                                                                                                                              <w:divBdr>
                                                                                                                                                                                                                                                                                                                                                                                                                                <w:top w:val="none" w:sz="0" w:space="0" w:color="auto"/>
                                                                                                                                                                                                                                                                                                                                                                                                                                <w:left w:val="none" w:sz="0" w:space="0" w:color="auto"/>
                                                                                                                                                                                                                                                                                                                                                                                                                                <w:bottom w:val="none" w:sz="0" w:space="0" w:color="auto"/>
                                                                                                                                                                                                                                                                                                                                                                                                                                <w:right w:val="none" w:sz="0" w:space="0" w:color="auto"/>
                                                                                                                                                                                                                                                                                                                                                                                                                              </w:divBdr>
                                                                                                                                                                                                                                                                                                                                                                                                                              <w:divsChild>
                                                                                                                                                                                                                                                                                                                                                                                                                                <w:div w:id="1317371658">
                                                                                                                                                                                                                                                                                                                                                                                                                                  <w:marLeft w:val="0"/>
                                                                                                                                                                                                                                                                                                                                                                                                                                  <w:marRight w:val="0"/>
                                                                                                                                                                                                                                                                                                                                                                                                                                  <w:marTop w:val="0"/>
                                                                                                                                                                                                                                                                                                                                                                                                                                  <w:marBottom w:val="0"/>
                                                                                                                                                                                                                                                                                                                                                                                                                                  <w:divBdr>
                                                                                                                                                                                                                                                                                                                                                                                                                                    <w:top w:val="none" w:sz="0" w:space="0" w:color="auto"/>
                                                                                                                                                                                                                                                                                                                                                                                                                                    <w:left w:val="none" w:sz="0" w:space="0" w:color="auto"/>
                                                                                                                                                                                                                                                                                                                                                                                                                                    <w:bottom w:val="none" w:sz="0" w:space="0" w:color="auto"/>
                                                                                                                                                                                                                                                                                                                                                                                                                                    <w:right w:val="none" w:sz="0" w:space="0" w:color="auto"/>
                                                                                                                                                                                                                                                                                                                                                                                                                                  </w:divBdr>
                                                                                                                                                                                                                                                                                                                                                                                                                                  <w:divsChild>
                                                                                                                                                                                                                                                                                                                                                                                                                                    <w:div w:id="1833375931">
                                                                                                                                                                                                                                                                                                                                                                                                                                      <w:marLeft w:val="0"/>
                                                                                                                                                                                                                                                                                                                                                                                                                                      <w:marRight w:val="0"/>
                                                                                                                                                                                                                                                                                                                                                                                                                                      <w:marTop w:val="0"/>
                                                                                                                                                                                                                                                                                                                                                                                                                                      <w:marBottom w:val="0"/>
                                                                                                                                                                                                                                                                                                                                                                                                                                      <w:divBdr>
                                                                                                                                                                                                                                                                                                                                                                                                                                        <w:top w:val="none" w:sz="0" w:space="0" w:color="auto"/>
                                                                                                                                                                                                                                                                                                                                                                                                                                        <w:left w:val="none" w:sz="0" w:space="0" w:color="auto"/>
                                                                                                                                                                                                                                                                                                                                                                                                                                        <w:bottom w:val="none" w:sz="0" w:space="0" w:color="auto"/>
                                                                                                                                                                                                                                                                                                                                                                                                                                        <w:right w:val="none" w:sz="0" w:space="0" w:color="auto"/>
                                                                                                                                                                                                                                                                                                                                                                                                                                      </w:divBdr>
                                                                                                                                                                                                                                                                                                                                                                                                                                      <w:divsChild>
                                                                                                                                                                                                                                                                                                                                                                                                                                        <w:div w:id="1389956954">
                                                                                                                                                                                                                                                                                                                                                                                                                                          <w:marLeft w:val="0"/>
                                                                                                                                                                                                                                                                                                                                                                                                                                          <w:marRight w:val="0"/>
                                                                                                                                                                                                                                                                                                                                                                                                                                          <w:marTop w:val="0"/>
                                                                                                                                                                                                                                                                                                                                                                                                                                          <w:marBottom w:val="0"/>
                                                                                                                                                                                                                                                                                                                                                                                                                                          <w:divBdr>
                                                                                                                                                                                                                                                                                                                                                                                                                                            <w:top w:val="none" w:sz="0" w:space="0" w:color="auto"/>
                                                                                                                                                                                                                                                                                                                                                                                                                                            <w:left w:val="none" w:sz="0" w:space="0" w:color="auto"/>
                                                                                                                                                                                                                                                                                                                                                                                                                                            <w:bottom w:val="none" w:sz="0" w:space="0" w:color="auto"/>
                                                                                                                                                                                                                                                                                                                                                                                                                                            <w:right w:val="none" w:sz="0" w:space="0" w:color="auto"/>
                                                                                                                                                                                                                                                                                                                                                                                                                                          </w:divBdr>
                                                                                                                                                                                                                                                                                                                                                                                                                                          <w:divsChild>
                                                                                                                                                                                                                                                                                                                                                                                                                                            <w:div w:id="1522938335">
                                                                                                                                                                                                                                                                                                                                                                                                                                              <w:marLeft w:val="0"/>
                                                                                                                                                                                                                                                                                                                                                                                                                                              <w:marRight w:val="0"/>
                                                                                                                                                                                                                                                                                                                                                                                                                                              <w:marTop w:val="0"/>
                                                                                                                                                                                                                                                                                                                                                                                                                                              <w:marBottom w:val="0"/>
                                                                                                                                                                                                                                                                                                                                                                                                                                              <w:divBdr>
                                                                                                                                                                                                                                                                                                                                                                                                                                                <w:top w:val="none" w:sz="0" w:space="0" w:color="auto"/>
                                                                                                                                                                                                                                                                                                                                                                                                                                                <w:left w:val="none" w:sz="0" w:space="0" w:color="auto"/>
                                                                                                                                                                                                                                                                                                                                                                                                                                                <w:bottom w:val="none" w:sz="0" w:space="0" w:color="auto"/>
                                                                                                                                                                                                                                                                                                                                                                                                                                                <w:right w:val="none" w:sz="0" w:space="0" w:color="auto"/>
                                                                                                                                                                                                                                                                                                                                                                                                                                              </w:divBdr>
                                                                                                                                                                                                                                                                                                                                                                                                                                              <w:divsChild>
                                                                                                                                                                                                                                                                                                                                                                                                                                                <w:div w:id="670331380">
                                                                                                                                                                                                                                                                                                                                                                                                                                                  <w:marLeft w:val="0"/>
                                                                                                                                                                                                                                                                                                                                                                                                                                                  <w:marRight w:val="0"/>
                                                                                                                                                                                                                                                                                                                                                                                                                                                  <w:marTop w:val="0"/>
                                                                                                                                                                                                                                                                                                                                                                                                                                                  <w:marBottom w:val="0"/>
                                                                                                                                                                                                                                                                                                                                                                                                                                                  <w:divBdr>
                                                                                                                                                                                                                                                                                                                                                                                                                                                    <w:top w:val="none" w:sz="0" w:space="0" w:color="auto"/>
                                                                                                                                                                                                                                                                                                                                                                                                                                                    <w:left w:val="none" w:sz="0" w:space="0" w:color="auto"/>
                                                                                                                                                                                                                                                                                                                                                                                                                                                    <w:bottom w:val="none" w:sz="0" w:space="0" w:color="auto"/>
                                                                                                                                                                                                                                                                                                                                                                                                                                                    <w:right w:val="none" w:sz="0" w:space="0" w:color="auto"/>
                                                                                                                                                                                                                                                                                                                                                                                                                                                  </w:divBdr>
                                                                                                                                                                                                                                                                                                                                                                                                                                                  <w:divsChild>
                                                                                                                                                                                                                                                                                                                                                                                                                                                    <w:div w:id="1705596882">
                                                                                                                                                                                                                                                                                                                                                                                                                                                      <w:marLeft w:val="0"/>
                                                                                                                                                                                                                                                                                                                                                                                                                                                      <w:marRight w:val="0"/>
                                                                                                                                                                                                                                                                                                                                                                                                                                                      <w:marTop w:val="0"/>
                                                                                                                                                                                                                                                                                                                                                                                                                                                      <w:marBottom w:val="0"/>
                                                                                                                                                                                                                                                                                                                                                                                                                                                      <w:divBdr>
                                                                                                                                                                                                                                                                                                                                                                                                                                                        <w:top w:val="none" w:sz="0" w:space="0" w:color="auto"/>
                                                                                                                                                                                                                                                                                                                                                                                                                                                        <w:left w:val="none" w:sz="0" w:space="0" w:color="auto"/>
                                                                                                                                                                                                                                                                                                                                                                                                                                                        <w:bottom w:val="none" w:sz="0" w:space="0" w:color="auto"/>
                                                                                                                                                                                                                                                                                                                                                                                                                                                        <w:right w:val="none" w:sz="0" w:space="0" w:color="auto"/>
                                                                                                                                                                                                                                                                                                                                                                                                                                                      </w:divBdr>
                                                                                                                                                                                                                                                                                                                                                                                                                                                      <w:divsChild>
                                                                                                                                                                                                                                                                                                                                                                                                                                                        <w:div w:id="1201168186">
                                                                                                                                                                                                                                                                                                                                                                                                                                                          <w:marLeft w:val="0"/>
                                                                                                                                                                                                                                                                                                                                                                                                                                                          <w:marRight w:val="0"/>
                                                                                                                                                                                                                                                                                                                                                                                                                                                          <w:marTop w:val="0"/>
                                                                                                                                                                                                                                                                                                                                                                                                                                                          <w:marBottom w:val="0"/>
                                                                                                                                                                                                                                                                                                                                                                                                                                                          <w:divBdr>
                                                                                                                                                                                                                                                                                                                                                                                                                                                            <w:top w:val="none" w:sz="0" w:space="0" w:color="auto"/>
                                                                                                                                                                                                                                                                                                                                                                                                                                                            <w:left w:val="none" w:sz="0" w:space="0" w:color="auto"/>
                                                                                                                                                                                                                                                                                                                                                                                                                                                            <w:bottom w:val="none" w:sz="0" w:space="0" w:color="auto"/>
                                                                                                                                                                                                                                                                                                                                                                                                                                                            <w:right w:val="none" w:sz="0" w:space="0" w:color="auto"/>
                                                                                                                                                                                                                                                                                                                                                                                                                                                          </w:divBdr>
                                                                                                                                                                                                                                                                                                                                                                                                                                                          <w:divsChild>
                                                                                                                                                                                                                                                                                                                                                                                                                                                            <w:div w:id="1992631791">
                                                                                                                                                                                                                                                                                                                                                                                                                                                              <w:marLeft w:val="0"/>
                                                                                                                                                                                                                                                                                                                                                                                                                                                              <w:marRight w:val="0"/>
                                                                                                                                                                                                                                                                                                                                                                                                                                                              <w:marTop w:val="0"/>
                                                                                                                                                                                                                                                                                                                                                                                                                                                              <w:marBottom w:val="0"/>
                                                                                                                                                                                                                                                                                                                                                                                                                                                              <w:divBdr>
                                                                                                                                                                                                                                                                                                                                                                                                                                                                <w:top w:val="none" w:sz="0" w:space="0" w:color="auto"/>
                                                                                                                                                                                                                                                                                                                                                                                                                                                                <w:left w:val="none" w:sz="0" w:space="0" w:color="auto"/>
                                                                                                                                                                                                                                                                                                                                                                                                                                                                <w:bottom w:val="none" w:sz="0" w:space="0" w:color="auto"/>
                                                                                                                                                                                                                                                                                                                                                                                                                                                                <w:right w:val="none" w:sz="0" w:space="0" w:color="auto"/>
                                                                                                                                                                                                                                                                                                                                                                                                                                                              </w:divBdr>
                                                                                                                                                                                                                                                                                                                                                                                                                                                              <w:divsChild>
                                                                                                                                                                                                                                                                                                                                                                                                                                                                <w:div w:id="1938900780">
                                                                                                                                                                                                                                                                                                                                                                                                                                                                  <w:marLeft w:val="0"/>
                                                                                                                                                                                                                                                                                                                                                                                                                                                                  <w:marRight w:val="0"/>
                                                                                                                                                                                                                                                                                                                                                                                                                                                                  <w:marTop w:val="0"/>
                                                                                                                                                                                                                                                                                                                                                                                                                                                                  <w:marBottom w:val="0"/>
                                                                                                                                                                                                                                                                                                                                                                                                                                                                  <w:divBdr>
                                                                                                                                                                                                                                                                                                                                                                                                                                                                    <w:top w:val="none" w:sz="0" w:space="0" w:color="auto"/>
                                                                                                                                                                                                                                                                                                                                                                                                                                                                    <w:left w:val="none" w:sz="0" w:space="0" w:color="auto"/>
                                                                                                                                                                                                                                                                                                                                                                                                                                                                    <w:bottom w:val="none" w:sz="0" w:space="0" w:color="auto"/>
                                                                                                                                                                                                                                                                                                                                                                                                                                                                    <w:right w:val="none" w:sz="0" w:space="0" w:color="auto"/>
                                                                                                                                                                                                                                                                                                                                                                                                                                                                  </w:divBdr>
                                                                                                                                                                                                                                                                                                                                                                                                                                                                  <w:divsChild>
                                                                                                                                                                                                                                                                                                                                                                                                                                                                    <w:div w:id="264729104">
                                                                                                                                                                                                                                                                                                                                                                                                                                                                      <w:marLeft w:val="0"/>
                                                                                                                                                                                                                                                                                                                                                                                                                                                                      <w:marRight w:val="0"/>
                                                                                                                                                                                                                                                                                                                                                                                                                                                                      <w:marTop w:val="0"/>
                                                                                                                                                                                                                                                                                                                                                                                                                                                                      <w:marBottom w:val="0"/>
                                                                                                                                                                                                                                                                                                                                                                                                                                                                      <w:divBdr>
                                                                                                                                                                                                                                                                                                                                                                                                                                                                        <w:top w:val="none" w:sz="0" w:space="0" w:color="auto"/>
                                                                                                                                                                                                                                                                                                                                                                                                                                                                        <w:left w:val="none" w:sz="0" w:space="0" w:color="auto"/>
                                                                                                                                                                                                                                                                                                                                                                                                                                                                        <w:bottom w:val="none" w:sz="0" w:space="0" w:color="auto"/>
                                                                                                                                                                                                                                                                                                                                                                                                                                                                        <w:right w:val="none" w:sz="0" w:space="0" w:color="auto"/>
                                                                                                                                                                                                                                                                                                                                                                                                                                                                      </w:divBdr>
                                                                                                                                                                                                                                                                                                                                                                                                                                                                      <w:divsChild>
                                                                                                                                                                                                                                                                                                                                                                                                                                                                        <w:div w:id="1041782243">
                                                                                                                                                                                                                                                                                                                                                                                                                                                                          <w:marLeft w:val="0"/>
                                                                                                                                                                                                                                                                                                                                                                                                                                                                          <w:marRight w:val="0"/>
                                                                                                                                                                                                                                                                                                                                                                                                                                                                          <w:marTop w:val="0"/>
                                                                                                                                                                                                                                                                                                                                                                                                                                                                          <w:marBottom w:val="0"/>
                                                                                                                                                                                                                                                                                                                                                                                                                                                                          <w:divBdr>
                                                                                                                                                                                                                                                                                                                                                                                                                                                                            <w:top w:val="none" w:sz="0" w:space="0" w:color="auto"/>
                                                                                                                                                                                                                                                                                                                                                                                                                                                                            <w:left w:val="none" w:sz="0" w:space="0" w:color="auto"/>
                                                                                                                                                                                                                                                                                                                                                                                                                                                                            <w:bottom w:val="none" w:sz="0" w:space="0" w:color="auto"/>
                                                                                                                                                                                                                                                                                                                                                                                                                                                                            <w:right w:val="none" w:sz="0" w:space="0" w:color="auto"/>
                                                                                                                                                                                                                                                                                                                                                                                                                                                                          </w:divBdr>
                                                                                                                                                                                                                                                                                                                                                                                                                                                                          <w:divsChild>
                                                                                                                                                                                                                                                                                                                                                                                                                                                                            <w:div w:id="75857914">
                                                                                                                                                                                                                                                                                                                                                                                                                                                                              <w:marLeft w:val="0"/>
                                                                                                                                                                                                                                                                                                                                                                                                                                                                              <w:marRight w:val="0"/>
                                                                                                                                                                                                                                                                                                                                                                                                                                                                              <w:marTop w:val="0"/>
                                                                                                                                                                                                                                                                                                                                                                                                                                                                              <w:marBottom w:val="0"/>
                                                                                                                                                                                                                                                                                                                                                                                                                                                                              <w:divBdr>
                                                                                                                                                                                                                                                                                                                                                                                                                                                                                <w:top w:val="none" w:sz="0" w:space="0" w:color="auto"/>
                                                                                                                                                                                                                                                                                                                                                                                                                                                                                <w:left w:val="none" w:sz="0" w:space="0" w:color="auto"/>
                                                                                                                                                                                                                                                                                                                                                                                                                                                                                <w:bottom w:val="none" w:sz="0" w:space="0" w:color="auto"/>
                                                                                                                                                                                                                                                                                                                                                                                                                                                                                <w:right w:val="none" w:sz="0" w:space="0" w:color="auto"/>
                                                                                                                                                                                                                                                                                                                                                                                                                                                                              </w:divBdr>
                                                                                                                                                                                                                                                                                                                                                                                                                                                                              <w:divsChild>
                                                                                                                                                                                                                                                                                                                                                                                                                                                                                <w:div w:id="1627395644">
                                                                                                                                                                                                                                                                                                                                                                                                                                                                                  <w:marLeft w:val="0"/>
                                                                                                                                                                                                                                                                                                                                                                                                                                                                                  <w:marRight w:val="0"/>
                                                                                                                                                                                                                                                                                                                                                                                                                                                                                  <w:marTop w:val="0"/>
                                                                                                                                                                                                                                                                                                                                                                                                                                                                                  <w:marBottom w:val="0"/>
                                                                                                                                                                                                                                                                                                                                                                                                                                                                                  <w:divBdr>
                                                                                                                                                                                                                                                                                                                                                                                                                                                                                    <w:top w:val="none" w:sz="0" w:space="0" w:color="auto"/>
                                                                                                                                                                                                                                                                                                                                                                                                                                                                                    <w:left w:val="none" w:sz="0" w:space="0" w:color="auto"/>
                                                                                                                                                                                                                                                                                                                                                                                                                                                                                    <w:bottom w:val="none" w:sz="0" w:space="0" w:color="auto"/>
                                                                                                                                                                                                                                                                                                                                                                                                                                                                                    <w:right w:val="none" w:sz="0" w:space="0" w:color="auto"/>
                                                                                                                                                                                                                                                                                                                                                                                                                                                                                  </w:divBdr>
                                                                                                                                                                                                                                                                                                                                                                                                                                                                                  <w:divsChild>
                                                                                                                                                                                                                                                                                                                                                                                                                                                                                    <w:div w:id="1730955842">
                                                                                                                                                                                                                                                                                                                                                                                                                                                                                      <w:marLeft w:val="0"/>
                                                                                                                                                                                                                                                                                                                                                                                                                                                                                      <w:marRight w:val="0"/>
                                                                                                                                                                                                                                                                                                                                                                                                                                                                                      <w:marTop w:val="0"/>
                                                                                                                                                                                                                                                                                                                                                                                                                                                                                      <w:marBottom w:val="0"/>
                                                                                                                                                                                                                                                                                                                                                                                                                                                                                      <w:divBdr>
                                                                                                                                                                                                                                                                                                                                                                                                                                                                                        <w:top w:val="none" w:sz="0" w:space="0" w:color="auto"/>
                                                                                                                                                                                                                                                                                                                                                                                                                                                                                        <w:left w:val="none" w:sz="0" w:space="0" w:color="auto"/>
                                                                                                                                                                                                                                                                                                                                                                                                                                                                                        <w:bottom w:val="none" w:sz="0" w:space="0" w:color="auto"/>
                                                                                                                                                                                                                                                                                                                                                                                                                                                                                        <w:right w:val="none" w:sz="0" w:space="0" w:color="auto"/>
                                                                                                                                                                                                                                                                                                                                                                                                                                                                                      </w:divBdr>
                                                                                                                                                                                                                                                                                                                                                                                                                                                                                      <w:divsChild>
                                                                                                                                                                                                                                                                                                                                                                                                                                                                                        <w:div w:id="1429694090">
                                                                                                                                                                                                                                                                                                                                                                                                                                                                                          <w:marLeft w:val="0"/>
                                                                                                                                                                                                                                                                                                                                                                                                                                                                                          <w:marRight w:val="0"/>
                                                                                                                                                                                                                                                                                                                                                                                                                                                                                          <w:marTop w:val="0"/>
                                                                                                                                                                                                                                                                                                                                                                                                                                                                                          <w:marBottom w:val="0"/>
                                                                                                                                                                                                                                                                                                                                                                                                                                                                                          <w:divBdr>
                                                                                                                                                                                                                                                                                                                                                                                                                                                                                            <w:top w:val="none" w:sz="0" w:space="0" w:color="auto"/>
                                                                                                                                                                                                                                                                                                                                                                                                                                                                                            <w:left w:val="none" w:sz="0" w:space="0" w:color="auto"/>
                                                                                                                                                                                                                                                                                                                                                                                                                                                                                            <w:bottom w:val="none" w:sz="0" w:space="0" w:color="auto"/>
                                                                                                                                                                                                                                                                                                                                                                                                                                                                                            <w:right w:val="none" w:sz="0" w:space="0" w:color="auto"/>
                                                                                                                                                                                                                                                                                                                                                                                                                                                                                          </w:divBdr>
                                                                                                                                                                                                                                                                                                                                                                                                                                                                                          <w:divsChild>
                                                                                                                                                                                                                                                                                                                                                                                                                                                                                            <w:div w:id="362708866">
                                                                                                                                                                                                                                                                                                                                                                                                                                                                                              <w:marLeft w:val="0"/>
                                                                                                                                                                                                                                                                                                                                                                                                                                                                                              <w:marRight w:val="0"/>
                                                                                                                                                                                                                                                                                                                                                                                                                                                                                              <w:marTop w:val="0"/>
                                                                                                                                                                                                                                                                                                                                                                                                                                                                                              <w:marBottom w:val="0"/>
                                                                                                                                                                                                                                                                                                                                                                                                                                                                                              <w:divBdr>
                                                                                                                                                                                                                                                                                                                                                                                                                                                                                                <w:top w:val="none" w:sz="0" w:space="0" w:color="auto"/>
                                                                                                                                                                                                                                                                                                                                                                                                                                                                                                <w:left w:val="none" w:sz="0" w:space="0" w:color="auto"/>
                                                                                                                                                                                                                                                                                                                                                                                                                                                                                                <w:bottom w:val="none" w:sz="0" w:space="0" w:color="auto"/>
                                                                                                                                                                                                                                                                                                                                                                                                                                                                                                <w:right w:val="none" w:sz="0" w:space="0" w:color="auto"/>
                                                                                                                                                                                                                                                                                                                                                                                                                                                                                              </w:divBdr>
                                                                                                                                                                                                                                                                                                                                                                                                                                                                                              <w:divsChild>
                                                                                                                                                                                                                                                                                                                                                                                                                                                                                                <w:div w:id="1140684579">
                                                                                                                                                                                                                                                                                                                                                                                                                                                                                                  <w:marLeft w:val="0"/>
                                                                                                                                                                                                                                                                                                                                                                                                                                                                                                  <w:marRight w:val="0"/>
                                                                                                                                                                                                                                                                                                                                                                                                                                                                                                  <w:marTop w:val="0"/>
                                                                                                                                                                                                                                                                                                                                                                                                                                                                                                  <w:marBottom w:val="0"/>
                                                                                                                                                                                                                                                                                                                                                                                                                                                                                                  <w:divBdr>
                                                                                                                                                                                                                                                                                                                                                                                                                                                                                                    <w:top w:val="none" w:sz="0" w:space="0" w:color="auto"/>
                                                                                                                                                                                                                                                                                                                                                                                                                                                                                                    <w:left w:val="none" w:sz="0" w:space="0" w:color="auto"/>
                                                                                                                                                                                                                                                                                                                                                                                                                                                                                                    <w:bottom w:val="none" w:sz="0" w:space="0" w:color="auto"/>
                                                                                                                                                                                                                                                                                                                                                                                                                                                                                                    <w:right w:val="none" w:sz="0" w:space="0" w:color="auto"/>
                                                                                                                                                                                                                                                                                                                                                                                                                                                                                                  </w:divBdr>
                                                                                                                                                                                                                                                                                                                                                                                                                                                                                                  <w:divsChild>
                                                                                                                                                                                                                                                                                                                                                                                                                                                                                                    <w:div w:id="216091395">
                                                                                                                                                                                                                                                                                                                                                                                                                                                                                                      <w:marLeft w:val="0"/>
                                                                                                                                                                                                                                                                                                                                                                                                                                                                                                      <w:marRight w:val="0"/>
                                                                                                                                                                                                                                                                                                                                                                                                                                                                                                      <w:marTop w:val="0"/>
                                                                                                                                                                                                                                                                                                                                                                                                                                                                                                      <w:marBottom w:val="0"/>
                                                                                                                                                                                                                                                                                                                                                                                                                                                                                                      <w:divBdr>
                                                                                                                                                                                                                                                                                                                                                                                                                                                                                                        <w:top w:val="none" w:sz="0" w:space="0" w:color="auto"/>
                                                                                                                                                                                                                                                                                                                                                                                                                                                                                                        <w:left w:val="none" w:sz="0" w:space="0" w:color="auto"/>
                                                                                                                                                                                                                                                                                                                                                                                                                                                                                                        <w:bottom w:val="none" w:sz="0" w:space="0" w:color="auto"/>
                                                                                                                                                                                                                                                                                                                                                                                                                                                                                                        <w:right w:val="none" w:sz="0" w:space="0" w:color="auto"/>
                                                                                                                                                                                                                                                                                                                                                                                                                                                                                                      </w:divBdr>
                                                                                                                                                                                                                                                                                                                                                                                                                                                                                                      <w:divsChild>
                                                                                                                                                                                                                                                                                                                                                                                                                                                                                                        <w:div w:id="1363238502">
                                                                                                                                                                                                                                                                                                                                                                                                                                                                                                          <w:marLeft w:val="0"/>
                                                                                                                                                                                                                                                                                                                                                                                                                                                                                                          <w:marRight w:val="0"/>
                                                                                                                                                                                                                                                                                                                                                                                                                                                                                                          <w:marTop w:val="0"/>
                                                                                                                                                                                                                                                                                                                                                                                                                                                                                                          <w:marBottom w:val="0"/>
                                                                                                                                                                                                                                                                                                                                                                                                                                                                                                          <w:divBdr>
                                                                                                                                                                                                                                                                                                                                                                                                                                                                                                            <w:top w:val="none" w:sz="0" w:space="0" w:color="auto"/>
                                                                                                                                                                                                                                                                                                                                                                                                                                                                                                            <w:left w:val="none" w:sz="0" w:space="0" w:color="auto"/>
                                                                                                                                                                                                                                                                                                                                                                                                                                                                                                            <w:bottom w:val="none" w:sz="0" w:space="0" w:color="auto"/>
                                                                                                                                                                                                                                                                                                                                                                                                                                                                                                            <w:right w:val="none" w:sz="0" w:space="0" w:color="auto"/>
                                                                                                                                                                                                                                                                                                                                                                                                                                                                                                          </w:divBdr>
                                                                                                                                                                                                                                                                                                                                                                                                                                                                                                          <w:divsChild>
                                                                                                                                                                                                                                                                                                                                                                                                                                                                                                            <w:div w:id="632179983">
                                                                                                                                                                                                                                                                                                                                                                                                                                                                                                              <w:marLeft w:val="0"/>
                                                                                                                                                                                                                                                                                                                                                                                                                                                                                                              <w:marRight w:val="0"/>
                                                                                                                                                                                                                                                                                                                                                                                                                                                                                                              <w:marTop w:val="0"/>
                                                                                                                                                                                                                                                                                                                                                                                                                                                                                                              <w:marBottom w:val="0"/>
                                                                                                                                                                                                                                                                                                                                                                                                                                                                                                              <w:divBdr>
                                                                                                                                                                                                                                                                                                                                                                                                                                                                                                                <w:top w:val="none" w:sz="0" w:space="0" w:color="auto"/>
                                                                                                                                                                                                                                                                                                                                                                                                                                                                                                                <w:left w:val="none" w:sz="0" w:space="0" w:color="auto"/>
                                                                                                                                                                                                                                                                                                                                                                                                                                                                                                                <w:bottom w:val="none" w:sz="0" w:space="0" w:color="auto"/>
                                                                                                                                                                                                                                                                                                                                                                                                                                                                                                                <w:right w:val="none" w:sz="0" w:space="0" w:color="auto"/>
                                                                                                                                                                                                                                                                                                                                                                                                                                                                                                              </w:divBdr>
                                                                                                                                                                                                                                                                                                                                                                                                                                                                                                              <w:divsChild>
                                                                                                                                                                                                                                                                                                                                                                                                                                                                                                                <w:div w:id="1149597395">
                                                                                                                                                                                                                                                                                                                                                                                                                                                                                                                  <w:marLeft w:val="0"/>
                                                                                                                                                                                                                                                                                                                                                                                                                                                                                                                  <w:marRight w:val="0"/>
                                                                                                                                                                                                                                                                                                                                                                                                                                                                                                                  <w:marTop w:val="0"/>
                                                                                                                                                                                                                                                                                                                                                                                                                                                                                                                  <w:marBottom w:val="0"/>
                                                                                                                                                                                                                                                                                                                                                                                                                                                                                                                  <w:divBdr>
                                                                                                                                                                                                                                                                                                                                                                                                                                                                                                                    <w:top w:val="none" w:sz="0" w:space="0" w:color="auto"/>
                                                                                                                                                                                                                                                                                                                                                                                                                                                                                                                    <w:left w:val="none" w:sz="0" w:space="0" w:color="auto"/>
                                                                                                                                                                                                                                                                                                                                                                                                                                                                                                                    <w:bottom w:val="none" w:sz="0" w:space="0" w:color="auto"/>
                                                                                                                                                                                                                                                                                                                                                                                                                                                                                                                    <w:right w:val="none" w:sz="0" w:space="0" w:color="auto"/>
                                                                                                                                                                                                                                                                                                                                                                                                                                                                                                                  </w:divBdr>
                                                                                                                                                                                                                                                                                                                                                                                                                                                                                                                  <w:divsChild>
                                                                                                                                                                                                                                                                                                                                                                                                                                                                                                                    <w:div w:id="800146385">
                                                                                                                                                                                                                                                                                                                                                                                                                                                                                                                      <w:marLeft w:val="0"/>
                                                                                                                                                                                                                                                                                                                                                                                                                                                                                                                      <w:marRight w:val="0"/>
                                                                                                                                                                                                                                                                                                                                                                                                                                                                                                                      <w:marTop w:val="0"/>
                                                                                                                                                                                                                                                                                                                                                                                                                                                                                                                      <w:marBottom w:val="0"/>
                                                                                                                                                                                                                                                                                                                                                                                                                                                                                                                      <w:divBdr>
                                                                                                                                                                                                                                                                                                                                                                                                                                                                                                                        <w:top w:val="none" w:sz="0" w:space="0" w:color="auto"/>
                                                                                                                                                                                                                                                                                                                                                                                                                                                                                                                        <w:left w:val="none" w:sz="0" w:space="0" w:color="auto"/>
                                                                                                                                                                                                                                                                                                                                                                                                                                                                                                                        <w:bottom w:val="none" w:sz="0" w:space="0" w:color="auto"/>
                                                                                                                                                                                                                                                                                                                                                                                                                                                                                                                        <w:right w:val="none" w:sz="0" w:space="0" w:color="auto"/>
                                                                                                                                                                                                                                                                                                                                                                                                                                                                                                                      </w:divBdr>
                                                                                                                                                                                                                                                                                                                                                                                                                                                                                                                      <w:divsChild>
                                                                                                                                                                                                                                                                                                                                                                                                                                                                                                                        <w:div w:id="2027557053">
                                                                                                                                                                                                                                                                                                                                                                                                                                                                                                                          <w:marLeft w:val="0"/>
                                                                                                                                                                                                                                                                                                                                                                                                                                                                                                                          <w:marRight w:val="0"/>
                                                                                                                                                                                                                                                                                                                                                                                                                                                                                                                          <w:marTop w:val="0"/>
                                                                                                                                                                                                                                                                                                                                                                                                                                                                                                                          <w:marBottom w:val="0"/>
                                                                                                                                                                                                                                                                                                                                                                                                                                                                                                                          <w:divBdr>
                                                                                                                                                                                                                                                                                                                                                                                                                                                                                                                            <w:top w:val="none" w:sz="0" w:space="0" w:color="auto"/>
                                                                                                                                                                                                                                                                                                                                                                                                                                                                                                                            <w:left w:val="none" w:sz="0" w:space="0" w:color="auto"/>
                                                                                                                                                                                                                                                                                                                                                                                                                                                                                                                            <w:bottom w:val="none" w:sz="0" w:space="0" w:color="auto"/>
                                                                                                                                                                                                                                                                                                                                                                                                                                                                                                                            <w:right w:val="none" w:sz="0" w:space="0" w:color="auto"/>
                                                                                                                                                                                                                                                                                                                                                                                                                                                                                                                          </w:divBdr>
                                                                                                                                                                                                                                                                                                                                                                                                                                                                                                                          <w:divsChild>
                                                                                                                                                                                                                                                                                                                                                                                                                                                                                                                            <w:div w:id="1545605745">
                                                                                                                                                                                                                                                                                                                                                                                                                                                                                                                              <w:marLeft w:val="0"/>
                                                                                                                                                                                                                                                                                                                                                                                                                                                                                                                              <w:marRight w:val="0"/>
                                                                                                                                                                                                                                                                                                                                                                                                                                                                                                                              <w:marTop w:val="0"/>
                                                                                                                                                                                                                                                                                                                                                                                                                                                                                                                              <w:marBottom w:val="0"/>
                                                                                                                                                                                                                                                                                                                                                                                                                                                                                                                              <w:divBdr>
                                                                                                                                                                                                                                                                                                                                                                                                                                                                                                                                <w:top w:val="none" w:sz="0" w:space="0" w:color="auto"/>
                                                                                                                                                                                                                                                                                                                                                                                                                                                                                                                                <w:left w:val="none" w:sz="0" w:space="0" w:color="auto"/>
                                                                                                                                                                                                                                                                                                                                                                                                                                                                                                                                <w:bottom w:val="none" w:sz="0" w:space="0" w:color="auto"/>
                                                                                                                                                                                                                                                                                                                                                                                                                                                                                                                                <w:right w:val="none" w:sz="0" w:space="0" w:color="auto"/>
                                                                                                                                                                                                                                                                                                                                                                                                                                                                                                                              </w:divBdr>
                                                                                                                                                                                                                                                                                                                                                                                                                                                                                                                              <w:divsChild>
                                                                                                                                                                                                                                                                                                                                                                                                                                                                                                                                <w:div w:id="1861819326">
                                                                                                                                                                                                                                                                                                                                                                                                                                                                                                                                  <w:marLeft w:val="0"/>
                                                                                                                                                                                                                                                                                                                                                                                                                                                                                                                                  <w:marRight w:val="0"/>
                                                                                                                                                                                                                                                                                                                                                                                                                                                                                                                                  <w:marTop w:val="0"/>
                                                                                                                                                                                                                                                                                                                                                                                                                                                                                                                                  <w:marBottom w:val="0"/>
                                                                                                                                                                                                                                                                                                                                                                                                                                                                                                                                  <w:divBdr>
                                                                                                                                                                                                                                                                                                                                                                                                                                                                                                                                    <w:top w:val="none" w:sz="0" w:space="0" w:color="auto"/>
                                                                                                                                                                                                                                                                                                                                                                                                                                                                                                                                    <w:left w:val="none" w:sz="0" w:space="0" w:color="auto"/>
                                                                                                                                                                                                                                                                                                                                                                                                                                                                                                                                    <w:bottom w:val="none" w:sz="0" w:space="0" w:color="auto"/>
                                                                                                                                                                                                                                                                                                                                                                                                                                                                                                                                    <w:right w:val="none" w:sz="0" w:space="0" w:color="auto"/>
                                                                                                                                                                                                                                                                                                                                                                                                                                                                                                                                  </w:divBdr>
                                                                                                                                                                                                                                                                                                                                                                                                                                                                                                                                  <w:divsChild>
                                                                                                                                                                                                                                                                                                                                                                                                                                                                                                                                    <w:div w:id="1793015268">
                                                                                                                                                                                                                                                                                                                                                                                                                                                                                                                                      <w:marLeft w:val="0"/>
                                                                                                                                                                                                                                                                                                                                                                                                                                                                                                                                      <w:marRight w:val="0"/>
                                                                                                                                                                                                                                                                                                                                                                                                                                                                                                                                      <w:marTop w:val="0"/>
                                                                                                                                                                                                                                                                                                                                                                                                                                                                                                                                      <w:marBottom w:val="0"/>
                                                                                                                                                                                                                                                                                                                                                                                                                                                                                                                                      <w:divBdr>
                                                                                                                                                                                                                                                                                                                                                                                                                                                                                                                                        <w:top w:val="none" w:sz="0" w:space="0" w:color="auto"/>
                                                                                                                                                                                                                                                                                                                                                                                                                                                                                                                                        <w:left w:val="none" w:sz="0" w:space="0" w:color="auto"/>
                                                                                                                                                                                                                                                                                                                                                                                                                                                                                                                                        <w:bottom w:val="none" w:sz="0" w:space="0" w:color="auto"/>
                                                                                                                                                                                                                                                                                                                                                                                                                                                                                                                                        <w:right w:val="none" w:sz="0" w:space="0" w:color="auto"/>
                                                                                                                                                                                                                                                                                                                                                                                                                                                                                                                                      </w:divBdr>
                                                                                                                                                                                                                                                                                                                                                                                                                                                                                                                                      <w:divsChild>
                                                                                                                                                                                                                                                                                                                                                                                                                                                                                                                                        <w:div w:id="1988315434">
                                                                                                                                                                                                                                                                                                                                                                                                                                                                                                                                          <w:marLeft w:val="0"/>
                                                                                                                                                                                                                                                                                                                                                                                                                                                                                                                                          <w:marRight w:val="0"/>
                                                                                                                                                                                                                                                                                                                                                                                                                                                                                                                                          <w:marTop w:val="0"/>
                                                                                                                                                                                                                                                                                                                                                                                                                                                                                                                                          <w:marBottom w:val="0"/>
                                                                                                                                                                                                                                                                                                                                                                                                                                                                                                                                          <w:divBdr>
                                                                                                                                                                                                                                                                                                                                                                                                                                                                                                                                            <w:top w:val="none" w:sz="0" w:space="0" w:color="auto"/>
                                                                                                                                                                                                                                                                                                                                                                                                                                                                                                                                            <w:left w:val="none" w:sz="0" w:space="0" w:color="auto"/>
                                                                                                                                                                                                                                                                                                                                                                                                                                                                                                                                            <w:bottom w:val="none" w:sz="0" w:space="0" w:color="auto"/>
                                                                                                                                                                                                                                                                                                                                                                                                                                                                                                                                            <w:right w:val="none" w:sz="0" w:space="0" w:color="auto"/>
                                                                                                                                                                                                                                                                                                                                                                                                                                                                                                                                          </w:divBdr>
                                                                                                                                                                                                                                                                                                                                                                                                                                                                                                                                          <w:divsChild>
                                                                                                                                                                                                                                                                                                                                                                                                                                                                                                                                            <w:div w:id="2011252190">
                                                                                                                                                                                                                                                                                                                                                                                                                                                                                                                                              <w:marLeft w:val="0"/>
                                                                                                                                                                                                                                                                                                                                                                                                                                                                                                                                              <w:marRight w:val="0"/>
                                                                                                                                                                                                                                                                                                                                                                                                                                                                                                                                              <w:marTop w:val="0"/>
                                                                                                                                                                                                                                                                                                                                                                                                                                                                                                                                              <w:marBottom w:val="0"/>
                                                                                                                                                                                                                                                                                                                                                                                                                                                                                                                                              <w:divBdr>
                                                                                                                                                                                                                                                                                                                                                                                                                                                                                                                                                <w:top w:val="none" w:sz="0" w:space="0" w:color="auto"/>
                                                                                                                                                                                                                                                                                                                                                                                                                                                                                                                                                <w:left w:val="none" w:sz="0" w:space="0" w:color="auto"/>
                                                                                                                                                                                                                                                                                                                                                                                                                                                                                                                                                <w:bottom w:val="none" w:sz="0" w:space="0" w:color="auto"/>
                                                                                                                                                                                                                                                                                                                                                                                                                                                                                                                                                <w:right w:val="none" w:sz="0" w:space="0" w:color="auto"/>
                                                                                                                                                                                                                                                                                                                                                                                                                                                                                                                                              </w:divBdr>
                                                                                                                                                                                                                                                                                                                                                                                                                                                                                                                                              <w:divsChild>
                                                                                                                                                                                                                                                                                                                                                                                                                                                                                                                                                <w:div w:id="1377705679">
                                                                                                                                                                                                                                                                                                                                                                                                                                                                                                                                                  <w:marLeft w:val="0"/>
                                                                                                                                                                                                                                                                                                                                                                                                                                                                                                                                                  <w:marRight w:val="0"/>
                                                                                                                                                                                                                                                                                                                                                                                                                                                                                                                                                  <w:marTop w:val="0"/>
                                                                                                                                                                                                                                                                                                                                                                                                                                                                                                                                                  <w:marBottom w:val="0"/>
                                                                                                                                                                                                                                                                                                                                                                                                                                                                                                                                                  <w:divBdr>
                                                                                                                                                                                                                                                                                                                                                                                                                                                                                                                                                    <w:top w:val="none" w:sz="0" w:space="0" w:color="auto"/>
                                                                                                                                                                                                                                                                                                                                                                                                                                                                                                                                                    <w:left w:val="none" w:sz="0" w:space="0" w:color="auto"/>
                                                                                                                                                                                                                                                                                                                                                                                                                                                                                                                                                    <w:bottom w:val="none" w:sz="0" w:space="0" w:color="auto"/>
                                                                                                                                                                                                                                                                                                                                                                                                                                                                                                                                                    <w:right w:val="none" w:sz="0" w:space="0" w:color="auto"/>
                                                                                                                                                                                                                                                                                                                                                                                                                                                                                                                                                  </w:divBdr>
                                                                                                                                                                                                                                                                                                                                                                                                                                                                                                                                                  <w:divsChild>
                                                                                                                                                                                                                                                                                                                                                                                                                                                                                                                                                    <w:div w:id="1349139989">
                                                                                                                                                                                                                                                                                                                                                                                                                                                                                                                                                      <w:marLeft w:val="0"/>
                                                                                                                                                                                                                                                                                                                                                                                                                                                                                                                                                      <w:marRight w:val="0"/>
                                                                                                                                                                                                                                                                                                                                                                                                                                                                                                                                                      <w:marTop w:val="0"/>
                                                                                                                                                                                                                                                                                                                                                                                                                                                                                                                                                      <w:marBottom w:val="0"/>
                                                                                                                                                                                                                                                                                                                                                                                                                                                                                                                                                      <w:divBdr>
                                                                                                                                                                                                                                                                                                                                                                                                                                                                                                                                                        <w:top w:val="none" w:sz="0" w:space="0" w:color="auto"/>
                                                                                                                                                                                                                                                                                                                                                                                                                                                                                                                                                        <w:left w:val="none" w:sz="0" w:space="0" w:color="auto"/>
                                                                                                                                                                                                                                                                                                                                                                                                                                                                                                                                                        <w:bottom w:val="none" w:sz="0" w:space="0" w:color="auto"/>
                                                                                                                                                                                                                                                                                                                                                                                                                                                                                                                                                        <w:right w:val="none" w:sz="0" w:space="0" w:color="auto"/>
                                                                                                                                                                                                                                                                                                                                                                                                                                                                                                                                                      </w:divBdr>
                                                                                                                                                                                                                                                                                                                                                                                                                                                                                                                                                      <w:divsChild>
                                                                                                                                                                                                                                                                                                                                                                                                                                                                                                                                                        <w:div w:id="1733232509">
                                                                                                                                                                                                                                                                                                                                                                                                                                                                                                                                                          <w:marLeft w:val="0"/>
                                                                                                                                                                                                                                                                                                                                                                                                                                                                                                                                                          <w:marRight w:val="0"/>
                                                                                                                                                                                                                                                                                                                                                                                                                                                                                                                                                          <w:marTop w:val="0"/>
                                                                                                                                                                                                                                                                                                                                                                                                                                                                                                                                                          <w:marBottom w:val="0"/>
                                                                                                                                                                                                                                                                                                                                                                                                                                                                                                                                                          <w:divBdr>
                                                                                                                                                                                                                                                                                                                                                                                                                                                                                                                                                            <w:top w:val="none" w:sz="0" w:space="0" w:color="auto"/>
                                                                                                                                                                                                                                                                                                                                                                                                                                                                                                                                                            <w:left w:val="none" w:sz="0" w:space="0" w:color="auto"/>
                                                                                                                                                                                                                                                                                                                                                                                                                                                                                                                                                            <w:bottom w:val="none" w:sz="0" w:space="0" w:color="auto"/>
                                                                                                                                                                                                                                                                                                                                                                                                                                                                                                                                                            <w:right w:val="none" w:sz="0" w:space="0" w:color="auto"/>
                                                                                                                                                                                                                                                                                                                                                                                                                                                                                                                                                          </w:divBdr>
                                                                                                                                                                                                                                                                                                                                                                                                                                                                                                                                                          <w:divsChild>
                                                                                                                                                                                                                                                                                                                                                                                                                                                                                                                                                            <w:div w:id="1848472146">
                                                                                                                                                                                                                                                                                                                                                                                                                                                                                                                                                              <w:marLeft w:val="0"/>
                                                                                                                                                                                                                                                                                                                                                                                                                                                                                                                                                              <w:marRight w:val="0"/>
                                                                                                                                                                                                                                                                                                                                                                                                                                                                                                                                                              <w:marTop w:val="0"/>
                                                                                                                                                                                                                                                                                                                                                                                                                                                                                                                                                              <w:marBottom w:val="0"/>
                                                                                                                                                                                                                                                                                                                                                                                                                                                                                                                                                              <w:divBdr>
                                                                                                                                                                                                                                                                                                                                                                                                                                                                                                                                                                <w:top w:val="none" w:sz="0" w:space="0" w:color="auto"/>
                                                                                                                                                                                                                                                                                                                                                                                                                                                                                                                                                                <w:left w:val="none" w:sz="0" w:space="0" w:color="auto"/>
                                                                                                                                                                                                                                                                                                                                                                                                                                                                                                                                                                <w:bottom w:val="none" w:sz="0" w:space="0" w:color="auto"/>
                                                                                                                                                                                                                                                                                                                                                                                                                                                                                                                                                                <w:right w:val="none" w:sz="0" w:space="0" w:color="auto"/>
                                                                                                                                                                                                                                                                                                                                                                                                                                                                                                                                                              </w:divBdr>
                                                                                                                                                                                                                                                                                                                                                                                                                                                                                                                                                              <w:divsChild>
                                                                                                                                                                                                                                                                                                                                                                                                                                                                                                                                                                <w:div w:id="1095050976">
                                                                                                                                                                                                                                                                                                                                                                                                                                                                                                                                                                  <w:marLeft w:val="0"/>
                                                                                                                                                                                                                                                                                                                                                                                                                                                                                                                                                                  <w:marRight w:val="0"/>
                                                                                                                                                                                                                                                                                                                                                                                                                                                                                                                                                                  <w:marTop w:val="0"/>
                                                                                                                                                                                                                                                                                                                                                                                                                                                                                                                                                                  <w:marBottom w:val="0"/>
                                                                                                                                                                                                                                                                                                                                                                                                                                                                                                                                                                  <w:divBdr>
                                                                                                                                                                                                                                                                                                                                                                                                                                                                                                                                                                    <w:top w:val="none" w:sz="0" w:space="0" w:color="auto"/>
                                                                                                                                                                                                                                                                                                                                                                                                                                                                                                                                                                    <w:left w:val="none" w:sz="0" w:space="0" w:color="auto"/>
                                                                                                                                                                                                                                                                                                                                                                                                                                                                                                                                                                    <w:bottom w:val="none" w:sz="0" w:space="0" w:color="auto"/>
                                                                                                                                                                                                                                                                                                                                                                                                                                                                                                                                                                    <w:right w:val="none" w:sz="0" w:space="0" w:color="auto"/>
                                                                                                                                                                                                                                                                                                                                                                                                                                                                                                                                                                  </w:divBdr>
                                                                                                                                                                                                                                                                                                                                                                                                                                                                                                                                                                  <w:divsChild>
                                                                                                                                                                                                                                                                                                                                                                                                                                                                                                                                                                    <w:div w:id="1069037583">
                                                                                                                                                                                                                                                                                                                                                                                                                                                                                                                                                                      <w:marLeft w:val="0"/>
                                                                                                                                                                                                                                                                                                                                                                                                                                                                                                                                                                      <w:marRight w:val="0"/>
                                                                                                                                                                                                                                                                                                                                                                                                                                                                                                                                                                      <w:marTop w:val="0"/>
                                                                                                                                                                                                                                                                                                                                                                                                                                                                                                                                                                      <w:marBottom w:val="0"/>
                                                                                                                                                                                                                                                                                                                                                                                                                                                                                                                                                                      <w:divBdr>
                                                                                                                                                                                                                                                                                                                                                                                                                                                                                                                                                                        <w:top w:val="none" w:sz="0" w:space="0" w:color="auto"/>
                                                                                                                                                                                                                                                                                                                                                                                                                                                                                                                                                                        <w:left w:val="none" w:sz="0" w:space="0" w:color="auto"/>
                                                                                                                                                                                                                                                                                                                                                                                                                                                                                                                                                                        <w:bottom w:val="none" w:sz="0" w:space="0" w:color="auto"/>
                                                                                                                                                                                                                                                                                                                                                                                                                                                                                                                                                                        <w:right w:val="none" w:sz="0" w:space="0" w:color="auto"/>
                                                                                                                                                                                                                                                                                                                                                                                                                                                                                                                                                                      </w:divBdr>
                                                                                                                                                                                                                                                                                                                                                                                                                                                                                                                                                                      <w:divsChild>
                                                                                                                                                                                                                                                                                                                                                                                                                                                                                                                                                                        <w:div w:id="354887534">
                                                                                                                                                                                                                                                                                                                                                                                                                                                                                                                                                                          <w:marLeft w:val="0"/>
                                                                                                                                                                                                                                                                                                                                                                                                                                                                                                                                                                          <w:marRight w:val="0"/>
                                                                                                                                                                                                                                                                                                                                                                                                                                                                                                                                                                          <w:marTop w:val="0"/>
                                                                                                                                                                                                                                                                                                                                                                                                                                                                                                                                                                          <w:marBottom w:val="0"/>
                                                                                                                                                                                                                                                                                                                                                                                                                                                                                                                                                                          <w:divBdr>
                                                                                                                                                                                                                                                                                                                                                                                                                                                                                                                                                                            <w:top w:val="none" w:sz="0" w:space="0" w:color="auto"/>
                                                                                                                                                                                                                                                                                                                                                                                                                                                                                                                                                                            <w:left w:val="none" w:sz="0" w:space="0" w:color="auto"/>
                                                                                                                                                                                                                                                                                                                                                                                                                                                                                                                                                                            <w:bottom w:val="none" w:sz="0" w:space="0" w:color="auto"/>
                                                                                                                                                                                                                                                                                                                                                                                                                                                                                                                                                                            <w:right w:val="none" w:sz="0" w:space="0" w:color="auto"/>
                                                                                                                                                                                                                                                                                                                                                                                                                                                                                                                                                                          </w:divBdr>
                                                                                                                                                                                                                                                                                                                                                                                                                                                                                                                                                                          <w:divsChild>
                                                                                                                                                                                                                                                                                                                                                                                                                                                                                                                                                                            <w:div w:id="259219717">
                                                                                                                                                                                                                                                                                                                                                                                                                                                                                                                                                                              <w:marLeft w:val="0"/>
                                                                                                                                                                                                                                                                                                                                                                                                                                                                                                                                                                              <w:marRight w:val="0"/>
                                                                                                                                                                                                                                                                                                                                                                                                                                                                                                                                                                              <w:marTop w:val="0"/>
                                                                                                                                                                                                                                                                                                                                                                                                                                                                                                                                                                              <w:marBottom w:val="0"/>
                                                                                                                                                                                                                                                                                                                                                                                                                                                                                                                                                                              <w:divBdr>
                                                                                                                                                                                                                                                                                                                                                                                                                                                                                                                                                                                <w:top w:val="none" w:sz="0" w:space="0" w:color="auto"/>
                                                                                                                                                                                                                                                                                                                                                                                                                                                                                                                                                                                <w:left w:val="none" w:sz="0" w:space="0" w:color="auto"/>
                                                                                                                                                                                                                                                                                                                                                                                                                                                                                                                                                                                <w:bottom w:val="none" w:sz="0" w:space="0" w:color="auto"/>
                                                                                                                                                                                                                                                                                                                                                                                                                                                                                                                                                                                <w:right w:val="none" w:sz="0" w:space="0" w:color="auto"/>
                                                                                                                                                                                                                                                                                                                                                                                                                                                                                                                                                                              </w:divBdr>
                                                                                                                                                                                                                                                                                                                                                                                                                                                                                                                                                                              <w:divsChild>
                                                                                                                                                                                                                                                                                                                                                                                                                                                                                                                                                                                <w:div w:id="152528220">
                                                                                                                                                                                                                                                                                                                                                                                                                                                                                                                                                                                  <w:marLeft w:val="0"/>
                                                                                                                                                                                                                                                                                                                                                                                                                                                                                                                                                                                  <w:marRight w:val="0"/>
                                                                                                                                                                                                                                                                                                                                                                                                                                                                                                                                                                                  <w:marTop w:val="0"/>
                                                                                                                                                                                                                                                                                                                                                                                                                                                                                                                                                                                  <w:marBottom w:val="0"/>
                                                                                                                                                                                                                                                                                                                                                                                                                                                                                                                                                                                  <w:divBdr>
                                                                                                                                                                                                                                                                                                                                                                                                                                                                                                                                                                                    <w:top w:val="none" w:sz="0" w:space="0" w:color="auto"/>
                                                                                                                                                                                                                                                                                                                                                                                                                                                                                                                                                                                    <w:left w:val="none" w:sz="0" w:space="0" w:color="auto"/>
                                                                                                                                                                                                                                                                                                                                                                                                                                                                                                                                                                                    <w:bottom w:val="none" w:sz="0" w:space="0" w:color="auto"/>
                                                                                                                                                                                                                                                                                                                                                                                                                                                                                                                                                                                    <w:right w:val="none" w:sz="0" w:space="0" w:color="auto"/>
                                                                                                                                                                                                                                                                                                                                                                                                                                                                                                                                                                                  </w:divBdr>
                                                                                                                                                                                                                                                                                                                                                                                                                                                                                                                                                                                  <w:divsChild>
                                                                                                                                                                                                                                                                                                                                                                                                                                                                                                                                                                                    <w:div w:id="813765560">
                                                                                                                                                                                                                                                                                                                                                                                                                                                                                                                                                                                      <w:marLeft w:val="0"/>
                                                                                                                                                                                                                                                                                                                                                                                                                                                                                                                                                                                      <w:marRight w:val="0"/>
                                                                                                                                                                                                                                                                                                                                                                                                                                                                                                                                                                                      <w:marTop w:val="0"/>
                                                                                                                                                                                                                                                                                                                                                                                                                                                                                                                                                                                      <w:marBottom w:val="0"/>
                                                                                                                                                                                                                                                                                                                                                                                                                                                                                                                                                                                      <w:divBdr>
                                                                                                                                                                                                                                                                                                                                                                                                                                                                                                                                                                                        <w:top w:val="none" w:sz="0" w:space="0" w:color="auto"/>
                                                                                                                                                                                                                                                                                                                                                                                                                                                                                                                                                                                        <w:left w:val="none" w:sz="0" w:space="0" w:color="auto"/>
                                                                                                                                                                                                                                                                                                                                                                                                                                                                                                                                                                                        <w:bottom w:val="none" w:sz="0" w:space="0" w:color="auto"/>
                                                                                                                                                                                                                                                                                                                                                                                                                                                                                                                                                                                        <w:right w:val="none" w:sz="0" w:space="0" w:color="auto"/>
                                                                                                                                                                                                                                                                                                                                                                                                                                                                                                                                                                                      </w:divBdr>
                                                                                                                                                                                                                                                                                                                                                                                                                                                                                                                                                                                      <w:divsChild>
                                                                                                                                                                                                                                                                                                                                                                                                                                                                                                                                                                                        <w:div w:id="691952067">
                                                                                                                                                                                                                                                                                                                                                                                                                                                                                                                                                                                          <w:marLeft w:val="0"/>
                                                                                                                                                                                                                                                                                                                                                                                                                                                                                                                                                                                          <w:marRight w:val="0"/>
                                                                                                                                                                                                                                                                                                                                                                                                                                                                                                                                                                                          <w:marTop w:val="0"/>
                                                                                                                                                                                                                                                                                                                                                                                                                                                                                                                                                                                          <w:marBottom w:val="0"/>
                                                                                                                                                                                                                                                                                                                                                                                                                                                                                                                                                                                          <w:divBdr>
                                                                                                                                                                                                                                                                                                                                                                                                                                                                                                                                                                                            <w:top w:val="none" w:sz="0" w:space="0" w:color="auto"/>
                                                                                                                                                                                                                                                                                                                                                                                                                                                                                                                                                                                            <w:left w:val="none" w:sz="0" w:space="0" w:color="auto"/>
                                                                                                                                                                                                                                                                                                                                                                                                                                                                                                                                                                                            <w:bottom w:val="none" w:sz="0" w:space="0" w:color="auto"/>
                                                                                                                                                                                                                                                                                                                                                                                                                                                                                                                                                                                            <w:right w:val="none" w:sz="0" w:space="0" w:color="auto"/>
                                                                                                                                                                                                                                                                                                                                                                                                                                                                                                                                                                                          </w:divBdr>
                                                                                                                                                                                                                                                                                                                                                                                                                                                                                                                                                                                          <w:divsChild>
                                                                                                                                                                                                                                                                                                                                                                                                                                                                                                                                                                                            <w:div w:id="671567755">
                                                                                                                                                                                                                                                                                                                                                                                                                                                                                                                                                                                              <w:marLeft w:val="0"/>
                                                                                                                                                                                                                                                                                                                                                                                                                                                                                                                                                                                              <w:marRight w:val="0"/>
                                                                                                                                                                                                                                                                                                                                                                                                                                                                                                                                                                                              <w:marTop w:val="0"/>
                                                                                                                                                                                                                                                                                                                                                                                                                                                                                                                                                                                              <w:marBottom w:val="0"/>
                                                                                                                                                                                                                                                                                                                                                                                                                                                                                                                                                                                              <w:divBdr>
                                                                                                                                                                                                                                                                                                                                                                                                                                                                                                                                                                                                <w:top w:val="none" w:sz="0" w:space="0" w:color="auto"/>
                                                                                                                                                                                                                                                                                                                                                                                                                                                                                                                                                                                                <w:left w:val="none" w:sz="0" w:space="0" w:color="auto"/>
                                                                                                                                                                                                                                                                                                                                                                                                                                                                                                                                                                                                <w:bottom w:val="none" w:sz="0" w:space="0" w:color="auto"/>
                                                                                                                                                                                                                                                                                                                                                                                                                                                                                                                                                                                                <w:right w:val="none" w:sz="0" w:space="0" w:color="auto"/>
                                                                                                                                                                                                                                                                                                                                                                                                                                                                                                                                                                                              </w:divBdr>
                                                                                                                                                                                                                                                                                                                                                                                                                                                                                                                                                                                              <w:divsChild>
                                                                                                                                                                                                                                                                                                                                                                                                                                                                                                                                                                                                <w:div w:id="334500092">
                                                                                                                                                                                                                                                                                                                                                                                                                                                                                                                                                                                                  <w:marLeft w:val="0"/>
                                                                                                                                                                                                                                                                                                                                                                                                                                                                                                                                                                                                  <w:marRight w:val="0"/>
                                                                                                                                                                                                                                                                                                                                                                                                                                                                                                                                                                                                  <w:marTop w:val="0"/>
                                                                                                                                                                                                                                                                                                                                                                                                                                                                                                                                                                                                  <w:marBottom w:val="0"/>
                                                                                                                                                                                                                                                                                                                                                                                                                                                                                                                                                                                                  <w:divBdr>
                                                                                                                                                                                                                                                                                                                                                                                                                                                                                                                                                                                                    <w:top w:val="none" w:sz="0" w:space="0" w:color="auto"/>
                                                                                                                                                                                                                                                                                                                                                                                                                                                                                                                                                                                                    <w:left w:val="none" w:sz="0" w:space="0" w:color="auto"/>
                                                                                                                                                                                                                                                                                                                                                                                                                                                                                                                                                                                                    <w:bottom w:val="none" w:sz="0" w:space="0" w:color="auto"/>
                                                                                                                                                                                                                                                                                                                                                                                                                                                                                                                                                                                                    <w:right w:val="none" w:sz="0" w:space="0" w:color="auto"/>
                                                                                                                                                                                                                                                                                                                                                                                                                                                                                                                                                                                                  </w:divBdr>
                                                                                                                                                                                                                                                                                                                                                                                                                                                                                                                                                                                                  <w:divsChild>
                                                                                                                                                                                                                                                                                                                                                                                                                                                                                                                                                                                                    <w:div w:id="693307476">
                                                                                                                                                                                                                                                                                                                                                                                                                                                                                                                                                                                                      <w:marLeft w:val="0"/>
                                                                                                                                                                                                                                                                                                                                                                                                                                                                                                                                                                                                      <w:marRight w:val="0"/>
                                                                                                                                                                                                                                                                                                                                                                                                                                                                                                                                                                                                      <w:marTop w:val="0"/>
                                                                                                                                                                                                                                                                                                                                                                                                                                                                                                                                                                                                      <w:marBottom w:val="0"/>
                                                                                                                                                                                                                                                                                                                                                                                                                                                                                                                                                                                                      <w:divBdr>
                                                                                                                                                                                                                                                                                                                                                                                                                                                                                                                                                                                                        <w:top w:val="none" w:sz="0" w:space="0" w:color="auto"/>
                                                                                                                                                                                                                                                                                                                                                                                                                                                                                                                                                                                                        <w:left w:val="none" w:sz="0" w:space="0" w:color="auto"/>
                                                                                                                                                                                                                                                                                                                                                                                                                                                                                                                                                                                                        <w:bottom w:val="none" w:sz="0" w:space="0" w:color="auto"/>
                                                                                                                                                                                                                                                                                                                                                                                                                                                                                                                                                                                                        <w:right w:val="none" w:sz="0" w:space="0" w:color="auto"/>
                                                                                                                                                                                                                                                                                                                                                                                                                                                                                                                                                                                                      </w:divBdr>
                                                                                                                                                                                                                                                                                                                                                                                                                                                                                                                                                                                                      <w:divsChild>
                                                                                                                                                                                                                                                                                                                                                                                                                                                                                                                                                                                                        <w:div w:id="664473242">
                                                                                                                                                                                                                                                                                                                                                                                                                                                                                                                                                                                                          <w:marLeft w:val="0"/>
                                                                                                                                                                                                                                                                                                                                                                                                                                                                                                                                                                                                          <w:marRight w:val="0"/>
                                                                                                                                                                                                                                                                                                                                                                                                                                                                                                                                                                                                          <w:marTop w:val="0"/>
                                                                                                                                                                                                                                                                                                                                                                                                                                                                                                                                                                                                          <w:marBottom w:val="0"/>
                                                                                                                                                                                                                                                                                                                                                                                                                                                                                                                                                                                                          <w:divBdr>
                                                                                                                                                                                                                                                                                                                                                                                                                                                                                                                                                                                                            <w:top w:val="none" w:sz="0" w:space="0" w:color="auto"/>
                                                                                                                                                                                                                                                                                                                                                                                                                                                                                                                                                                                                            <w:left w:val="none" w:sz="0" w:space="0" w:color="auto"/>
                                                                                                                                                                                                                                                                                                                                                                                                                                                                                                                                                                                                            <w:bottom w:val="none" w:sz="0" w:space="0" w:color="auto"/>
                                                                                                                                                                                                                                                                                                                                                                                                                                                                                                                                                                                                            <w:right w:val="none" w:sz="0" w:space="0" w:color="auto"/>
                                                                                                                                                                                                                                                                                                                                                                                                                                                                                                                                                                                                          </w:divBdr>
                                                                                                                                                                                                                                                                                                                                                                                                                                                                                                                                                                                                          <w:divsChild>
                                                                                                                                                                                                                                                                                                                                                                                                                                                                                                                                                                                                            <w:div w:id="493111562">
                                                                                                                                                                                                                                                                                                                                                                                                                                                                                                                                                                                                              <w:marLeft w:val="0"/>
                                                                                                                                                                                                                                                                                                                                                                                                                                                                                                                                                                                                              <w:marRight w:val="0"/>
                                                                                                                                                                                                                                                                                                                                                                                                                                                                                                                                                                                                              <w:marTop w:val="0"/>
                                                                                                                                                                                                                                                                                                                                                                                                                                                                                                                                                                                                              <w:marBottom w:val="0"/>
                                                                                                                                                                                                                                                                                                                                                                                                                                                                                                                                                                                                              <w:divBdr>
                                                                                                                                                                                                                                                                                                                                                                                                                                                                                                                                                                                                                <w:top w:val="none" w:sz="0" w:space="0" w:color="auto"/>
                                                                                                                                                                                                                                                                                                                                                                                                                                                                                                                                                                                                                <w:left w:val="none" w:sz="0" w:space="0" w:color="auto"/>
                                                                                                                                                                                                                                                                                                                                                                                                                                                                                                                                                                                                                <w:bottom w:val="none" w:sz="0" w:space="0" w:color="auto"/>
                                                                                                                                                                                                                                                                                                                                                                                                                                                                                                                                                                                                                <w:right w:val="none" w:sz="0" w:space="0" w:color="auto"/>
                                                                                                                                                                                                                                                                                                                                                                                                                                                                                                                                                                                                              </w:divBdr>
                                                                                                                                                                                                                                                                                                                                                                                                                                                                                                                                                                                                              <w:divsChild>
                                                                                                                                                                                                                                                                                                                                                                                                                                                                                                                                                                                                                <w:div w:id="1656183184">
                                                                                                                                                                                                                                                                                                                                                                                                                                                                                                                                                                                                                  <w:marLeft w:val="0"/>
                                                                                                                                                                                                                                                                                                                                                                                                                                                                                                                                                                                                                  <w:marRight w:val="0"/>
                                                                                                                                                                                                                                                                                                                                                                                                                                                                                                                                                                                                                  <w:marTop w:val="0"/>
                                                                                                                                                                                                                                                                                                                                                                                                                                                                                                                                                                                                                  <w:marBottom w:val="0"/>
                                                                                                                                                                                                                                                                                                                                                                                                                                                                                                                                                                                                                  <w:divBdr>
                                                                                                                                                                                                                                                                                                                                                                                                                                                                                                                                                                                                                    <w:top w:val="none" w:sz="0" w:space="0" w:color="auto"/>
                                                                                                                                                                                                                                                                                                                                                                                                                                                                                                                                                                                                                    <w:left w:val="none" w:sz="0" w:space="0" w:color="auto"/>
                                                                                                                                                                                                                                                                                                                                                                                                                                                                                                                                                                                                                    <w:bottom w:val="none" w:sz="0" w:space="0" w:color="auto"/>
                                                                                                                                                                                                                                                                                                                                                                                                                                                                                                                                                                                                                    <w:right w:val="none" w:sz="0" w:space="0" w:color="auto"/>
                                                                                                                                                                                                                                                                                                                                                                                                                                                                                                                                                                                                                  </w:divBdr>
                                                                                                                                                                                                                                                                                                                                                                                                                                                                                                                                                                                                                  <w:divsChild>
                                                                                                                                                                                                                                                                                                                                                                                                                                                                                                                                                                                                                    <w:div w:id="1870752715">
                                                                                                                                                                                                                                                                                                                                                                                                                                                                                                                                                                                                                      <w:marLeft w:val="0"/>
                                                                                                                                                                                                                                                                                                                                                                                                                                                                                                                                                                                                                      <w:marRight w:val="0"/>
                                                                                                                                                                                                                                                                                                                                                                                                                                                                                                                                                                                                                      <w:marTop w:val="0"/>
                                                                                                                                                                                                                                                                                                                                                                                                                                                                                                                                                                                                                      <w:marBottom w:val="0"/>
                                                                                                                                                                                                                                                                                                                                                                                                                                                                                                                                                                                                                      <w:divBdr>
                                                                                                                                                                                                                                                                                                                                                                                                                                                                                                                                                                                                                        <w:top w:val="none" w:sz="0" w:space="0" w:color="auto"/>
                                                                                                                                                                                                                                                                                                                                                                                                                                                                                                                                                                                                                        <w:left w:val="none" w:sz="0" w:space="0" w:color="auto"/>
                                                                                                                                                                                                                                                                                                                                                                                                                                                                                                                                                                                                                        <w:bottom w:val="none" w:sz="0" w:space="0" w:color="auto"/>
                                                                                                                                                                                                                                                                                                                                                                                                                                                                                                                                                                                                                        <w:right w:val="none" w:sz="0" w:space="0" w:color="auto"/>
                                                                                                                                                                                                                                                                                                                                                                                                                                                                                                                                                                                                                      </w:divBdr>
                                                                                                                                                                                                                                                                                                                                                                                                                                                                                                                                                                                                                      <w:divsChild>
                                                                                                                                                                                                                                                                                                                                                                                                                                                                                                                                                                                                                        <w:div w:id="1698116571">
                                                                                                                                                                                                                                                                                                                                                                                                                                                                                                                                                                                                                          <w:marLeft w:val="0"/>
                                                                                                                                                                                                                                                                                                                                                                                                                                                                                                                                                                                                                          <w:marRight w:val="0"/>
                                                                                                                                                                                                                                                                                                                                                                                                                                                                                                                                                                                                                          <w:marTop w:val="0"/>
                                                                                                                                                                                                                                                                                                                                                                                                                                                                                                                                                                                                                          <w:marBottom w:val="0"/>
                                                                                                                                                                                                                                                                                                                                                                                                                                                                                                                                                                                                                          <w:divBdr>
                                                                                                                                                                                                                                                                                                                                                                                                                                                                                                                                                                                                                            <w:top w:val="none" w:sz="0" w:space="0" w:color="auto"/>
                                                                                                                                                                                                                                                                                                                                                                                                                                                                                                                                                                                                                            <w:left w:val="none" w:sz="0" w:space="0" w:color="auto"/>
                                                                                                                                                                                                                                                                                                                                                                                                                                                                                                                                                                                                                            <w:bottom w:val="none" w:sz="0" w:space="0" w:color="auto"/>
                                                                                                                                                                                                                                                                                                                                                                                                                                                                                                                                                                                                                            <w:right w:val="none" w:sz="0" w:space="0" w:color="auto"/>
                                                                                                                                                                                                                                                                                                                                                                                                                                                                                                                                                                                                                          </w:divBdr>
                                                                                                                                                                                                                                                                                                                                                                                                                                                                                                                                                                                                                          <w:divsChild>
                                                                                                                                                                                                                                                                                                                                                                                                                                                                                                                                                                                                                            <w:div w:id="926187445">
                                                                                                                                                                                                                                                                                                                                                                                                                                                                                                                                                                                                                              <w:marLeft w:val="0"/>
                                                                                                                                                                                                                                                                                                                                                                                                                                                                                                                                                                                                                              <w:marRight w:val="0"/>
                                                                                                                                                                                                                                                                                                                                                                                                                                                                                                                                                                                                                              <w:marTop w:val="0"/>
                                                                                                                                                                                                                                                                                                                                                                                                                                                                                                                                                                                                                              <w:marBottom w:val="0"/>
                                                                                                                                                                                                                                                                                                                                                                                                                                                                                                                                                                                                                              <w:divBdr>
                                                                                                                                                                                                                                                                                                                                                                                                                                                                                                                                                                                                                                <w:top w:val="none" w:sz="0" w:space="0" w:color="auto"/>
                                                                                                                                                                                                                                                                                                                                                                                                                                                                                                                                                                                                                                <w:left w:val="none" w:sz="0" w:space="0" w:color="auto"/>
                                                                                                                                                                                                                                                                                                                                                                                                                                                                                                                                                                                                                                <w:bottom w:val="none" w:sz="0" w:space="0" w:color="auto"/>
                                                                                                                                                                                                                                                                                                                                                                                                                                                                                                                                                                                                                                <w:right w:val="none" w:sz="0" w:space="0" w:color="auto"/>
                                                                                                                                                                                                                                                                                                                                                                                                                                                                                                                                                                                                                              </w:divBdr>
                                                                                                                                                                                                                                                                                                                                                                                                                                                                                                                                                                                                                              <w:divsChild>
                                                                                                                                                                                                                                                                                                                                                                                                                                                                                                                                                                                                                                <w:div w:id="662129287">
                                                                                                                                                                                                                                                                                                                                                                                                                                                                                                                                                                                                                                  <w:marLeft w:val="0"/>
                                                                                                                                                                                                                                                                                                                                                                                                                                                                                                                                                                                                                                  <w:marRight w:val="0"/>
                                                                                                                                                                                                                                                                                                                                                                                                                                                                                                                                                                                                                                  <w:marTop w:val="0"/>
                                                                                                                                                                                                                                                                                                                                                                                                                                                                                                                                                                                                                                  <w:marBottom w:val="0"/>
                                                                                                                                                                                                                                                                                                                                                                                                                                                                                                                                                                                                                                  <w:divBdr>
                                                                                                                                                                                                                                                                                                                                                                                                                                                                                                                                                                                                                                    <w:top w:val="none" w:sz="0" w:space="0" w:color="auto"/>
                                                                                                                                                                                                                                                                                                                                                                                                                                                                                                                                                                                                                                    <w:left w:val="none" w:sz="0" w:space="0" w:color="auto"/>
                                                                                                                                                                                                                                                                                                                                                                                                                                                                                                                                                                                                                                    <w:bottom w:val="none" w:sz="0" w:space="0" w:color="auto"/>
                                                                                                                                                                                                                                                                                                                                                                                                                                                                                                                                                                                                                                    <w:right w:val="none" w:sz="0" w:space="0" w:color="auto"/>
                                                                                                                                                                                                                                                                                                                                                                                                                                                                                                                                                                                                                                  </w:divBdr>
                                                                                                                                                                                                                                                                                                                                                                                                                                                                                                                                                                                                                                  <w:divsChild>
                                                                                                                                                                                                                                                                                                                                                                                                                                                                                                                                                                                                                                    <w:div w:id="16585840">
                                                                                                                                                                                                                                                                                                                                                                                                                                                                                                                                                                                                                                      <w:marLeft w:val="0"/>
                                                                                                                                                                                                                                                                                                                                                                                                                                                                                                                                                                                                                                      <w:marRight w:val="0"/>
                                                                                                                                                                                                                                                                                                                                                                                                                                                                                                                                                                                                                                      <w:marTop w:val="0"/>
                                                                                                                                                                                                                                                                                                                                                                                                                                                                                                                                                                                                                                      <w:marBottom w:val="0"/>
                                                                                                                                                                                                                                                                                                                                                                                                                                                                                                                                                                                                                                      <w:divBdr>
                                                                                                                                                                                                                                                                                                                                                                                                                                                                                                                                                                                                                                        <w:top w:val="none" w:sz="0" w:space="0" w:color="auto"/>
                                                                                                                                                                                                                                                                                                                                                                                                                                                                                                                                                                                                                                        <w:left w:val="none" w:sz="0" w:space="0" w:color="auto"/>
                                                                                                                                                                                                                                                                                                                                                                                                                                                                                                                                                                                                                                        <w:bottom w:val="none" w:sz="0" w:space="0" w:color="auto"/>
                                                                                                                                                                                                                                                                                                                                                                                                                                                                                                                                                                                                                                        <w:right w:val="none" w:sz="0" w:space="0" w:color="auto"/>
                                                                                                                                                                                                                                                                                                                                                                                                                                                                                                                                                                                                                                      </w:divBdr>
                                                                                                                                                                                                                                                                                                                                                                                                                                                                                                                                                                                                                                      <w:divsChild>
                                                                                                                                                                                                                                                                                                                                                                                                                                                                                                                                                                                                                                        <w:div w:id="56713419">
                                                                                                                                                                                                                                                                                                                                                                                                                                                                                                                                                                                                                                          <w:marLeft w:val="0"/>
                                                                                                                                                                                                                                                                                                                                                                                                                                                                                                                                                                                                                                          <w:marRight w:val="0"/>
                                                                                                                                                                                                                                                                                                                                                                                                                                                                                                                                                                                                                                          <w:marTop w:val="0"/>
                                                                                                                                                                                                                                                                                                                                                                                                                                                                                                                                                                                                                                          <w:marBottom w:val="0"/>
                                                                                                                                                                                                                                                                                                                                                                                                                                                                                                                                                                                                                                          <w:divBdr>
                                                                                                                                                                                                                                                                                                                                                                                                                                                                                                                                                                                                                                            <w:top w:val="none" w:sz="0" w:space="0" w:color="auto"/>
                                                                                                                                                                                                                                                                                                                                                                                                                                                                                                                                                                                                                                            <w:left w:val="none" w:sz="0" w:space="0" w:color="auto"/>
                                                                                                                                                                                                                                                                                                                                                                                                                                                                                                                                                                                                                                            <w:bottom w:val="none" w:sz="0" w:space="0" w:color="auto"/>
                                                                                                                                                                                                                                                                                                                                                                                                                                                                                                                                                                                                                                            <w:right w:val="none" w:sz="0" w:space="0" w:color="auto"/>
                                                                                                                                                                                                                                                                                                                                                                                                                                                                                                                                                                                                                                          </w:divBdr>
                                                                                                                                                                                                                                                                                                                                                                                                                                                                                                                                                                                                                                          <w:divsChild>
                                                                                                                                                                                                                                                                                                                                                                                                                                                                                                                                                                                                                                            <w:div w:id="1481577430">
                                                                                                                                                                                                                                                                                                                                                                                                                                                                                                                                                                                                                                              <w:marLeft w:val="0"/>
                                                                                                                                                                                                                                                                                                                                                                                                                                                                                                                                                                                                                                              <w:marRight w:val="0"/>
                                                                                                                                                                                                                                                                                                                                                                                                                                                                                                                                                                                                                                              <w:marTop w:val="0"/>
                                                                                                                                                                                                                                                                                                                                                                                                                                                                                                                                                                                                                                              <w:marBottom w:val="0"/>
                                                                                                                                                                                                                                                                                                                                                                                                                                                                                                                                                                                                                                              <w:divBdr>
                                                                                                                                                                                                                                                                                                                                                                                                                                                                                                                                                                                                                                                <w:top w:val="none" w:sz="0" w:space="0" w:color="auto"/>
                                                                                                                                                                                                                                                                                                                                                                                                                                                                                                                                                                                                                                                <w:left w:val="none" w:sz="0" w:space="0" w:color="auto"/>
                                                                                                                                                                                                                                                                                                                                                                                                                                                                                                                                                                                                                                                <w:bottom w:val="none" w:sz="0" w:space="0" w:color="auto"/>
                                                                                                                                                                                                                                                                                                                                                                                                                                                                                                                                                                                                                                                <w:right w:val="none" w:sz="0" w:space="0" w:color="auto"/>
                                                                                                                                                                                                                                                                                                                                                                                                                                                                                                                                                                                                                                              </w:divBdr>
                                                                                                                                                                                                                                                                                                                                                                                                                                                                                                                                                                                                                                              <w:divsChild>
                                                                                                                                                                                                                                                                                                                                                                                                                                                                                                                                                                                                                                                <w:div w:id="235168093">
                                                                                                                                                                                                                                                                                                                                                                                                                                                                                                                                                                                                                                                  <w:marLeft w:val="0"/>
                                                                                                                                                                                                                                                                                                                                                                                                                                                                                                                                                                                                                                                  <w:marRight w:val="0"/>
                                                                                                                                                                                                                                                                                                                                                                                                                                                                                                                                                                                                                                                  <w:marTop w:val="0"/>
                                                                                                                                                                                                                                                                                                                                                                                                                                                                                                                                                                                                                                                  <w:marBottom w:val="0"/>
                                                                                                                                                                                                                                                                                                                                                                                                                                                                                                                                                                                                                                                  <w:divBdr>
                                                                                                                                                                                                                                                                                                                                                                                                                                                                                                                                                                                                                                                    <w:top w:val="none" w:sz="0" w:space="0" w:color="auto"/>
                                                                                                                                                                                                                                                                                                                                                                                                                                                                                                                                                                                                                                                    <w:left w:val="none" w:sz="0" w:space="0" w:color="auto"/>
                                                                                                                                                                                                                                                                                                                                                                                                                                                                                                                                                                                                                                                    <w:bottom w:val="none" w:sz="0" w:space="0" w:color="auto"/>
                                                                                                                                                                                                                                                                                                                                                                                                                                                                                                                                                                                                                                                    <w:right w:val="none" w:sz="0" w:space="0" w:color="auto"/>
                                                                                                                                                                                                                                                                                                                                                                                                                                                                                                                                                                                                                                                  </w:divBdr>
                                                                                                                                                                                                                                                                                                                                                                                                                                                                                                                                                                                                                                                  <w:divsChild>
                                                                                                                                                                                                                                                                                                                                                                                                                                                                                                                                                                                                                                                    <w:div w:id="704214612">
                                                                                                                                                                                                                                                                                                                                                                                                                                                                                                                                                                                                                                                      <w:marLeft w:val="0"/>
                                                                                                                                                                                                                                                                                                                                                                                                                                                                                                                                                                                                                                                      <w:marRight w:val="0"/>
                                                                                                                                                                                                                                                                                                                                                                                                                                                                                                                                                                                                                                                      <w:marTop w:val="0"/>
                                                                                                                                                                                                                                                                                                                                                                                                                                                                                                                                                                                                                                                      <w:marBottom w:val="0"/>
                                                                                                                                                                                                                                                                                                                                                                                                                                                                                                                                                                                                                                                      <w:divBdr>
                                                                                                                                                                                                                                                                                                                                                                                                                                                                                                                                                                                                                                                        <w:top w:val="none" w:sz="0" w:space="0" w:color="auto"/>
                                                                                                                                                                                                                                                                                                                                                                                                                                                                                                                                                                                                                                                        <w:left w:val="none" w:sz="0" w:space="0" w:color="auto"/>
                                                                                                                                                                                                                                                                                                                                                                                                                                                                                                                                                                                                                                                        <w:bottom w:val="none" w:sz="0" w:space="0" w:color="auto"/>
                                                                                                                                                                                                                                                                                                                                                                                                                                                                                                                                                                                                                                                        <w:right w:val="none" w:sz="0" w:space="0" w:color="auto"/>
                                                                                                                                                                                                                                                                                                                                                                                                                                                                                                                                                                                                                                                      </w:divBdr>
                                                                                                                                                                                                                                                                                                                                                                                                                                                                                                                                                                                                                                                      <w:divsChild>
                                                                                                                                                                                                                                                                                                                                                                                                                                                                                                                                                                                                                                                        <w:div w:id="152381524">
                                                                                                                                                                                                                                                                                                                                                                                                                                                                                                                                                                                                                                                          <w:marLeft w:val="0"/>
                                                                                                                                                                                                                                                                                                                                                                                                                                                                                                                                                                                                                                                          <w:marRight w:val="0"/>
                                                                                                                                                                                                                                                                                                                                                                                                                                                                                                                                                                                                                                                          <w:marTop w:val="0"/>
                                                                                                                                                                                                                                                                                                                                                                                                                                                                                                                                                                                                                                                          <w:marBottom w:val="0"/>
                                                                                                                                                                                                                                                                                                                                                                                                                                                                                                                                                                                                                                                          <w:divBdr>
                                                                                                                                                                                                                                                                                                                                                                                                                                                                                                                                                                                                                                                            <w:top w:val="none" w:sz="0" w:space="0" w:color="auto"/>
                                                                                                                                                                                                                                                                                                                                                                                                                                                                                                                                                                                                                                                            <w:left w:val="none" w:sz="0" w:space="0" w:color="auto"/>
                                                                                                                                                                                                                                                                                                                                                                                                                                                                                                                                                                                                                                                            <w:bottom w:val="none" w:sz="0" w:space="0" w:color="auto"/>
                                                                                                                                                                                                                                                                                                                                                                                                                                                                                                                                                                                                                                                            <w:right w:val="none" w:sz="0" w:space="0" w:color="auto"/>
                                                                                                                                                                                                                                                                                                                                                                                                                                                                                                                                                                                                                                                          </w:divBdr>
                                                                                                                                                                                                                                                                                                                                                                                                                                                                                                                                                                                                                                                          <w:divsChild>
                                                                                                                                                                                                                                                                                                                                                                                                                                                                                                                                                                                                                                                            <w:div w:id="817764817">
                                                                                                                                                                                                                                                                                                                                                                                                                                                                                                                                                                                                                                                              <w:marLeft w:val="0"/>
                                                                                                                                                                                                                                                                                                                                                                                                                                                                                                                                                                                                                                                              <w:marRight w:val="0"/>
                                                                                                                                                                                                                                                                                                                                                                                                                                                                                                                                                                                                                                                              <w:marTop w:val="0"/>
                                                                                                                                                                                                                                                                                                                                                                                                                                                                                                                                                                                                                                                              <w:marBottom w:val="0"/>
                                                                                                                                                                                                                                                                                                                                                                                                                                                                                                                                                                                                                                                              <w:divBdr>
                                                                                                                                                                                                                                                                                                                                                                                                                                                                                                                                                                                                                                                                <w:top w:val="none" w:sz="0" w:space="0" w:color="auto"/>
                                                                                                                                                                                                                                                                                                                                                                                                                                                                                                                                                                                                                                                                <w:left w:val="none" w:sz="0" w:space="0" w:color="auto"/>
                                                                                                                                                                                                                                                                                                                                                                                                                                                                                                                                                                                                                                                                <w:bottom w:val="none" w:sz="0" w:space="0" w:color="auto"/>
                                                                                                                                                                                                                                                                                                                                                                                                                                                                                                                                                                                                                                                                <w:right w:val="none" w:sz="0" w:space="0" w:color="auto"/>
                                                                                                                                                                                                                                                                                                                                                                                                                                                                                                                                                                                                                                                              </w:divBdr>
                                                                                                                                                                                                                                                                                                                                                                                                                                                                                                                                                                                                                                                              <w:divsChild>
                                                                                                                                                                                                                                                                                                                                                                                                                                                                                                                                                                                                                                                                <w:div w:id="552036607">
                                                                                                                                                                                                                                                                                                                                                                                                                                                                                                                                                                                                                                                                  <w:marLeft w:val="0"/>
                                                                                                                                                                                                                                                                                                                                                                                                                                                                                                                                                                                                                                                                  <w:marRight w:val="0"/>
                                                                                                                                                                                                                                                                                                                                                                                                                                                                                                                                                                                                                                                                  <w:marTop w:val="0"/>
                                                                                                                                                                                                                                                                                                                                                                                                                                                                                                                                                                                                                                                                  <w:marBottom w:val="0"/>
                                                                                                                                                                                                                                                                                                                                                                                                                                                                                                                                                                                                                                                                  <w:divBdr>
                                                                                                                                                                                                                                                                                                                                                                                                                                                                                                                                                                                                                                                                    <w:top w:val="none" w:sz="0" w:space="0" w:color="auto"/>
                                                                                                                                                                                                                                                                                                                                                                                                                                                                                                                                                                                                                                                                    <w:left w:val="none" w:sz="0" w:space="0" w:color="auto"/>
                                                                                                                                                                                                                                                                                                                                                                                                                                                                                                                                                                                                                                                                    <w:bottom w:val="none" w:sz="0" w:space="0" w:color="auto"/>
                                                                                                                                                                                                                                                                                                                                                                                                                                                                                                                                                                                                                                                                    <w:right w:val="none" w:sz="0" w:space="0" w:color="auto"/>
                                                                                                                                                                                                                                                                                                                                                                                                                                                                                                                                                                                                                                                                  </w:divBdr>
                                                                                                                                                                                                                                                                                                                                                                                                                                                                                                                                                                                                                                                                  <w:divsChild>
                                                                                                                                                                                                                                                                                                                                                                                                                                                                                                                                                                                                                                                                    <w:div w:id="852495592">
                                                                                                                                                                                                                                                                                                                                                                                                                                                                                                                                                                                                                                                                      <w:marLeft w:val="0"/>
                                                                                                                                                                                                                                                                                                                                                                                                                                                                                                                                                                                                                                                                      <w:marRight w:val="0"/>
                                                                                                                                                                                                                                                                                                                                                                                                                                                                                                                                                                                                                                                                      <w:marTop w:val="0"/>
                                                                                                                                                                                                                                                                                                                                                                                                                                                                                                                                                                                                                                                                      <w:marBottom w:val="0"/>
                                                                                                                                                                                                                                                                                                                                                                                                                                                                                                                                                                                                                                                                      <w:divBdr>
                                                                                                                                                                                                                                                                                                                                                                                                                                                                                                                                                                                                                                                                        <w:top w:val="none" w:sz="0" w:space="0" w:color="auto"/>
                                                                                                                                                                                                                                                                                                                                                                                                                                                                                                                                                                                                                                                                        <w:left w:val="none" w:sz="0" w:space="0" w:color="auto"/>
                                                                                                                                                                                                                                                                                                                                                                                                                                                                                                                                                                                                                                                                        <w:bottom w:val="none" w:sz="0" w:space="0" w:color="auto"/>
                                                                                                                                                                                                                                                                                                                                                                                                                                                                                                                                                                                                                                                                        <w:right w:val="none" w:sz="0" w:space="0" w:color="auto"/>
                                                                                                                                                                                                                                                                                                                                                                                                                                                                                                                                                                                                                                                                      </w:divBdr>
                                                                                                                                                                                                                                                                                                                                                                                                                                                                                                                                                                                                                                                                      <w:divsChild>
                                                                                                                                                                                                                                                                                                                                                                                                                                                                                                                                                                                                                                                                        <w:div w:id="1749812873">
                                                                                                                                                                                                                                                                                                                                                                                                                                                                                                                                                                                                                                                                          <w:marLeft w:val="0"/>
                                                                                                                                                                                                                                                                                                                                                                                                                                                                                                                                                                                                                                                                          <w:marRight w:val="0"/>
                                                                                                                                                                                                                                                                                                                                                                                                                                                                                                                                                                                                                                                                          <w:marTop w:val="0"/>
                                                                                                                                                                                                                                                                                                                                                                                                                                                                                                                                                                                                                                                                          <w:marBottom w:val="0"/>
                                                                                                                                                                                                                                                                                                                                                                                                                                                                                                                                                                                                                                                                          <w:divBdr>
                                                                                                                                                                                                                                                                                                                                                                                                                                                                                                                                                                                                                                                                            <w:top w:val="none" w:sz="0" w:space="0" w:color="auto"/>
                                                                                                                                                                                                                                                                                                                                                                                                                                                                                                                                                                                                                                                                            <w:left w:val="none" w:sz="0" w:space="0" w:color="auto"/>
                                                                                                                                                                                                                                                                                                                                                                                                                                                                                                                                                                                                                                                                            <w:bottom w:val="none" w:sz="0" w:space="0" w:color="auto"/>
                                                                                                                                                                                                                                                                                                                                                                                                                                                                                                                                                                                                                                                                            <w:right w:val="none" w:sz="0" w:space="0" w:color="auto"/>
                                                                                                                                                                                                                                                                                                                                                                                                                                                                                                                                                                                                                                                                          </w:divBdr>
                                                                                                                                                                                                                                                                                                                                                                                                                                                                                                                                                                                                                                                                          <w:divsChild>
                                                                                                                                                                                                                                                                                                                                                                                                                                                                                                                                                                                                                                                                            <w:div w:id="974020504">
                                                                                                                                                                                                                                                                                                                                                                                                                                                                                                                                                                                                                                                                              <w:marLeft w:val="0"/>
                                                                                                                                                                                                                                                                                                                                                                                                                                                                                                                                                                                                                                                                              <w:marRight w:val="0"/>
                                                                                                                                                                                                                                                                                                                                                                                                                                                                                                                                                                                                                                                                              <w:marTop w:val="0"/>
                                                                                                                                                                                                                                                                                                                                                                                                                                                                                                                                                                                                                                                                              <w:marBottom w:val="0"/>
                                                                                                                                                                                                                                                                                                                                                                                                                                                                                                                                                                                                                                                                              <w:divBdr>
                                                                                                                                                                                                                                                                                                                                                                                                                                                                                                                                                                                                                                                                                <w:top w:val="none" w:sz="0" w:space="0" w:color="auto"/>
                                                                                                                                                                                                                                                                                                                                                                                                                                                                                                                                                                                                                                                                                <w:left w:val="none" w:sz="0" w:space="0" w:color="auto"/>
                                                                                                                                                                                                                                                                                                                                                                                                                                                                                                                                                                                                                                                                                <w:bottom w:val="none" w:sz="0" w:space="0" w:color="auto"/>
                                                                                                                                                                                                                                                                                                                                                                                                                                                                                                                                                                                                                                                                                <w:right w:val="none" w:sz="0" w:space="0" w:color="auto"/>
                                                                                                                                                                                                                                                                                                                                                                                                                                                                                                                                                                                                                                                                              </w:divBdr>
                                                                                                                                                                                                                                                                                                                                                                                                                                                                                                                                                                                                                                                                              <w:divsChild>
                                                                                                                                                                                                                                                                                                                                                                                                                                                                                                                                                                                                                                                                                <w:div w:id="697512411">
                                                                                                                                                                                                                                                                                                                                                                                                                                                                                                                                                                                                                                                                                  <w:marLeft w:val="0"/>
                                                                                                                                                                                                                                                                                                                                                                                                                                                                                                                                                                                                                                                                                  <w:marRight w:val="0"/>
                                                                                                                                                                                                                                                                                                                                                                                                                                                                                                                                                                                                                                                                                  <w:marTop w:val="0"/>
                                                                                                                                                                                                                                                                                                                                                                                                                                                                                                                                                                                                                                                                                  <w:marBottom w:val="0"/>
                                                                                                                                                                                                                                                                                                                                                                                                                                                                                                                                                                                                                                                                                  <w:divBdr>
                                                                                                                                                                                                                                                                                                                                                                                                                                                                                                                                                                                                                                                                                    <w:top w:val="none" w:sz="0" w:space="0" w:color="auto"/>
                                                                                                                                                                                                                                                                                                                                                                                                                                                                                                                                                                                                                                                                                    <w:left w:val="none" w:sz="0" w:space="0" w:color="auto"/>
                                                                                                                                                                                                                                                                                                                                                                                                                                                                                                                                                                                                                                                                                    <w:bottom w:val="none" w:sz="0" w:space="0" w:color="auto"/>
                                                                                                                                                                                                                                                                                                                                                                                                                                                                                                                                                                                                                                                                                    <w:right w:val="none" w:sz="0" w:space="0" w:color="auto"/>
                                                                                                                                                                                                                                                                                                                                                                                                                                                                                                                                                                                                                                                                                  </w:divBdr>
                                                                                                                                                                                                                                                                                                                                                                                                                                                                                                                                                                                                                                                                                  <w:divsChild>
                                                                                                                                                                                                                                                                                                                                                                                                                                                                                                                                                                                                                                                                                    <w:div w:id="1655988021">
                                                                                                                                                                                                                                                                                                                                                                                                                                                                                                                                                                                                                                                                                      <w:marLeft w:val="0"/>
                                                                                                                                                                                                                                                                                                                                                                                                                                                                                                                                                                                                                                                                                      <w:marRight w:val="0"/>
                                                                                                                                                                                                                                                                                                                                                                                                                                                                                                                                                                                                                                                                                      <w:marTop w:val="0"/>
                                                                                                                                                                                                                                                                                                                                                                                                                                                                                                                                                                                                                                                                                      <w:marBottom w:val="0"/>
                                                                                                                                                                                                                                                                                                                                                                                                                                                                                                                                                                                                                                                                                      <w:divBdr>
                                                                                                                                                                                                                                                                                                                                                                                                                                                                                                                                                                                                                                                                                        <w:top w:val="none" w:sz="0" w:space="0" w:color="auto"/>
                                                                                                                                                                                                                                                                                                                                                                                                                                                                                                                                                                                                                                                                                        <w:left w:val="none" w:sz="0" w:space="0" w:color="auto"/>
                                                                                                                                                                                                                                                                                                                                                                                                                                                                                                                                                                                                                                                                                        <w:bottom w:val="none" w:sz="0" w:space="0" w:color="auto"/>
                                                                                                                                                                                                                                                                                                                                                                                                                                                                                                                                                                                                                                                                                        <w:right w:val="none" w:sz="0" w:space="0" w:color="auto"/>
                                                                                                                                                                                                                                                                                                                                                                                                                                                                                                                                                                                                                                                                                      </w:divBdr>
                                                                                                                                                                                                                                                                                                                                                                                                                                                                                                                                                                                                                                                                                      <w:divsChild>
                                                                                                                                                                                                                                                                                                                                                                                                                                                                                                                                                                                                                                                                                        <w:div w:id="1568304442">
                                                                                                                                                                                                                                                                                                                                                                                                                                                                                                                                                                                                                                                                                          <w:marLeft w:val="0"/>
                                                                                                                                                                                                                                                                                                                                                                                                                                                                                                                                                                                                                                                                                          <w:marRight w:val="0"/>
                                                                                                                                                                                                                                                                                                                                                                                                                                                                                                                                                                                                                                                                                          <w:marTop w:val="0"/>
                                                                                                                                                                                                                                                                                                                                                                                                                                                                                                                                                                                                                                                                                          <w:marBottom w:val="0"/>
                                                                                                                                                                                                                                                                                                                                                                                                                                                                                                                                                                                                                                                                                          <w:divBdr>
                                                                                                                                                                                                                                                                                                                                                                                                                                                                                                                                                                                                                                                                                            <w:top w:val="none" w:sz="0" w:space="0" w:color="auto"/>
                                                                                                                                                                                                                                                                                                                                                                                                                                                                                                                                                                                                                                                                                            <w:left w:val="none" w:sz="0" w:space="0" w:color="auto"/>
                                                                                                                                                                                                                                                                                                                                                                                                                                                                                                                                                                                                                                                                                            <w:bottom w:val="none" w:sz="0" w:space="0" w:color="auto"/>
                                                                                                                                                                                                                                                                                                                                                                                                                                                                                                                                                                                                                                                                                            <w:right w:val="none" w:sz="0" w:space="0" w:color="auto"/>
                                                                                                                                                                                                                                                                                                                                                                                                                                                                                                                                                                                                                                                                                          </w:divBdr>
                                                                                                                                                                                                                                                                                                                                                                                                                                                                                                                                                                                                                                                                                          <w:divsChild>
                                                                                                                                                                                                                                                                                                                                                                                                                                                                                                                                                                                                                                                                                            <w:div w:id="815269527">
                                                                                                                                                                                                                                                                                                                                                                                                                                                                                                                                                                                                                                                                                              <w:marLeft w:val="0"/>
                                                                                                                                                                                                                                                                                                                                                                                                                                                                                                                                                                                                                                                                                              <w:marRight w:val="0"/>
                                                                                                                                                                                                                                                                                                                                                                                                                                                                                                                                                                                                                                                                                              <w:marTop w:val="0"/>
                                                                                                                                                                                                                                                                                                                                                                                                                                                                                                                                                                                                                                                                                              <w:marBottom w:val="0"/>
                                                                                                                                                                                                                                                                                                                                                                                                                                                                                                                                                                                                                                                                                              <w:divBdr>
                                                                                                                                                                                                                                                                                                                                                                                                                                                                                                                                                                                                                                                                                                <w:top w:val="none" w:sz="0" w:space="0" w:color="auto"/>
                                                                                                                                                                                                                                                                                                                                                                                                                                                                                                                                                                                                                                                                                                <w:left w:val="none" w:sz="0" w:space="0" w:color="auto"/>
                                                                                                                                                                                                                                                                                                                                                                                                                                                                                                                                                                                                                                                                                                <w:bottom w:val="none" w:sz="0" w:space="0" w:color="auto"/>
                                                                                                                                                                                                                                                                                                                                                                                                                                                                                                                                                                                                                                                                                                <w:right w:val="none" w:sz="0" w:space="0" w:color="auto"/>
                                                                                                                                                                                                                                                                                                                                                                                                                                                                                                                                                                                                                                                                                              </w:divBdr>
                                                                                                                                                                                                                                                                                                                                                                                                                                                                                                                                                                                                                                                                                              <w:divsChild>
                                                                                                                                                                                                                                                                                                                                                                                                                                                                                                                                                                                                                                                                                                <w:div w:id="652298443">
                                                                                                                                                                                                                                                                                                                                                                                                                                                                                                                                                                                                                                                                                                  <w:marLeft w:val="0"/>
                                                                                                                                                                                                                                                                                                                                                                                                                                                                                                                                                                                                                                                                                                  <w:marRight w:val="0"/>
                                                                                                                                                                                                                                                                                                                                                                                                                                                                                                                                                                                                                                                                                                  <w:marTop w:val="0"/>
                                                                                                                                                                                                                                                                                                                                                                                                                                                                                                                                                                                                                                                                                                  <w:marBottom w:val="0"/>
                                                                                                                                                                                                                                                                                                                                                                                                                                                                                                                                                                                                                                                                                                  <w:divBdr>
                                                                                                                                                                                                                                                                                                                                                                                                                                                                                                                                                                                                                                                                                                    <w:top w:val="none" w:sz="0" w:space="0" w:color="auto"/>
                                                                                                                                                                                                                                                                                                                                                                                                                                                                                                                                                                                                                                                                                                    <w:left w:val="none" w:sz="0" w:space="0" w:color="auto"/>
                                                                                                                                                                                                                                                                                                                                                                                                                                                                                                                                                                                                                                                                                                    <w:bottom w:val="none" w:sz="0" w:space="0" w:color="auto"/>
                                                                                                                                                                                                                                                                                                                                                                                                                                                                                                                                                                                                                                                                                                    <w:right w:val="none" w:sz="0" w:space="0" w:color="auto"/>
                                                                                                                                                                                                                                                                                                                                                                                                                                                                                                                                                                                                                                                                                                  </w:divBdr>
                                                                                                                                                                                                                                                                                                                                                                                                                                                                                                                                                                                                                                                                                                  <w:divsChild>
                                                                                                                                                                                                                                                                                                                                                                                                                                                                                                                                                                                                                                                                                                    <w:div w:id="1199707595">
                                                                                                                                                                                                                                                                                                                                                                                                                                                                                                                                                                                                                                                                                                      <w:marLeft w:val="0"/>
                                                                                                                                                                                                                                                                                                                                                                                                                                                                                                                                                                                                                                                                                                      <w:marRight w:val="0"/>
                                                                                                                                                                                                                                                                                                                                                                                                                                                                                                                                                                                                                                                                                                      <w:marTop w:val="0"/>
                                                                                                                                                                                                                                                                                                                                                                                                                                                                                                                                                                                                                                                                                                      <w:marBottom w:val="0"/>
                                                                                                                                                                                                                                                                                                                                                                                                                                                                                                                                                                                                                                                                                                      <w:divBdr>
                                                                                                                                                                                                                                                                                                                                                                                                                                                                                                                                                                                                                                                                                                        <w:top w:val="none" w:sz="0" w:space="0" w:color="auto"/>
                                                                                                                                                                                                                                                                                                                                                                                                                                                                                                                                                                                                                                                                                                        <w:left w:val="none" w:sz="0" w:space="0" w:color="auto"/>
                                                                                                                                                                                                                                                                                                                                                                                                                                                                                                                                                                                                                                                                                                        <w:bottom w:val="none" w:sz="0" w:space="0" w:color="auto"/>
                                                                                                                                                                                                                                                                                                                                                                                                                                                                                                                                                                                                                                                                                                        <w:right w:val="none" w:sz="0" w:space="0" w:color="auto"/>
                                                                                                                                                                                                                                                                                                                                                                                                                                                                                                                                                                                                                                                                                                      </w:divBdr>
                                                                                                                                                                                                                                                                                                                                                                                                                                                                                                                                                                                                                                                                                                      <w:divsChild>
                                                                                                                                                                                                                                                                                                                                                                                                                                                                                                                                                                                                                                                                                                        <w:div w:id="704446769">
                                                                                                                                                                                                                                                                                                                                                                                                                                                                                                                                                                                                                                                                                                          <w:marLeft w:val="0"/>
                                                                                                                                                                                                                                                                                                                                                                                                                                                                                                                                                                                                                                                                                                          <w:marRight w:val="0"/>
                                                                                                                                                                                                                                                                                                                                                                                                                                                                                                                                                                                                                                                                                                          <w:marTop w:val="0"/>
                                                                                                                                                                                                                                                                                                                                                                                                                                                                                                                                                                                                                                                                                                          <w:marBottom w:val="0"/>
                                                                                                                                                                                                                                                                                                                                                                                                                                                                                                                                                                                                                                                                                                          <w:divBdr>
                                                                                                                                                                                                                                                                                                                                                                                                                                                                                                                                                                                                                                                                                                            <w:top w:val="none" w:sz="0" w:space="0" w:color="auto"/>
                                                                                                                                                                                                                                                                                                                                                                                                                                                                                                                                                                                                                                                                                                            <w:left w:val="none" w:sz="0" w:space="0" w:color="auto"/>
                                                                                                                                                                                                                                                                                                                                                                                                                                                                                                                                                                                                                                                                                                            <w:bottom w:val="none" w:sz="0" w:space="0" w:color="auto"/>
                                                                                                                                                                                                                                                                                                                                                                                                                                                                                                                                                                                                                                                                                                            <w:right w:val="none" w:sz="0" w:space="0" w:color="auto"/>
                                                                                                                                                                                                                                                                                                                                                                                                                                                                                                                                                                                                                                                                                                          </w:divBdr>
                                                                                                                                                                                                                                                                                                                                                                                                                                                                                                                                                                                                                                                                                                          <w:divsChild>
                                                                                                                                                                                                                                                                                                                                                                                                                                                                                                                                                                                                                                                                                                            <w:div w:id="132062171">
                                                                                                                                                                                                                                                                                                                                                                                                                                                                                                                                                                                                                                                                                                              <w:marLeft w:val="0"/>
                                                                                                                                                                                                                                                                                                                                                                                                                                                                                                                                                                                                                                                                                                              <w:marRight w:val="0"/>
                                                                                                                                                                                                                                                                                                                                                                                                                                                                                                                                                                                                                                                                                                              <w:marTop w:val="0"/>
                                                                                                                                                                                                                                                                                                                                                                                                                                                                                                                                                                                                                                                                                                              <w:marBottom w:val="0"/>
                                                                                                                                                                                                                                                                                                                                                                                                                                                                                                                                                                                                                                                                                                              <w:divBdr>
                                                                                                                                                                                                                                                                                                                                                                                                                                                                                                                                                                                                                                                                                                                <w:top w:val="none" w:sz="0" w:space="0" w:color="auto"/>
                                                                                                                                                                                                                                                                                                                                                                                                                                                                                                                                                                                                                                                                                                                <w:left w:val="none" w:sz="0" w:space="0" w:color="auto"/>
                                                                                                                                                                                                                                                                                                                                                                                                                                                                                                                                                                                                                                                                                                                <w:bottom w:val="none" w:sz="0" w:space="0" w:color="auto"/>
                                                                                                                                                                                                                                                                                                                                                                                                                                                                                                                                                                                                                                                                                                                <w:right w:val="none" w:sz="0" w:space="0" w:color="auto"/>
                                                                                                                                                                                                                                                                                                                                                                                                                                                                                                                                                                                                                                                                                                              </w:divBdr>
                                                                                                                                                                                                                                                                                                                                                                                                                                                                                                                                                                                                                                                                                                              <w:divsChild>
                                                                                                                                                                                                                                                                                                                                                                                                                                                                                                                                                                                                                                                                                                                <w:div w:id="1577470988">
                                                                                                                                                                                                                                                                                                                                                                                                                                                                                                                                                                                                                                                                                                                  <w:marLeft w:val="0"/>
                                                                                                                                                                                                                                                                                                                                                                                                                                                                                                                                                                                                                                                                                                                  <w:marRight w:val="0"/>
                                                                                                                                                                                                                                                                                                                                                                                                                                                                                                                                                                                                                                                                                                                  <w:marTop w:val="0"/>
                                                                                                                                                                                                                                                                                                                                                                                                                                                                                                                                                                                                                                                                                                                  <w:marBottom w:val="0"/>
                                                                                                                                                                                                                                                                                                                                                                                                                                                                                                                                                                                                                                                                                                                  <w:divBdr>
                                                                                                                                                                                                                                                                                                                                                                                                                                                                                                                                                                                                                                                                                                                    <w:top w:val="none" w:sz="0" w:space="0" w:color="auto"/>
                                                                                                                                                                                                                                                                                                                                                                                                                                                                                                                                                                                                                                                                                                                    <w:left w:val="none" w:sz="0" w:space="0" w:color="auto"/>
                                                                                                                                                                                                                                                                                                                                                                                                                                                                                                                                                                                                                                                                                                                    <w:bottom w:val="none" w:sz="0" w:space="0" w:color="auto"/>
                                                                                                                                                                                                                                                                                                                                                                                                                                                                                                                                                                                                                                                                                                                    <w:right w:val="none" w:sz="0" w:space="0" w:color="auto"/>
                                                                                                                                                                                                                                                                                                                                                                                                                                                                                                                                                                                                                                                                                                                  </w:divBdr>
                                                                                                                                                                                                                                                                                                                                                                                                                                                                                                                                                                                                                                                                                                                  <w:divsChild>
                                                                                                                                                                                                                                                                                                                                                                                                                                                                                                                                                                                                                                                                                                                    <w:div w:id="1882204309">
                                                                                                                                                                                                                                                                                                                                                                                                                                                                                                                                                                                                                                                                                                                      <w:marLeft w:val="0"/>
                                                                                                                                                                                                                                                                                                                                                                                                                                                                                                                                                                                                                                                                                                                      <w:marRight w:val="0"/>
                                                                                                                                                                                                                                                                                                                                                                                                                                                                                                                                                                                                                                                                                                                      <w:marTop w:val="0"/>
                                                                                                                                                                                                                                                                                                                                                                                                                                                                                                                                                                                                                                                                                                                      <w:marBottom w:val="0"/>
                                                                                                                                                                                                                                                                                                                                                                                                                                                                                                                                                                                                                                                                                                                      <w:divBdr>
                                                                                                                                                                                                                                                                                                                                                                                                                                                                                                                                                                                                                                                                                                                        <w:top w:val="none" w:sz="0" w:space="0" w:color="auto"/>
                                                                                                                                                                                                                                                                                                                                                                                                                                                                                                                                                                                                                                                                                                                        <w:left w:val="none" w:sz="0" w:space="0" w:color="auto"/>
                                                                                                                                                                                                                                                                                                                                                                                                                                                                                                                                                                                                                                                                                                                        <w:bottom w:val="none" w:sz="0" w:space="0" w:color="auto"/>
                                                                                                                                                                                                                                                                                                                                                                                                                                                                                                                                                                                                                                                                                                                        <w:right w:val="none" w:sz="0" w:space="0" w:color="auto"/>
                                                                                                                                                                                                                                                                                                                                                                                                                                                                                                                                                                                                                                                                                                                      </w:divBdr>
                                                                                                                                                                                                                                                                                                                                                                                                                                                                                                                                                                                                                                                                                                                      <w:divsChild>
                                                                                                                                                                                                                                                                                                                                                                                                                                                                                                                                                                                                                                                                                                                        <w:div w:id="13074350">
                                                                                                                                                                                                                                                                                                                                                                                                                                                                                                                                                                                                                                                                                                                          <w:marLeft w:val="0"/>
                                                                                                                                                                                                                                                                                                                                                                                                                                                                                                                                                                                                                                                                                                                          <w:marRight w:val="0"/>
                                                                                                                                                                                                                                                                                                                                                                                                                                                                                                                                                                                                                                                                                                                          <w:marTop w:val="0"/>
                                                                                                                                                                                                                                                                                                                                                                                                                                                                                                                                                                                                                                                                                                                          <w:marBottom w:val="0"/>
                                                                                                                                                                                                                                                                                                                                                                                                                                                                                                                                                                                                                                                                                                                          <w:divBdr>
                                                                                                                                                                                                                                                                                                                                                                                                                                                                                                                                                                                                                                                                                                                            <w:top w:val="none" w:sz="0" w:space="0" w:color="auto"/>
                                                                                                                                                                                                                                                                                                                                                                                                                                                                                                                                                                                                                                                                                                                            <w:left w:val="none" w:sz="0" w:space="0" w:color="auto"/>
                                                                                                                                                                                                                                                                                                                                                                                                                                                                                                                                                                                                                                                                                                                            <w:bottom w:val="none" w:sz="0" w:space="0" w:color="auto"/>
                                                                                                                                                                                                                                                                                                                                                                                                                                                                                                                                                                                                                                                                                                                            <w:right w:val="none" w:sz="0" w:space="0" w:color="auto"/>
                                                                                                                                                                                                                                                                                                                                                                                                                                                                                                                                                                                                                                                                                                                          </w:divBdr>
                                                                                                                                                                                                                                                                                                                                                                                                                                                                                                                                                                                                                                                                                                                          <w:divsChild>
                                                                                                                                                                                                                                                                                                                                                                                                                                                                                                                                                                                                                                                                                                                            <w:div w:id="496383417">
                                                                                                                                                                                                                                                                                                                                                                                                                                                                                                                                                                                                                                                                                                                              <w:marLeft w:val="0"/>
                                                                                                                                                                                                                                                                                                                                                                                                                                                                                                                                                                                                                                                                                                                              <w:marRight w:val="0"/>
                                                                                                                                                                                                                                                                                                                                                                                                                                                                                                                                                                                                                                                                                                                              <w:marTop w:val="0"/>
                                                                                                                                                                                                                                                                                                                                                                                                                                                                                                                                                                                                                                                                                                                              <w:marBottom w:val="0"/>
                                                                                                                                                                                                                                                                                                                                                                                                                                                                                                                                                                                                                                                                                                                              <w:divBdr>
                                                                                                                                                                                                                                                                                                                                                                                                                                                                                                                                                                                                                                                                                                                                <w:top w:val="none" w:sz="0" w:space="0" w:color="auto"/>
                                                                                                                                                                                                                                                                                                                                                                                                                                                                                                                                                                                                                                                                                                                                <w:left w:val="none" w:sz="0" w:space="0" w:color="auto"/>
                                                                                                                                                                                                                                                                                                                                                                                                                                                                                                                                                                                                                                                                                                                                <w:bottom w:val="none" w:sz="0" w:space="0" w:color="auto"/>
                                                                                                                                                                                                                                                                                                                                                                                                                                                                                                                                                                                                                                                                                                                                <w:right w:val="none" w:sz="0" w:space="0" w:color="auto"/>
                                                                                                                                                                                                                                                                                                                                                                                                                                                                                                                                                                                                                                                                                                                              </w:divBdr>
                                                                                                                                                                                                                                                                                                                                                                                                                                                                                                                                                                                                                                                                                                                              <w:divsChild>
                                                                                                                                                                                                                                                                                                                                                                                                                                                                                                                                                                                                                                                                                                                                <w:div w:id="51199511">
                                                                                                                                                                                                                                                                                                                                                                                                                                                                                                                                                                                                                                                                                                                                  <w:marLeft w:val="0"/>
                                                                                                                                                                                                                                                                                                                                                                                                                                                                                                                                                                                                                                                                                                                                  <w:marRight w:val="0"/>
                                                                                                                                                                                                                                                                                                                                                                                                                                                                                                                                                                                                                                                                                                                                  <w:marTop w:val="0"/>
                                                                                                                                                                                                                                                                                                                                                                                                                                                                                                                                                                                                                                                                                                                                  <w:marBottom w:val="0"/>
                                                                                                                                                                                                                                                                                                                                                                                                                                                                                                                                                                                                                                                                                                                                  <w:divBdr>
                                                                                                                                                                                                                                                                                                                                                                                                                                                                                                                                                                                                                                                                                                                                    <w:top w:val="none" w:sz="0" w:space="0" w:color="auto"/>
                                                                                                                                                                                                                                                                                                                                                                                                                                                                                                                                                                                                                                                                                                                                    <w:left w:val="none" w:sz="0" w:space="0" w:color="auto"/>
                                                                                                                                                                                                                                                                                                                                                                                                                                                                                                                                                                                                                                                                                                                                    <w:bottom w:val="none" w:sz="0" w:space="0" w:color="auto"/>
                                                                                                                                                                                                                                                                                                                                                                                                                                                                                                                                                                                                                                                                                                                                    <w:right w:val="none" w:sz="0" w:space="0" w:color="auto"/>
                                                                                                                                                                                                                                                                                                                                                                                                                                                                                                                                                                                                                                                                                                                                  </w:divBdr>
                                                                                                                                                                                                                                                                                                                                                                                                                                                                                                                                                                                                                                                                                                                                  <w:divsChild>
                                                                                                                                                                                                                                                                                                                                                                                                                                                                                                                                                                                                                                                                                                                                    <w:div w:id="112285485">
                                                                                                                                                                                                                                                                                                                                                                                                                                                                                                                                                                                                                                                                                                                                      <w:marLeft w:val="0"/>
                                                                                                                                                                                                                                                                                                                                                                                                                                                                                                                                                                                                                                                                                                                                      <w:marRight w:val="0"/>
                                                                                                                                                                                                                                                                                                                                                                                                                                                                                                                                                                                                                                                                                                                                      <w:marTop w:val="0"/>
                                                                                                                                                                                                                                                                                                                                                                                                                                                                                                                                                                                                                                                                                                                                      <w:marBottom w:val="0"/>
                                                                                                                                                                                                                                                                                                                                                                                                                                                                                                                                                                                                                                                                                                                                      <w:divBdr>
                                                                                                                                                                                                                                                                                                                                                                                                                                                                                                                                                                                                                                                                                                                                        <w:top w:val="none" w:sz="0" w:space="0" w:color="auto"/>
                                                                                                                                                                                                                                                                                                                                                                                                                                                                                                                                                                                                                                                                                                                                        <w:left w:val="none" w:sz="0" w:space="0" w:color="auto"/>
                                                                                                                                                                                                                                                                                                                                                                                                                                                                                                                                                                                                                                                                                                                                        <w:bottom w:val="none" w:sz="0" w:space="0" w:color="auto"/>
                                                                                                                                                                                                                                                                                                                                                                                                                                                                                                                                                                                                                                                                                                                                        <w:right w:val="none" w:sz="0" w:space="0" w:color="auto"/>
                                                                                                                                                                                                                                                                                                                                                                                                                                                                                                                                                                                                                                                                                                                                      </w:divBdr>
                                                                                                                                                                                                                                                                                                                                                                                                                                                                                                                                                                                                                                                                                                                                      <w:divsChild>
                                                                                                                                                                                                                                                                                                                                                                                                                                                                                                                                                                                                                                                                                                                                        <w:div w:id="267280261">
                                                                                                                                                                                                                                                                                                                                                                                                                                                                                                                                                                                                                                                                                                                                          <w:marLeft w:val="0"/>
                                                                                                                                                                                                                                                                                                                                                                                                                                                                                                                                                                                                                                                                                                                                          <w:marRight w:val="0"/>
                                                                                                                                                                                                                                                                                                                                                                                                                                                                                                                                                                                                                                                                                                                                          <w:marTop w:val="0"/>
                                                                                                                                                                                                                                                                                                                                                                                                                                                                                                                                                                                                                                                                                                                                          <w:marBottom w:val="0"/>
                                                                                                                                                                                                                                                                                                                                                                                                                                                                                                                                                                                                                                                                                                                                          <w:divBdr>
                                                                                                                                                                                                                                                                                                                                                                                                                                                                                                                                                                                                                                                                                                                                            <w:top w:val="none" w:sz="0" w:space="0" w:color="auto"/>
                                                                                                                                                                                                                                                                                                                                                                                                                                                                                                                                                                                                                                                                                                                                            <w:left w:val="none" w:sz="0" w:space="0" w:color="auto"/>
                                                                                                                                                                                                                                                                                                                                                                                                                                                                                                                                                                                                                                                                                                                                            <w:bottom w:val="none" w:sz="0" w:space="0" w:color="auto"/>
                                                                                                                                                                                                                                                                                                                                                                                                                                                                                                                                                                                                                                                                                                                                            <w:right w:val="none" w:sz="0" w:space="0" w:color="auto"/>
                                                                                                                                                                                                                                                                                                                                                                                                                                                                                                                                                                                                                                                                                                                                          </w:divBdr>
                                                                                                                                                                                                                                                                                                                                                                                                                                                                                                                                                                                                                                                                                                                                          <w:divsChild>
                                                                                                                                                                                                                                                                                                                                                                                                                                                                                                                                                                                                                                                                                                                                            <w:div w:id="1895852480">
                                                                                                                                                                                                                                                                                                                                                                                                                                                                                                                                                                                                                                                                                                                                              <w:marLeft w:val="0"/>
                                                                                                                                                                                                                                                                                                                                                                                                                                                                                                                                                                                                                                                                                                                                              <w:marRight w:val="0"/>
                                                                                                                                                                                                                                                                                                                                                                                                                                                                                                                                                                                                                                                                                                                                              <w:marTop w:val="0"/>
                                                                                                                                                                                                                                                                                                                                                                                                                                                                                                                                                                                                                                                                                                                                              <w:marBottom w:val="0"/>
                                                                                                                                                                                                                                                                                                                                                                                                                                                                                                                                                                                                                                                                                                                                              <w:divBdr>
                                                                                                                                                                                                                                                                                                                                                                                                                                                                                                                                                                                                                                                                                                                                                <w:top w:val="none" w:sz="0" w:space="0" w:color="auto"/>
                                                                                                                                                                                                                                                                                                                                                                                                                                                                                                                                                                                                                                                                                                                                                <w:left w:val="none" w:sz="0" w:space="0" w:color="auto"/>
                                                                                                                                                                                                                                                                                                                                                                                                                                                                                                                                                                                                                                                                                                                                                <w:bottom w:val="none" w:sz="0" w:space="0" w:color="auto"/>
                                                                                                                                                                                                                                                                                                                                                                                                                                                                                                                                                                                                                                                                                                                                                <w:right w:val="none" w:sz="0" w:space="0" w:color="auto"/>
                                                                                                                                                                                                                                                                                                                                                                                                                                                                                                                                                                                                                                                                                                                                              </w:divBdr>
                                                                                                                                                                                                                                                                                                                                                                                                                                                                                                                                                                                                                                                                                                                                              <w:divsChild>
                                                                                                                                                                                                                                                                                                                                                                                                                                                                                                                                                                                                                                                                                                                                                <w:div w:id="390930944">
                                                                                                                                                                                                                                                                                                                                                                                                                                                                                                                                                                                                                                                                                                                                                  <w:marLeft w:val="0"/>
                                                                                                                                                                                                                                                                                                                                                                                                                                                                                                                                                                                                                                                                                                                                                  <w:marRight w:val="0"/>
                                                                                                                                                                                                                                                                                                                                                                                                                                                                                                                                                                                                                                                                                                                                                  <w:marTop w:val="0"/>
                                                                                                                                                                                                                                                                                                                                                                                                                                                                                                                                                                                                                                                                                                                                                  <w:marBottom w:val="0"/>
                                                                                                                                                                                                                                                                                                                                                                                                                                                                                                                                                                                                                                                                                                                                                  <w:divBdr>
                                                                                                                                                                                                                                                                                                                                                                                                                                                                                                                                                                                                                                                                                                                                                    <w:top w:val="none" w:sz="0" w:space="0" w:color="auto"/>
                                                                                                                                                                                                                                                                                                                                                                                                                                                                                                                                                                                                                                                                                                                                                    <w:left w:val="none" w:sz="0" w:space="0" w:color="auto"/>
                                                                                                                                                                                                                                                                                                                                                                                                                                                                                                                                                                                                                                                                                                                                                    <w:bottom w:val="none" w:sz="0" w:space="0" w:color="auto"/>
                                                                                                                                                                                                                                                                                                                                                                                                                                                                                                                                                                                                                                                                                                                                                    <w:right w:val="none" w:sz="0" w:space="0" w:color="auto"/>
                                                                                                                                                                                                                                                                                                                                                                                                                                                                                                                                                                                                                                                                                                                                                  </w:divBdr>
                                                                                                                                                                                                                                                                                                                                                                                                                                                                                                                                                                                                                                                                                                                                                  <w:divsChild>
                                                                                                                                                                                                                                                                                                                                                                                                                                                                                                                                                                                                                                                                                                                                                    <w:div w:id="592132040">
                                                                                                                                                                                                                                                                                                                                                                                                                                                                                                                                                                                                                                                                                                                                                      <w:marLeft w:val="0"/>
                                                                                                                                                                                                                                                                                                                                                                                                                                                                                                                                                                                                                                                                                                                                                      <w:marRight w:val="0"/>
                                                                                                                                                                                                                                                                                                                                                                                                                                                                                                                                                                                                                                                                                                                                                      <w:marTop w:val="0"/>
                                                                                                                                                                                                                                                                                                                                                                                                                                                                                                                                                                                                                                                                                                                                                      <w:marBottom w:val="0"/>
                                                                                                                                                                                                                                                                                                                                                                                                                                                                                                                                                                                                                                                                                                                                                      <w:divBdr>
                                                                                                                                                                                                                                                                                                                                                                                                                                                                                                                                                                                                                                                                                                                                                        <w:top w:val="none" w:sz="0" w:space="0" w:color="auto"/>
                                                                                                                                                                                                                                                                                                                                                                                                                                                                                                                                                                                                                                                                                                                                                        <w:left w:val="none" w:sz="0" w:space="0" w:color="auto"/>
                                                                                                                                                                                                                                                                                                                                                                                                                                                                                                                                                                                                                                                                                                                                                        <w:bottom w:val="none" w:sz="0" w:space="0" w:color="auto"/>
                                                                                                                                                                                                                                                                                                                                                                                                                                                                                                                                                                                                                                                                                                                                                        <w:right w:val="none" w:sz="0" w:space="0" w:color="auto"/>
                                                                                                                                                                                                                                                                                                                                                                                                                                                                                                                                                                                                                                                                                                                                                      </w:divBdr>
                                                                                                                                                                                                                                                                                                                                                                                                                                                                                                                                                                                                                                                                                                                                                      <w:divsChild>
                                                                                                                                                                                                                                                                                                                                                                                                                                                                                                                                                                                                                                                                                                                                                        <w:div w:id="59058867">
                                                                                                                                                                                                                                                                                                                                                                                                                                                                                                                                                                                                                                                                                                                                                          <w:marLeft w:val="0"/>
                                                                                                                                                                                                                                                                                                                                                                                                                                                                                                                                                                                                                                                                                                                                                          <w:marRight w:val="0"/>
                                                                                                                                                                                                                                                                                                                                                                                                                                                                                                                                                                                                                                                                                                                                                          <w:marTop w:val="0"/>
                                                                                                                                                                                                                                                                                                                                                                                                                                                                                                                                                                                                                                                                                                                                                          <w:marBottom w:val="0"/>
                                                                                                                                                                                                                                                                                                                                                                                                                                                                                                                                                                                                                                                                                                                                                          <w:divBdr>
                                                                                                                                                                                                                                                                                                                                                                                                                                                                                                                                                                                                                                                                                                                                                            <w:top w:val="none" w:sz="0" w:space="0" w:color="auto"/>
                                                                                                                                                                                                                                                                                                                                                                                                                                                                                                                                                                                                                                                                                                                                                            <w:left w:val="none" w:sz="0" w:space="0" w:color="auto"/>
                                                                                                                                                                                                                                                                                                                                                                                                                                                                                                                                                                                                                                                                                                                                                            <w:bottom w:val="none" w:sz="0" w:space="0" w:color="auto"/>
                                                                                                                                                                                                                                                                                                                                                                                                                                                                                                                                                                                                                                                                                                                                                            <w:right w:val="none" w:sz="0" w:space="0" w:color="auto"/>
                                                                                                                                                                                                                                                                                                                                                                                                                                                                                                                                                                                                                                                                                                                                                          </w:divBdr>
                                                                                                                                                                                                                                                                                                                                                                                                                                                                                                                                                                                                                                                                                                                                                          <w:divsChild>
                                                                                                                                                                                                                                                                                                                                                                                                                                                                                                                                                                                                                                                                                                                                                            <w:div w:id="361135376">
                                                                                                                                                                                                                                                                                                                                                                                                                                                                                                                                                                                                                                                                                                                                                              <w:marLeft w:val="0"/>
                                                                                                                                                                                                                                                                                                                                                                                                                                                                                                                                                                                                                                                                                                                                                              <w:marRight w:val="0"/>
                                                                                                                                                                                                                                                                                                                                                                                                                                                                                                                                                                                                                                                                                                                                                              <w:marTop w:val="0"/>
                                                                                                                                                                                                                                                                                                                                                                                                                                                                                                                                                                                                                                                                                                                                                              <w:marBottom w:val="0"/>
                                                                                                                                                                                                                                                                                                                                                                                                                                                                                                                                                                                                                                                                                                                                                              <w:divBdr>
                                                                                                                                                                                                                                                                                                                                                                                                                                                                                                                                                                                                                                                                                                                                                                <w:top w:val="none" w:sz="0" w:space="0" w:color="auto"/>
                                                                                                                                                                                                                                                                                                                                                                                                                                                                                                                                                                                                                                                                                                                                                                <w:left w:val="none" w:sz="0" w:space="0" w:color="auto"/>
                                                                                                                                                                                                                                                                                                                                                                                                                                                                                                                                                                                                                                                                                                                                                                <w:bottom w:val="none" w:sz="0" w:space="0" w:color="auto"/>
                                                                                                                                                                                                                                                                                                                                                                                                                                                                                                                                                                                                                                                                                                                                                                <w:right w:val="none" w:sz="0" w:space="0" w:color="auto"/>
                                                                                                                                                                                                                                                                                                                                                                                                                                                                                                                                                                                                                                                                                                                                                              </w:divBdr>
                                                                                                                                                                                                                                                                                                                                                                                                                                                                                                                                                                                                                                                                                                                                                            </w:div>
                                                                                                                                                                                                                                                                                                                                                                                                                                                                                                                                                                                                                                                                                                                                                            <w:div w:id="2099711502">
                                                                                                                                                                                                                                                                                                                                                                                                                                                                                                                                                                                                                                                                                                                                                              <w:marLeft w:val="0"/>
                                                                                                                                                                                                                                                                                                                                                                                                                                                                                                                                                                                                                                                                                                                                                              <w:marRight w:val="0"/>
                                                                                                                                                                                                                                                                                                                                                                                                                                                                                                                                                                                                                                                                                                                                                              <w:marTop w:val="0"/>
                                                                                                                                                                                                                                                                                                                                                                                                                                                                                                                                                                                                                                                                                                                                                              <w:marBottom w:val="0"/>
                                                                                                                                                                                                                                                                                                                                                                                                                                                                                                                                                                                                                                                                                                                                                              <w:divBdr>
                                                                                                                                                                                                                                                                                                                                                                                                                                                                                                                                                                                                                                                                                                                                                                <w:top w:val="none" w:sz="0" w:space="0" w:color="auto"/>
                                                                                                                                                                                                                                                                                                                                                                                                                                                                                                                                                                                                                                                                                                                                                                <w:left w:val="none" w:sz="0" w:space="0" w:color="auto"/>
                                                                                                                                                                                                                                                                                                                                                                                                                                                                                                                                                                                                                                                                                                                                                                <w:bottom w:val="none" w:sz="0" w:space="0" w:color="auto"/>
                                                                                                                                                                                                                                                                                                                                                                                                                                                                                                                                                                                                                                                                                                                                                                <w:right w:val="none" w:sz="0" w:space="0" w:color="auto"/>
                                                                                                                                                                                                                                                                                                                                                                                                                                                                                                                                                                                                                                                                                                                                                              </w:divBdr>
                                                                                                                                                                                                                                                                                                                                                                                                                                                                                                                                                                                                                                                                                                                                                            </w:div>
                                                                                                                                                                                                                                                                                                                                                                                                                                                                                                                                                                                                                                                                                                                                                            <w:div w:id="861628222">
                                                                                                                                                                                                                                                                                                                                                                                                                                                                                                                                                                                                                                                                                                                                                              <w:marLeft w:val="0"/>
                                                                                                                                                                                                                                                                                                                                                                                                                                                                                                                                                                                                                                                                                                                                                              <w:marRight w:val="0"/>
                                                                                                                                                                                                                                                                                                                                                                                                                                                                                                                                                                                                                                                                                                                                                              <w:marTop w:val="0"/>
                                                                                                                                                                                                                                                                                                                                                                                                                                                                                                                                                                                                                                                                                                                                                              <w:marBottom w:val="0"/>
                                                                                                                                                                                                                                                                                                                                                                                                                                                                                                                                                                                                                                                                                                                                                              <w:divBdr>
                                                                                                                                                                                                                                                                                                                                                                                                                                                                                                                                                                                                                                                                                                                                                                <w:top w:val="none" w:sz="0" w:space="0" w:color="auto"/>
                                                                                                                                                                                                                                                                                                                                                                                                                                                                                                                                                                                                                                                                                                                                                                <w:left w:val="none" w:sz="0" w:space="0" w:color="auto"/>
                                                                                                                                                                                                                                                                                                                                                                                                                                                                                                                                                                                                                                                                                                                                                                <w:bottom w:val="none" w:sz="0" w:space="0" w:color="auto"/>
                                                                                                                                                                                                                                                                                                                                                                                                                                                                                                                                                                                                                                                                                                                                                                <w:right w:val="none" w:sz="0" w:space="0" w:color="auto"/>
                                                                                                                                                                                                                                                                                                                                                                                                                                                                                                                                                                                                                                                                                                                                                              </w:divBdr>
                                                                                                                                                                                                                                                                                                                                                                                                                                                                                                                                                                                                                                                                                                                                                            </w:div>
                                                                                                                                                                                                                                                                                                                                                                                                                                                                                                                                                                                                                                                                                                                                                            <w:div w:id="140445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39929173">
      <w:bodyDiv w:val="1"/>
      <w:marLeft w:val="0"/>
      <w:marRight w:val="0"/>
      <w:marTop w:val="0"/>
      <w:marBottom w:val="0"/>
      <w:divBdr>
        <w:top w:val="none" w:sz="0" w:space="0" w:color="auto"/>
        <w:left w:val="none" w:sz="0" w:space="0" w:color="auto"/>
        <w:bottom w:val="none" w:sz="0" w:space="0" w:color="auto"/>
        <w:right w:val="none" w:sz="0" w:space="0" w:color="auto"/>
      </w:divBdr>
      <w:divsChild>
        <w:div w:id="124472121">
          <w:marLeft w:val="0"/>
          <w:marRight w:val="0"/>
          <w:marTop w:val="0"/>
          <w:marBottom w:val="0"/>
          <w:divBdr>
            <w:top w:val="none" w:sz="0" w:space="0" w:color="auto"/>
            <w:left w:val="none" w:sz="0" w:space="0" w:color="auto"/>
            <w:bottom w:val="none" w:sz="0" w:space="0" w:color="auto"/>
            <w:right w:val="none" w:sz="0" w:space="0" w:color="auto"/>
          </w:divBdr>
          <w:divsChild>
            <w:div w:id="720521238">
              <w:marLeft w:val="0"/>
              <w:marRight w:val="0"/>
              <w:marTop w:val="0"/>
              <w:marBottom w:val="0"/>
              <w:divBdr>
                <w:top w:val="none" w:sz="0" w:space="0" w:color="auto"/>
                <w:left w:val="none" w:sz="0" w:space="0" w:color="auto"/>
                <w:bottom w:val="none" w:sz="0" w:space="0" w:color="auto"/>
                <w:right w:val="none" w:sz="0" w:space="0" w:color="auto"/>
              </w:divBdr>
              <w:divsChild>
                <w:div w:id="1157109999">
                  <w:marLeft w:val="0"/>
                  <w:marRight w:val="0"/>
                  <w:marTop w:val="0"/>
                  <w:marBottom w:val="0"/>
                  <w:divBdr>
                    <w:top w:val="none" w:sz="0" w:space="0" w:color="auto"/>
                    <w:left w:val="none" w:sz="0" w:space="0" w:color="auto"/>
                    <w:bottom w:val="none" w:sz="0" w:space="0" w:color="auto"/>
                    <w:right w:val="none" w:sz="0" w:space="0" w:color="auto"/>
                  </w:divBdr>
                  <w:divsChild>
                    <w:div w:id="1220551517">
                      <w:marLeft w:val="0"/>
                      <w:marRight w:val="0"/>
                      <w:marTop w:val="0"/>
                      <w:marBottom w:val="0"/>
                      <w:divBdr>
                        <w:top w:val="none" w:sz="0" w:space="0" w:color="auto"/>
                        <w:left w:val="none" w:sz="0" w:space="0" w:color="auto"/>
                        <w:bottom w:val="none" w:sz="0" w:space="0" w:color="auto"/>
                        <w:right w:val="none" w:sz="0" w:space="0" w:color="auto"/>
                      </w:divBdr>
                      <w:divsChild>
                        <w:div w:id="880556263">
                          <w:marLeft w:val="0"/>
                          <w:marRight w:val="0"/>
                          <w:marTop w:val="0"/>
                          <w:marBottom w:val="0"/>
                          <w:divBdr>
                            <w:top w:val="none" w:sz="0" w:space="0" w:color="auto"/>
                            <w:left w:val="none" w:sz="0" w:space="0" w:color="auto"/>
                            <w:bottom w:val="none" w:sz="0" w:space="0" w:color="auto"/>
                            <w:right w:val="none" w:sz="0" w:space="0" w:color="auto"/>
                          </w:divBdr>
                        </w:div>
                        <w:div w:id="344405724">
                          <w:marLeft w:val="0"/>
                          <w:marRight w:val="0"/>
                          <w:marTop w:val="0"/>
                          <w:marBottom w:val="0"/>
                          <w:divBdr>
                            <w:top w:val="none" w:sz="0" w:space="0" w:color="auto"/>
                            <w:left w:val="none" w:sz="0" w:space="0" w:color="auto"/>
                            <w:bottom w:val="none" w:sz="0" w:space="0" w:color="auto"/>
                            <w:right w:val="none" w:sz="0" w:space="0" w:color="auto"/>
                          </w:divBdr>
                        </w:div>
                        <w:div w:id="620183100">
                          <w:marLeft w:val="0"/>
                          <w:marRight w:val="0"/>
                          <w:marTop w:val="0"/>
                          <w:marBottom w:val="0"/>
                          <w:divBdr>
                            <w:top w:val="none" w:sz="0" w:space="0" w:color="auto"/>
                            <w:left w:val="none" w:sz="0" w:space="0" w:color="auto"/>
                            <w:bottom w:val="none" w:sz="0" w:space="0" w:color="auto"/>
                            <w:right w:val="none" w:sz="0" w:space="0" w:color="auto"/>
                          </w:divBdr>
                        </w:div>
                        <w:div w:id="715199528">
                          <w:marLeft w:val="0"/>
                          <w:marRight w:val="0"/>
                          <w:marTop w:val="0"/>
                          <w:marBottom w:val="0"/>
                          <w:divBdr>
                            <w:top w:val="none" w:sz="0" w:space="0" w:color="auto"/>
                            <w:left w:val="none" w:sz="0" w:space="0" w:color="auto"/>
                            <w:bottom w:val="none" w:sz="0" w:space="0" w:color="auto"/>
                            <w:right w:val="none" w:sz="0" w:space="0" w:color="auto"/>
                          </w:divBdr>
                        </w:div>
                        <w:div w:id="1083144736">
                          <w:marLeft w:val="0"/>
                          <w:marRight w:val="0"/>
                          <w:marTop w:val="0"/>
                          <w:marBottom w:val="0"/>
                          <w:divBdr>
                            <w:top w:val="none" w:sz="0" w:space="0" w:color="auto"/>
                            <w:left w:val="none" w:sz="0" w:space="0" w:color="auto"/>
                            <w:bottom w:val="none" w:sz="0" w:space="0" w:color="auto"/>
                            <w:right w:val="none" w:sz="0" w:space="0" w:color="auto"/>
                          </w:divBdr>
                        </w:div>
                        <w:div w:id="1303388435">
                          <w:marLeft w:val="0"/>
                          <w:marRight w:val="0"/>
                          <w:marTop w:val="0"/>
                          <w:marBottom w:val="0"/>
                          <w:divBdr>
                            <w:top w:val="none" w:sz="0" w:space="0" w:color="auto"/>
                            <w:left w:val="none" w:sz="0" w:space="0" w:color="auto"/>
                            <w:bottom w:val="none" w:sz="0" w:space="0" w:color="auto"/>
                            <w:right w:val="none" w:sz="0" w:space="0" w:color="auto"/>
                          </w:divBdr>
                        </w:div>
                        <w:div w:id="2027512042">
                          <w:marLeft w:val="0"/>
                          <w:marRight w:val="0"/>
                          <w:marTop w:val="0"/>
                          <w:marBottom w:val="0"/>
                          <w:divBdr>
                            <w:top w:val="none" w:sz="0" w:space="0" w:color="auto"/>
                            <w:left w:val="none" w:sz="0" w:space="0" w:color="auto"/>
                            <w:bottom w:val="none" w:sz="0" w:space="0" w:color="auto"/>
                            <w:right w:val="none" w:sz="0" w:space="0" w:color="auto"/>
                          </w:divBdr>
                        </w:div>
                        <w:div w:id="463087263">
                          <w:marLeft w:val="0"/>
                          <w:marRight w:val="0"/>
                          <w:marTop w:val="0"/>
                          <w:marBottom w:val="0"/>
                          <w:divBdr>
                            <w:top w:val="none" w:sz="0" w:space="0" w:color="auto"/>
                            <w:left w:val="none" w:sz="0" w:space="0" w:color="auto"/>
                            <w:bottom w:val="none" w:sz="0" w:space="0" w:color="auto"/>
                            <w:right w:val="none" w:sz="0" w:space="0" w:color="auto"/>
                          </w:divBdr>
                        </w:div>
                        <w:div w:id="730469587">
                          <w:marLeft w:val="0"/>
                          <w:marRight w:val="0"/>
                          <w:marTop w:val="0"/>
                          <w:marBottom w:val="0"/>
                          <w:divBdr>
                            <w:top w:val="none" w:sz="0" w:space="0" w:color="auto"/>
                            <w:left w:val="none" w:sz="0" w:space="0" w:color="auto"/>
                            <w:bottom w:val="none" w:sz="0" w:space="0" w:color="auto"/>
                            <w:right w:val="none" w:sz="0" w:space="0" w:color="auto"/>
                          </w:divBdr>
                        </w:div>
                        <w:div w:id="1597786437">
                          <w:marLeft w:val="0"/>
                          <w:marRight w:val="0"/>
                          <w:marTop w:val="0"/>
                          <w:marBottom w:val="0"/>
                          <w:divBdr>
                            <w:top w:val="none" w:sz="0" w:space="0" w:color="auto"/>
                            <w:left w:val="none" w:sz="0" w:space="0" w:color="auto"/>
                            <w:bottom w:val="none" w:sz="0" w:space="0" w:color="auto"/>
                            <w:right w:val="none" w:sz="0" w:space="0" w:color="auto"/>
                          </w:divBdr>
                        </w:div>
                        <w:div w:id="65079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8322959">
      <w:bodyDiv w:val="1"/>
      <w:marLeft w:val="0"/>
      <w:marRight w:val="0"/>
      <w:marTop w:val="0"/>
      <w:marBottom w:val="0"/>
      <w:divBdr>
        <w:top w:val="none" w:sz="0" w:space="0" w:color="auto"/>
        <w:left w:val="none" w:sz="0" w:space="0" w:color="auto"/>
        <w:bottom w:val="none" w:sz="0" w:space="0" w:color="auto"/>
        <w:right w:val="none" w:sz="0" w:space="0" w:color="auto"/>
      </w:divBdr>
      <w:divsChild>
        <w:div w:id="1272972728">
          <w:marLeft w:val="0"/>
          <w:marRight w:val="0"/>
          <w:marTop w:val="0"/>
          <w:marBottom w:val="0"/>
          <w:divBdr>
            <w:top w:val="none" w:sz="0" w:space="0" w:color="auto"/>
            <w:left w:val="none" w:sz="0" w:space="0" w:color="auto"/>
            <w:bottom w:val="none" w:sz="0" w:space="0" w:color="auto"/>
            <w:right w:val="none" w:sz="0" w:space="0" w:color="auto"/>
          </w:divBdr>
          <w:divsChild>
            <w:div w:id="4734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346545">
      <w:bodyDiv w:val="1"/>
      <w:marLeft w:val="0"/>
      <w:marRight w:val="0"/>
      <w:marTop w:val="0"/>
      <w:marBottom w:val="0"/>
      <w:divBdr>
        <w:top w:val="none" w:sz="0" w:space="0" w:color="auto"/>
        <w:left w:val="none" w:sz="0" w:space="0" w:color="auto"/>
        <w:bottom w:val="none" w:sz="0" w:space="0" w:color="auto"/>
        <w:right w:val="none" w:sz="0" w:space="0" w:color="auto"/>
      </w:divBdr>
      <w:divsChild>
        <w:div w:id="1236554747">
          <w:marLeft w:val="0"/>
          <w:marRight w:val="0"/>
          <w:marTop w:val="0"/>
          <w:marBottom w:val="0"/>
          <w:divBdr>
            <w:top w:val="none" w:sz="0" w:space="0" w:color="auto"/>
            <w:left w:val="none" w:sz="0" w:space="0" w:color="auto"/>
            <w:bottom w:val="none" w:sz="0" w:space="0" w:color="auto"/>
            <w:right w:val="none" w:sz="0" w:space="0" w:color="auto"/>
          </w:divBdr>
          <w:divsChild>
            <w:div w:id="2087459133">
              <w:marLeft w:val="0"/>
              <w:marRight w:val="0"/>
              <w:marTop w:val="0"/>
              <w:marBottom w:val="0"/>
              <w:divBdr>
                <w:top w:val="none" w:sz="0" w:space="0" w:color="auto"/>
                <w:left w:val="none" w:sz="0" w:space="0" w:color="auto"/>
                <w:bottom w:val="none" w:sz="0" w:space="0" w:color="auto"/>
                <w:right w:val="none" w:sz="0" w:space="0" w:color="auto"/>
              </w:divBdr>
              <w:divsChild>
                <w:div w:id="1201086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812321">
      <w:bodyDiv w:val="1"/>
      <w:marLeft w:val="0"/>
      <w:marRight w:val="0"/>
      <w:marTop w:val="0"/>
      <w:marBottom w:val="0"/>
      <w:divBdr>
        <w:top w:val="none" w:sz="0" w:space="0" w:color="auto"/>
        <w:left w:val="none" w:sz="0" w:space="0" w:color="auto"/>
        <w:bottom w:val="none" w:sz="0" w:space="0" w:color="auto"/>
        <w:right w:val="none" w:sz="0" w:space="0" w:color="auto"/>
      </w:divBdr>
      <w:divsChild>
        <w:div w:id="373777638">
          <w:marLeft w:val="0"/>
          <w:marRight w:val="0"/>
          <w:marTop w:val="0"/>
          <w:marBottom w:val="0"/>
          <w:divBdr>
            <w:top w:val="none" w:sz="0" w:space="0" w:color="auto"/>
            <w:left w:val="none" w:sz="0" w:space="0" w:color="auto"/>
            <w:bottom w:val="none" w:sz="0" w:space="0" w:color="auto"/>
            <w:right w:val="none" w:sz="0" w:space="0" w:color="auto"/>
          </w:divBdr>
          <w:divsChild>
            <w:div w:id="461851938">
              <w:marLeft w:val="0"/>
              <w:marRight w:val="0"/>
              <w:marTop w:val="0"/>
              <w:marBottom w:val="0"/>
              <w:divBdr>
                <w:top w:val="none" w:sz="0" w:space="0" w:color="auto"/>
                <w:left w:val="none" w:sz="0" w:space="0" w:color="auto"/>
                <w:bottom w:val="none" w:sz="0" w:space="0" w:color="auto"/>
                <w:right w:val="none" w:sz="0" w:space="0" w:color="auto"/>
              </w:divBdr>
            </w:div>
            <w:div w:id="769621879">
              <w:marLeft w:val="0"/>
              <w:marRight w:val="0"/>
              <w:marTop w:val="0"/>
              <w:marBottom w:val="0"/>
              <w:divBdr>
                <w:top w:val="none" w:sz="0" w:space="0" w:color="auto"/>
                <w:left w:val="none" w:sz="0" w:space="0" w:color="auto"/>
                <w:bottom w:val="none" w:sz="0" w:space="0" w:color="auto"/>
                <w:right w:val="none" w:sz="0" w:space="0" w:color="auto"/>
              </w:divBdr>
            </w:div>
            <w:div w:id="68112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130399">
      <w:bodyDiv w:val="1"/>
      <w:marLeft w:val="0"/>
      <w:marRight w:val="0"/>
      <w:marTop w:val="0"/>
      <w:marBottom w:val="0"/>
      <w:divBdr>
        <w:top w:val="none" w:sz="0" w:space="0" w:color="auto"/>
        <w:left w:val="none" w:sz="0" w:space="0" w:color="auto"/>
        <w:bottom w:val="none" w:sz="0" w:space="0" w:color="auto"/>
        <w:right w:val="none" w:sz="0" w:space="0" w:color="auto"/>
      </w:divBdr>
      <w:divsChild>
        <w:div w:id="1855610566">
          <w:marLeft w:val="0"/>
          <w:marRight w:val="0"/>
          <w:marTop w:val="0"/>
          <w:marBottom w:val="0"/>
          <w:divBdr>
            <w:top w:val="none" w:sz="0" w:space="0" w:color="auto"/>
            <w:left w:val="none" w:sz="0" w:space="0" w:color="auto"/>
            <w:bottom w:val="none" w:sz="0" w:space="0" w:color="auto"/>
            <w:right w:val="none" w:sz="0" w:space="0" w:color="auto"/>
          </w:divBdr>
          <w:divsChild>
            <w:div w:id="121928856">
              <w:marLeft w:val="0"/>
              <w:marRight w:val="0"/>
              <w:marTop w:val="0"/>
              <w:marBottom w:val="0"/>
              <w:divBdr>
                <w:top w:val="none" w:sz="0" w:space="0" w:color="auto"/>
                <w:left w:val="none" w:sz="0" w:space="0" w:color="auto"/>
                <w:bottom w:val="none" w:sz="0" w:space="0" w:color="auto"/>
                <w:right w:val="none" w:sz="0" w:space="0" w:color="auto"/>
              </w:divBdr>
              <w:divsChild>
                <w:div w:id="1108231009">
                  <w:marLeft w:val="0"/>
                  <w:marRight w:val="0"/>
                  <w:marTop w:val="0"/>
                  <w:marBottom w:val="0"/>
                  <w:divBdr>
                    <w:top w:val="none" w:sz="0" w:space="0" w:color="auto"/>
                    <w:left w:val="none" w:sz="0" w:space="0" w:color="auto"/>
                    <w:bottom w:val="none" w:sz="0" w:space="0" w:color="auto"/>
                    <w:right w:val="none" w:sz="0" w:space="0" w:color="auto"/>
                  </w:divBdr>
                  <w:divsChild>
                    <w:div w:id="15892645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4976421">
                          <w:marLeft w:val="0"/>
                          <w:marRight w:val="0"/>
                          <w:marTop w:val="0"/>
                          <w:marBottom w:val="0"/>
                          <w:divBdr>
                            <w:top w:val="none" w:sz="0" w:space="0" w:color="auto"/>
                            <w:left w:val="none" w:sz="0" w:space="0" w:color="auto"/>
                            <w:bottom w:val="none" w:sz="0" w:space="0" w:color="auto"/>
                            <w:right w:val="none" w:sz="0" w:space="0" w:color="auto"/>
                          </w:divBdr>
                          <w:divsChild>
                            <w:div w:id="9388298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80639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5289457">
      <w:bodyDiv w:val="1"/>
      <w:marLeft w:val="0"/>
      <w:marRight w:val="0"/>
      <w:marTop w:val="0"/>
      <w:marBottom w:val="0"/>
      <w:divBdr>
        <w:top w:val="none" w:sz="0" w:space="0" w:color="auto"/>
        <w:left w:val="none" w:sz="0" w:space="0" w:color="auto"/>
        <w:bottom w:val="none" w:sz="0" w:space="0" w:color="auto"/>
        <w:right w:val="none" w:sz="0" w:space="0" w:color="auto"/>
      </w:divBdr>
      <w:divsChild>
        <w:div w:id="206112144">
          <w:marLeft w:val="0"/>
          <w:marRight w:val="0"/>
          <w:marTop w:val="0"/>
          <w:marBottom w:val="0"/>
          <w:divBdr>
            <w:top w:val="none" w:sz="0" w:space="0" w:color="auto"/>
            <w:left w:val="none" w:sz="0" w:space="0" w:color="auto"/>
            <w:bottom w:val="none" w:sz="0" w:space="0" w:color="auto"/>
            <w:right w:val="none" w:sz="0" w:space="0" w:color="auto"/>
          </w:divBdr>
          <w:divsChild>
            <w:div w:id="1953438669">
              <w:marLeft w:val="0"/>
              <w:marRight w:val="0"/>
              <w:marTop w:val="0"/>
              <w:marBottom w:val="0"/>
              <w:divBdr>
                <w:top w:val="none" w:sz="0" w:space="0" w:color="auto"/>
                <w:left w:val="none" w:sz="0" w:space="0" w:color="auto"/>
                <w:bottom w:val="none" w:sz="0" w:space="0" w:color="auto"/>
                <w:right w:val="none" w:sz="0" w:space="0" w:color="auto"/>
              </w:divBdr>
            </w:div>
            <w:div w:id="478426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208191">
      <w:bodyDiv w:val="1"/>
      <w:marLeft w:val="0"/>
      <w:marRight w:val="0"/>
      <w:marTop w:val="0"/>
      <w:marBottom w:val="0"/>
      <w:divBdr>
        <w:top w:val="none" w:sz="0" w:space="0" w:color="auto"/>
        <w:left w:val="none" w:sz="0" w:space="0" w:color="auto"/>
        <w:bottom w:val="none" w:sz="0" w:space="0" w:color="auto"/>
        <w:right w:val="none" w:sz="0" w:space="0" w:color="auto"/>
      </w:divBdr>
      <w:divsChild>
        <w:div w:id="93139567">
          <w:marLeft w:val="0"/>
          <w:marRight w:val="0"/>
          <w:marTop w:val="0"/>
          <w:marBottom w:val="0"/>
          <w:divBdr>
            <w:top w:val="none" w:sz="0" w:space="0" w:color="auto"/>
            <w:left w:val="none" w:sz="0" w:space="0" w:color="auto"/>
            <w:bottom w:val="none" w:sz="0" w:space="0" w:color="auto"/>
            <w:right w:val="none" w:sz="0" w:space="0" w:color="auto"/>
          </w:divBdr>
          <w:divsChild>
            <w:div w:id="1043021648">
              <w:marLeft w:val="0"/>
              <w:marRight w:val="0"/>
              <w:marTop w:val="0"/>
              <w:marBottom w:val="0"/>
              <w:divBdr>
                <w:top w:val="none" w:sz="0" w:space="0" w:color="auto"/>
                <w:left w:val="none" w:sz="0" w:space="0" w:color="auto"/>
                <w:bottom w:val="none" w:sz="0" w:space="0" w:color="auto"/>
                <w:right w:val="none" w:sz="0" w:space="0" w:color="auto"/>
              </w:divBdr>
              <w:divsChild>
                <w:div w:id="1717656971">
                  <w:marLeft w:val="0"/>
                  <w:marRight w:val="0"/>
                  <w:marTop w:val="0"/>
                  <w:marBottom w:val="0"/>
                  <w:divBdr>
                    <w:top w:val="none" w:sz="0" w:space="0" w:color="auto"/>
                    <w:left w:val="none" w:sz="0" w:space="0" w:color="auto"/>
                    <w:bottom w:val="none" w:sz="0" w:space="0" w:color="auto"/>
                    <w:right w:val="none" w:sz="0" w:space="0" w:color="auto"/>
                  </w:divBdr>
                  <w:divsChild>
                    <w:div w:id="237402203">
                      <w:marLeft w:val="0"/>
                      <w:marRight w:val="0"/>
                      <w:marTop w:val="0"/>
                      <w:marBottom w:val="0"/>
                      <w:divBdr>
                        <w:top w:val="none" w:sz="0" w:space="0" w:color="auto"/>
                        <w:left w:val="none" w:sz="0" w:space="0" w:color="auto"/>
                        <w:bottom w:val="none" w:sz="0" w:space="0" w:color="auto"/>
                        <w:right w:val="none" w:sz="0" w:space="0" w:color="auto"/>
                      </w:divBdr>
                      <w:divsChild>
                        <w:div w:id="618994617">
                          <w:marLeft w:val="0"/>
                          <w:marRight w:val="0"/>
                          <w:marTop w:val="0"/>
                          <w:marBottom w:val="0"/>
                          <w:divBdr>
                            <w:top w:val="none" w:sz="0" w:space="0" w:color="auto"/>
                            <w:left w:val="none" w:sz="0" w:space="0" w:color="auto"/>
                            <w:bottom w:val="none" w:sz="0" w:space="0" w:color="auto"/>
                            <w:right w:val="none" w:sz="0" w:space="0" w:color="auto"/>
                          </w:divBdr>
                          <w:divsChild>
                            <w:div w:id="1617592003">
                              <w:marLeft w:val="0"/>
                              <w:marRight w:val="0"/>
                              <w:marTop w:val="0"/>
                              <w:marBottom w:val="0"/>
                              <w:divBdr>
                                <w:top w:val="none" w:sz="0" w:space="0" w:color="auto"/>
                                <w:left w:val="none" w:sz="0" w:space="0" w:color="auto"/>
                                <w:bottom w:val="none" w:sz="0" w:space="0" w:color="auto"/>
                                <w:right w:val="none" w:sz="0" w:space="0" w:color="auto"/>
                              </w:divBdr>
                            </w:div>
                            <w:div w:id="465440296">
                              <w:marLeft w:val="0"/>
                              <w:marRight w:val="0"/>
                              <w:marTop w:val="0"/>
                              <w:marBottom w:val="0"/>
                              <w:divBdr>
                                <w:top w:val="none" w:sz="0" w:space="0" w:color="auto"/>
                                <w:left w:val="none" w:sz="0" w:space="0" w:color="auto"/>
                                <w:bottom w:val="none" w:sz="0" w:space="0" w:color="auto"/>
                                <w:right w:val="none" w:sz="0" w:space="0" w:color="auto"/>
                              </w:divBdr>
                              <w:divsChild>
                                <w:div w:id="768693401">
                                  <w:marLeft w:val="0"/>
                                  <w:marRight w:val="0"/>
                                  <w:marTop w:val="0"/>
                                  <w:marBottom w:val="0"/>
                                  <w:divBdr>
                                    <w:top w:val="none" w:sz="0" w:space="0" w:color="auto"/>
                                    <w:left w:val="none" w:sz="0" w:space="0" w:color="auto"/>
                                    <w:bottom w:val="none" w:sz="0" w:space="0" w:color="auto"/>
                                    <w:right w:val="none" w:sz="0" w:space="0" w:color="auto"/>
                                  </w:divBdr>
                                </w:div>
                                <w:div w:id="471409546">
                                  <w:marLeft w:val="0"/>
                                  <w:marRight w:val="0"/>
                                  <w:marTop w:val="0"/>
                                  <w:marBottom w:val="0"/>
                                  <w:divBdr>
                                    <w:top w:val="none" w:sz="0" w:space="0" w:color="auto"/>
                                    <w:left w:val="none" w:sz="0" w:space="0" w:color="auto"/>
                                    <w:bottom w:val="none" w:sz="0" w:space="0" w:color="auto"/>
                                    <w:right w:val="none" w:sz="0" w:space="0" w:color="auto"/>
                                  </w:divBdr>
                                </w:div>
                                <w:div w:id="2117942068">
                                  <w:marLeft w:val="0"/>
                                  <w:marRight w:val="0"/>
                                  <w:marTop w:val="0"/>
                                  <w:marBottom w:val="0"/>
                                  <w:divBdr>
                                    <w:top w:val="none" w:sz="0" w:space="0" w:color="auto"/>
                                    <w:left w:val="none" w:sz="0" w:space="0" w:color="auto"/>
                                    <w:bottom w:val="none" w:sz="0" w:space="0" w:color="auto"/>
                                    <w:right w:val="none" w:sz="0" w:space="0" w:color="auto"/>
                                  </w:divBdr>
                                </w:div>
                                <w:div w:id="1653096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7212102">
      <w:bodyDiv w:val="1"/>
      <w:marLeft w:val="0"/>
      <w:marRight w:val="0"/>
      <w:marTop w:val="0"/>
      <w:marBottom w:val="0"/>
      <w:divBdr>
        <w:top w:val="none" w:sz="0" w:space="0" w:color="auto"/>
        <w:left w:val="none" w:sz="0" w:space="0" w:color="auto"/>
        <w:bottom w:val="none" w:sz="0" w:space="0" w:color="auto"/>
        <w:right w:val="none" w:sz="0" w:space="0" w:color="auto"/>
      </w:divBdr>
      <w:divsChild>
        <w:div w:id="1306204158">
          <w:marLeft w:val="0"/>
          <w:marRight w:val="0"/>
          <w:marTop w:val="0"/>
          <w:marBottom w:val="0"/>
          <w:divBdr>
            <w:top w:val="none" w:sz="0" w:space="0" w:color="auto"/>
            <w:left w:val="none" w:sz="0" w:space="0" w:color="auto"/>
            <w:bottom w:val="none" w:sz="0" w:space="0" w:color="auto"/>
            <w:right w:val="none" w:sz="0" w:space="0" w:color="auto"/>
          </w:divBdr>
          <w:divsChild>
            <w:div w:id="60025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252908">
      <w:bodyDiv w:val="1"/>
      <w:marLeft w:val="0"/>
      <w:marRight w:val="0"/>
      <w:marTop w:val="0"/>
      <w:marBottom w:val="0"/>
      <w:divBdr>
        <w:top w:val="none" w:sz="0" w:space="0" w:color="auto"/>
        <w:left w:val="none" w:sz="0" w:space="0" w:color="auto"/>
        <w:bottom w:val="none" w:sz="0" w:space="0" w:color="auto"/>
        <w:right w:val="none" w:sz="0" w:space="0" w:color="auto"/>
      </w:divBdr>
      <w:divsChild>
        <w:div w:id="1334841058">
          <w:marLeft w:val="0"/>
          <w:marRight w:val="0"/>
          <w:marTop w:val="0"/>
          <w:marBottom w:val="0"/>
          <w:divBdr>
            <w:top w:val="none" w:sz="0" w:space="0" w:color="auto"/>
            <w:left w:val="none" w:sz="0" w:space="0" w:color="auto"/>
            <w:bottom w:val="none" w:sz="0" w:space="0" w:color="auto"/>
            <w:right w:val="none" w:sz="0" w:space="0" w:color="auto"/>
          </w:divBdr>
          <w:divsChild>
            <w:div w:id="1566406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349426">
      <w:bodyDiv w:val="1"/>
      <w:marLeft w:val="0"/>
      <w:marRight w:val="0"/>
      <w:marTop w:val="0"/>
      <w:marBottom w:val="0"/>
      <w:divBdr>
        <w:top w:val="none" w:sz="0" w:space="0" w:color="auto"/>
        <w:left w:val="none" w:sz="0" w:space="0" w:color="auto"/>
        <w:bottom w:val="none" w:sz="0" w:space="0" w:color="auto"/>
        <w:right w:val="none" w:sz="0" w:space="0" w:color="auto"/>
      </w:divBdr>
      <w:divsChild>
        <w:div w:id="994992758">
          <w:marLeft w:val="0"/>
          <w:marRight w:val="0"/>
          <w:marTop w:val="0"/>
          <w:marBottom w:val="0"/>
          <w:divBdr>
            <w:top w:val="none" w:sz="0" w:space="0" w:color="auto"/>
            <w:left w:val="none" w:sz="0" w:space="0" w:color="auto"/>
            <w:bottom w:val="none" w:sz="0" w:space="0" w:color="auto"/>
            <w:right w:val="none" w:sz="0" w:space="0" w:color="auto"/>
          </w:divBdr>
          <w:divsChild>
            <w:div w:id="333656181">
              <w:marLeft w:val="0"/>
              <w:marRight w:val="0"/>
              <w:marTop w:val="0"/>
              <w:marBottom w:val="0"/>
              <w:divBdr>
                <w:top w:val="none" w:sz="0" w:space="0" w:color="auto"/>
                <w:left w:val="none" w:sz="0" w:space="0" w:color="auto"/>
                <w:bottom w:val="none" w:sz="0" w:space="0" w:color="auto"/>
                <w:right w:val="none" w:sz="0" w:space="0" w:color="auto"/>
              </w:divBdr>
            </w:div>
            <w:div w:id="316082337">
              <w:marLeft w:val="0"/>
              <w:marRight w:val="0"/>
              <w:marTop w:val="0"/>
              <w:marBottom w:val="0"/>
              <w:divBdr>
                <w:top w:val="none" w:sz="0" w:space="0" w:color="auto"/>
                <w:left w:val="none" w:sz="0" w:space="0" w:color="auto"/>
                <w:bottom w:val="none" w:sz="0" w:space="0" w:color="auto"/>
                <w:right w:val="none" w:sz="0" w:space="0" w:color="auto"/>
              </w:divBdr>
            </w:div>
            <w:div w:id="363989662">
              <w:marLeft w:val="0"/>
              <w:marRight w:val="0"/>
              <w:marTop w:val="0"/>
              <w:marBottom w:val="0"/>
              <w:divBdr>
                <w:top w:val="none" w:sz="0" w:space="0" w:color="auto"/>
                <w:left w:val="none" w:sz="0" w:space="0" w:color="auto"/>
                <w:bottom w:val="none" w:sz="0" w:space="0" w:color="auto"/>
                <w:right w:val="none" w:sz="0" w:space="0" w:color="auto"/>
              </w:divBdr>
            </w:div>
            <w:div w:id="1715108925">
              <w:marLeft w:val="0"/>
              <w:marRight w:val="0"/>
              <w:marTop w:val="0"/>
              <w:marBottom w:val="0"/>
              <w:divBdr>
                <w:top w:val="none" w:sz="0" w:space="0" w:color="auto"/>
                <w:left w:val="none" w:sz="0" w:space="0" w:color="auto"/>
                <w:bottom w:val="none" w:sz="0" w:space="0" w:color="auto"/>
                <w:right w:val="none" w:sz="0" w:space="0" w:color="auto"/>
              </w:divBdr>
            </w:div>
            <w:div w:id="1585996228">
              <w:marLeft w:val="0"/>
              <w:marRight w:val="0"/>
              <w:marTop w:val="0"/>
              <w:marBottom w:val="0"/>
              <w:divBdr>
                <w:top w:val="none" w:sz="0" w:space="0" w:color="auto"/>
                <w:left w:val="none" w:sz="0" w:space="0" w:color="auto"/>
                <w:bottom w:val="none" w:sz="0" w:space="0" w:color="auto"/>
                <w:right w:val="none" w:sz="0" w:space="0" w:color="auto"/>
              </w:divBdr>
            </w:div>
            <w:div w:id="1162936409">
              <w:marLeft w:val="0"/>
              <w:marRight w:val="0"/>
              <w:marTop w:val="0"/>
              <w:marBottom w:val="0"/>
              <w:divBdr>
                <w:top w:val="none" w:sz="0" w:space="0" w:color="auto"/>
                <w:left w:val="none" w:sz="0" w:space="0" w:color="auto"/>
                <w:bottom w:val="none" w:sz="0" w:space="0" w:color="auto"/>
                <w:right w:val="none" w:sz="0" w:space="0" w:color="auto"/>
              </w:divBdr>
            </w:div>
            <w:div w:id="1873877799">
              <w:marLeft w:val="0"/>
              <w:marRight w:val="0"/>
              <w:marTop w:val="0"/>
              <w:marBottom w:val="0"/>
              <w:divBdr>
                <w:top w:val="none" w:sz="0" w:space="0" w:color="auto"/>
                <w:left w:val="none" w:sz="0" w:space="0" w:color="auto"/>
                <w:bottom w:val="none" w:sz="0" w:space="0" w:color="auto"/>
                <w:right w:val="none" w:sz="0" w:space="0" w:color="auto"/>
              </w:divBdr>
            </w:div>
            <w:div w:id="117410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840664">
      <w:bodyDiv w:val="1"/>
      <w:marLeft w:val="0"/>
      <w:marRight w:val="0"/>
      <w:marTop w:val="0"/>
      <w:marBottom w:val="0"/>
      <w:divBdr>
        <w:top w:val="none" w:sz="0" w:space="0" w:color="auto"/>
        <w:left w:val="none" w:sz="0" w:space="0" w:color="auto"/>
        <w:bottom w:val="none" w:sz="0" w:space="0" w:color="auto"/>
        <w:right w:val="none" w:sz="0" w:space="0" w:color="auto"/>
      </w:divBdr>
    </w:div>
    <w:div w:id="1915166366">
      <w:bodyDiv w:val="1"/>
      <w:marLeft w:val="0"/>
      <w:marRight w:val="0"/>
      <w:marTop w:val="0"/>
      <w:marBottom w:val="0"/>
      <w:divBdr>
        <w:top w:val="none" w:sz="0" w:space="0" w:color="auto"/>
        <w:left w:val="none" w:sz="0" w:space="0" w:color="auto"/>
        <w:bottom w:val="none" w:sz="0" w:space="0" w:color="auto"/>
        <w:right w:val="none" w:sz="0" w:space="0" w:color="auto"/>
      </w:divBdr>
      <w:divsChild>
        <w:div w:id="1396974080">
          <w:marLeft w:val="0"/>
          <w:marRight w:val="0"/>
          <w:marTop w:val="0"/>
          <w:marBottom w:val="0"/>
          <w:divBdr>
            <w:top w:val="none" w:sz="0" w:space="0" w:color="auto"/>
            <w:left w:val="none" w:sz="0" w:space="0" w:color="auto"/>
            <w:bottom w:val="none" w:sz="0" w:space="0" w:color="auto"/>
            <w:right w:val="none" w:sz="0" w:space="0" w:color="auto"/>
          </w:divBdr>
          <w:divsChild>
            <w:div w:id="492642758">
              <w:marLeft w:val="0"/>
              <w:marRight w:val="0"/>
              <w:marTop w:val="0"/>
              <w:marBottom w:val="0"/>
              <w:divBdr>
                <w:top w:val="none" w:sz="0" w:space="0" w:color="auto"/>
                <w:left w:val="none" w:sz="0" w:space="0" w:color="auto"/>
                <w:bottom w:val="none" w:sz="0" w:space="0" w:color="auto"/>
                <w:right w:val="none" w:sz="0" w:space="0" w:color="auto"/>
              </w:divBdr>
            </w:div>
            <w:div w:id="935091384">
              <w:marLeft w:val="0"/>
              <w:marRight w:val="0"/>
              <w:marTop w:val="0"/>
              <w:marBottom w:val="0"/>
              <w:divBdr>
                <w:top w:val="none" w:sz="0" w:space="0" w:color="auto"/>
                <w:left w:val="none" w:sz="0" w:space="0" w:color="auto"/>
                <w:bottom w:val="none" w:sz="0" w:space="0" w:color="auto"/>
                <w:right w:val="none" w:sz="0" w:space="0" w:color="auto"/>
              </w:divBdr>
            </w:div>
            <w:div w:id="705764276">
              <w:marLeft w:val="0"/>
              <w:marRight w:val="0"/>
              <w:marTop w:val="0"/>
              <w:marBottom w:val="0"/>
              <w:divBdr>
                <w:top w:val="none" w:sz="0" w:space="0" w:color="auto"/>
                <w:left w:val="none" w:sz="0" w:space="0" w:color="auto"/>
                <w:bottom w:val="none" w:sz="0" w:space="0" w:color="auto"/>
                <w:right w:val="none" w:sz="0" w:space="0" w:color="auto"/>
              </w:divBdr>
            </w:div>
            <w:div w:id="132802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4120657">
      <w:bodyDiv w:val="1"/>
      <w:marLeft w:val="0"/>
      <w:marRight w:val="0"/>
      <w:marTop w:val="0"/>
      <w:marBottom w:val="0"/>
      <w:divBdr>
        <w:top w:val="none" w:sz="0" w:space="0" w:color="auto"/>
        <w:left w:val="none" w:sz="0" w:space="0" w:color="auto"/>
        <w:bottom w:val="none" w:sz="0" w:space="0" w:color="auto"/>
        <w:right w:val="none" w:sz="0" w:space="0" w:color="auto"/>
      </w:divBdr>
      <w:divsChild>
        <w:div w:id="1638491316">
          <w:marLeft w:val="0"/>
          <w:marRight w:val="0"/>
          <w:marTop w:val="0"/>
          <w:marBottom w:val="0"/>
          <w:divBdr>
            <w:top w:val="none" w:sz="0" w:space="0" w:color="auto"/>
            <w:left w:val="none" w:sz="0" w:space="0" w:color="auto"/>
            <w:bottom w:val="none" w:sz="0" w:space="0" w:color="auto"/>
            <w:right w:val="none" w:sz="0" w:space="0" w:color="auto"/>
          </w:divBdr>
          <w:divsChild>
            <w:div w:id="191562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4970414">
      <w:bodyDiv w:val="1"/>
      <w:marLeft w:val="0"/>
      <w:marRight w:val="0"/>
      <w:marTop w:val="0"/>
      <w:marBottom w:val="0"/>
      <w:divBdr>
        <w:top w:val="none" w:sz="0" w:space="0" w:color="auto"/>
        <w:left w:val="none" w:sz="0" w:space="0" w:color="auto"/>
        <w:bottom w:val="none" w:sz="0" w:space="0" w:color="auto"/>
        <w:right w:val="none" w:sz="0" w:space="0" w:color="auto"/>
      </w:divBdr>
      <w:divsChild>
        <w:div w:id="755368463">
          <w:marLeft w:val="0"/>
          <w:marRight w:val="0"/>
          <w:marTop w:val="0"/>
          <w:marBottom w:val="0"/>
          <w:divBdr>
            <w:top w:val="none" w:sz="0" w:space="0" w:color="auto"/>
            <w:left w:val="none" w:sz="0" w:space="0" w:color="auto"/>
            <w:bottom w:val="none" w:sz="0" w:space="0" w:color="auto"/>
            <w:right w:val="none" w:sz="0" w:space="0" w:color="auto"/>
          </w:divBdr>
          <w:divsChild>
            <w:div w:id="1331834434">
              <w:marLeft w:val="0"/>
              <w:marRight w:val="0"/>
              <w:marTop w:val="0"/>
              <w:marBottom w:val="0"/>
              <w:divBdr>
                <w:top w:val="none" w:sz="0" w:space="0" w:color="auto"/>
                <w:left w:val="none" w:sz="0" w:space="0" w:color="auto"/>
                <w:bottom w:val="none" w:sz="0" w:space="0" w:color="auto"/>
                <w:right w:val="none" w:sz="0" w:space="0" w:color="auto"/>
              </w:divBdr>
              <w:divsChild>
                <w:div w:id="2123109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151548">
      <w:bodyDiv w:val="1"/>
      <w:marLeft w:val="0"/>
      <w:marRight w:val="0"/>
      <w:marTop w:val="0"/>
      <w:marBottom w:val="0"/>
      <w:divBdr>
        <w:top w:val="none" w:sz="0" w:space="0" w:color="auto"/>
        <w:left w:val="none" w:sz="0" w:space="0" w:color="auto"/>
        <w:bottom w:val="none" w:sz="0" w:space="0" w:color="auto"/>
        <w:right w:val="none" w:sz="0" w:space="0" w:color="auto"/>
      </w:divBdr>
      <w:divsChild>
        <w:div w:id="6165281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5097542">
              <w:marLeft w:val="0"/>
              <w:marRight w:val="0"/>
              <w:marTop w:val="0"/>
              <w:marBottom w:val="0"/>
              <w:divBdr>
                <w:top w:val="none" w:sz="0" w:space="0" w:color="auto"/>
                <w:left w:val="none" w:sz="0" w:space="0" w:color="auto"/>
                <w:bottom w:val="none" w:sz="0" w:space="0" w:color="auto"/>
                <w:right w:val="none" w:sz="0" w:space="0" w:color="auto"/>
              </w:divBdr>
              <w:divsChild>
                <w:div w:id="187793292">
                  <w:marLeft w:val="0"/>
                  <w:marRight w:val="0"/>
                  <w:marTop w:val="0"/>
                  <w:marBottom w:val="0"/>
                  <w:divBdr>
                    <w:top w:val="none" w:sz="0" w:space="0" w:color="auto"/>
                    <w:left w:val="none" w:sz="0" w:space="0" w:color="auto"/>
                    <w:bottom w:val="none" w:sz="0" w:space="0" w:color="auto"/>
                    <w:right w:val="none" w:sz="0" w:space="0" w:color="auto"/>
                  </w:divBdr>
                  <w:divsChild>
                    <w:div w:id="1073889880">
                      <w:marLeft w:val="0"/>
                      <w:marRight w:val="0"/>
                      <w:marTop w:val="0"/>
                      <w:marBottom w:val="0"/>
                      <w:divBdr>
                        <w:top w:val="none" w:sz="0" w:space="0" w:color="auto"/>
                        <w:left w:val="none" w:sz="0" w:space="0" w:color="auto"/>
                        <w:bottom w:val="none" w:sz="0" w:space="0" w:color="auto"/>
                        <w:right w:val="none" w:sz="0" w:space="0" w:color="auto"/>
                      </w:divBdr>
                    </w:div>
                    <w:div w:id="949893736">
                      <w:marLeft w:val="0"/>
                      <w:marRight w:val="0"/>
                      <w:marTop w:val="0"/>
                      <w:marBottom w:val="0"/>
                      <w:divBdr>
                        <w:top w:val="none" w:sz="0" w:space="0" w:color="auto"/>
                        <w:left w:val="none" w:sz="0" w:space="0" w:color="auto"/>
                        <w:bottom w:val="none" w:sz="0" w:space="0" w:color="auto"/>
                        <w:right w:val="none" w:sz="0" w:space="0" w:color="auto"/>
                      </w:divBdr>
                    </w:div>
                    <w:div w:id="1188907902">
                      <w:marLeft w:val="0"/>
                      <w:marRight w:val="0"/>
                      <w:marTop w:val="0"/>
                      <w:marBottom w:val="0"/>
                      <w:divBdr>
                        <w:top w:val="none" w:sz="0" w:space="0" w:color="auto"/>
                        <w:left w:val="none" w:sz="0" w:space="0" w:color="auto"/>
                        <w:bottom w:val="none" w:sz="0" w:space="0" w:color="auto"/>
                        <w:right w:val="none" w:sz="0" w:space="0" w:color="auto"/>
                      </w:divBdr>
                    </w:div>
                    <w:div w:id="1089888621">
                      <w:marLeft w:val="0"/>
                      <w:marRight w:val="0"/>
                      <w:marTop w:val="0"/>
                      <w:marBottom w:val="0"/>
                      <w:divBdr>
                        <w:top w:val="none" w:sz="0" w:space="0" w:color="auto"/>
                        <w:left w:val="none" w:sz="0" w:space="0" w:color="auto"/>
                        <w:bottom w:val="none" w:sz="0" w:space="0" w:color="auto"/>
                        <w:right w:val="none" w:sz="0" w:space="0" w:color="auto"/>
                      </w:divBdr>
                    </w:div>
                    <w:div w:id="900365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9043989">
      <w:bodyDiv w:val="1"/>
      <w:marLeft w:val="0"/>
      <w:marRight w:val="0"/>
      <w:marTop w:val="0"/>
      <w:marBottom w:val="0"/>
      <w:divBdr>
        <w:top w:val="none" w:sz="0" w:space="0" w:color="auto"/>
        <w:left w:val="none" w:sz="0" w:space="0" w:color="auto"/>
        <w:bottom w:val="none" w:sz="0" w:space="0" w:color="auto"/>
        <w:right w:val="none" w:sz="0" w:space="0" w:color="auto"/>
      </w:divBdr>
      <w:divsChild>
        <w:div w:id="175463710">
          <w:marLeft w:val="0"/>
          <w:marRight w:val="0"/>
          <w:marTop w:val="0"/>
          <w:marBottom w:val="0"/>
          <w:divBdr>
            <w:top w:val="none" w:sz="0" w:space="0" w:color="auto"/>
            <w:left w:val="none" w:sz="0" w:space="0" w:color="auto"/>
            <w:bottom w:val="none" w:sz="0" w:space="0" w:color="auto"/>
            <w:right w:val="none" w:sz="0" w:space="0" w:color="auto"/>
          </w:divBdr>
          <w:divsChild>
            <w:div w:id="766002313">
              <w:marLeft w:val="0"/>
              <w:marRight w:val="0"/>
              <w:marTop w:val="0"/>
              <w:marBottom w:val="0"/>
              <w:divBdr>
                <w:top w:val="none" w:sz="0" w:space="0" w:color="auto"/>
                <w:left w:val="none" w:sz="0" w:space="0" w:color="auto"/>
                <w:bottom w:val="none" w:sz="0" w:space="0" w:color="auto"/>
                <w:right w:val="none" w:sz="0" w:space="0" w:color="auto"/>
              </w:divBdr>
            </w:div>
            <w:div w:id="1773935725">
              <w:marLeft w:val="0"/>
              <w:marRight w:val="0"/>
              <w:marTop w:val="0"/>
              <w:marBottom w:val="0"/>
              <w:divBdr>
                <w:top w:val="none" w:sz="0" w:space="0" w:color="auto"/>
                <w:left w:val="none" w:sz="0" w:space="0" w:color="auto"/>
                <w:bottom w:val="none" w:sz="0" w:space="0" w:color="auto"/>
                <w:right w:val="none" w:sz="0" w:space="0" w:color="auto"/>
              </w:divBdr>
            </w:div>
            <w:div w:id="435905183">
              <w:marLeft w:val="0"/>
              <w:marRight w:val="0"/>
              <w:marTop w:val="0"/>
              <w:marBottom w:val="0"/>
              <w:divBdr>
                <w:top w:val="none" w:sz="0" w:space="0" w:color="auto"/>
                <w:left w:val="none" w:sz="0" w:space="0" w:color="auto"/>
                <w:bottom w:val="none" w:sz="0" w:space="0" w:color="auto"/>
                <w:right w:val="none" w:sz="0" w:space="0" w:color="auto"/>
              </w:divBdr>
            </w:div>
            <w:div w:id="151339661">
              <w:marLeft w:val="0"/>
              <w:marRight w:val="0"/>
              <w:marTop w:val="0"/>
              <w:marBottom w:val="0"/>
              <w:divBdr>
                <w:top w:val="none" w:sz="0" w:space="0" w:color="auto"/>
                <w:left w:val="none" w:sz="0" w:space="0" w:color="auto"/>
                <w:bottom w:val="none" w:sz="0" w:space="0" w:color="auto"/>
                <w:right w:val="none" w:sz="0" w:space="0" w:color="auto"/>
              </w:divBdr>
            </w:div>
            <w:div w:id="797721324">
              <w:marLeft w:val="0"/>
              <w:marRight w:val="0"/>
              <w:marTop w:val="0"/>
              <w:marBottom w:val="0"/>
              <w:divBdr>
                <w:top w:val="none" w:sz="0" w:space="0" w:color="auto"/>
                <w:left w:val="none" w:sz="0" w:space="0" w:color="auto"/>
                <w:bottom w:val="none" w:sz="0" w:space="0" w:color="auto"/>
                <w:right w:val="none" w:sz="0" w:space="0" w:color="auto"/>
              </w:divBdr>
            </w:div>
            <w:div w:id="1672490003">
              <w:marLeft w:val="0"/>
              <w:marRight w:val="0"/>
              <w:marTop w:val="0"/>
              <w:marBottom w:val="0"/>
              <w:divBdr>
                <w:top w:val="none" w:sz="0" w:space="0" w:color="auto"/>
                <w:left w:val="none" w:sz="0" w:space="0" w:color="auto"/>
                <w:bottom w:val="none" w:sz="0" w:space="0" w:color="auto"/>
                <w:right w:val="none" w:sz="0" w:space="0" w:color="auto"/>
              </w:divBdr>
            </w:div>
            <w:div w:id="1698963451">
              <w:marLeft w:val="0"/>
              <w:marRight w:val="0"/>
              <w:marTop w:val="0"/>
              <w:marBottom w:val="0"/>
              <w:divBdr>
                <w:top w:val="none" w:sz="0" w:space="0" w:color="auto"/>
                <w:left w:val="none" w:sz="0" w:space="0" w:color="auto"/>
                <w:bottom w:val="none" w:sz="0" w:space="0" w:color="auto"/>
                <w:right w:val="none" w:sz="0" w:space="0" w:color="auto"/>
              </w:divBdr>
            </w:div>
            <w:div w:id="1971738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006889">
      <w:bodyDiv w:val="1"/>
      <w:marLeft w:val="0"/>
      <w:marRight w:val="0"/>
      <w:marTop w:val="0"/>
      <w:marBottom w:val="0"/>
      <w:divBdr>
        <w:top w:val="none" w:sz="0" w:space="0" w:color="auto"/>
        <w:left w:val="none" w:sz="0" w:space="0" w:color="auto"/>
        <w:bottom w:val="none" w:sz="0" w:space="0" w:color="auto"/>
        <w:right w:val="none" w:sz="0" w:space="0" w:color="auto"/>
      </w:divBdr>
      <w:divsChild>
        <w:div w:id="1635409169">
          <w:marLeft w:val="0"/>
          <w:marRight w:val="0"/>
          <w:marTop w:val="0"/>
          <w:marBottom w:val="0"/>
          <w:divBdr>
            <w:top w:val="none" w:sz="0" w:space="0" w:color="auto"/>
            <w:left w:val="none" w:sz="0" w:space="0" w:color="auto"/>
            <w:bottom w:val="none" w:sz="0" w:space="0" w:color="auto"/>
            <w:right w:val="none" w:sz="0" w:space="0" w:color="auto"/>
          </w:divBdr>
          <w:divsChild>
            <w:div w:id="54572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943500">
      <w:bodyDiv w:val="1"/>
      <w:marLeft w:val="0"/>
      <w:marRight w:val="0"/>
      <w:marTop w:val="0"/>
      <w:marBottom w:val="0"/>
      <w:divBdr>
        <w:top w:val="none" w:sz="0" w:space="0" w:color="auto"/>
        <w:left w:val="none" w:sz="0" w:space="0" w:color="auto"/>
        <w:bottom w:val="none" w:sz="0" w:space="0" w:color="auto"/>
        <w:right w:val="none" w:sz="0" w:space="0" w:color="auto"/>
      </w:divBdr>
      <w:divsChild>
        <w:div w:id="561448870">
          <w:marLeft w:val="0"/>
          <w:marRight w:val="0"/>
          <w:marTop w:val="0"/>
          <w:marBottom w:val="0"/>
          <w:divBdr>
            <w:top w:val="none" w:sz="0" w:space="0" w:color="auto"/>
            <w:left w:val="none" w:sz="0" w:space="0" w:color="auto"/>
            <w:bottom w:val="none" w:sz="0" w:space="0" w:color="auto"/>
            <w:right w:val="none" w:sz="0" w:space="0" w:color="auto"/>
          </w:divBdr>
          <w:divsChild>
            <w:div w:id="818153039">
              <w:marLeft w:val="0"/>
              <w:marRight w:val="0"/>
              <w:marTop w:val="0"/>
              <w:marBottom w:val="0"/>
              <w:divBdr>
                <w:top w:val="none" w:sz="0" w:space="0" w:color="auto"/>
                <w:left w:val="none" w:sz="0" w:space="0" w:color="auto"/>
                <w:bottom w:val="none" w:sz="0" w:space="0" w:color="auto"/>
                <w:right w:val="none" w:sz="0" w:space="0" w:color="auto"/>
              </w:divBdr>
              <w:divsChild>
                <w:div w:id="932398556">
                  <w:marLeft w:val="0"/>
                  <w:marRight w:val="0"/>
                  <w:marTop w:val="0"/>
                  <w:marBottom w:val="0"/>
                  <w:divBdr>
                    <w:top w:val="none" w:sz="0" w:space="0" w:color="auto"/>
                    <w:left w:val="none" w:sz="0" w:space="0" w:color="auto"/>
                    <w:bottom w:val="none" w:sz="0" w:space="0" w:color="auto"/>
                    <w:right w:val="none" w:sz="0" w:space="0" w:color="auto"/>
                  </w:divBdr>
                </w:div>
                <w:div w:id="580481080">
                  <w:marLeft w:val="0"/>
                  <w:marRight w:val="0"/>
                  <w:marTop w:val="0"/>
                  <w:marBottom w:val="0"/>
                  <w:divBdr>
                    <w:top w:val="none" w:sz="0" w:space="0" w:color="auto"/>
                    <w:left w:val="none" w:sz="0" w:space="0" w:color="auto"/>
                    <w:bottom w:val="none" w:sz="0" w:space="0" w:color="auto"/>
                    <w:right w:val="none" w:sz="0" w:space="0" w:color="auto"/>
                  </w:divBdr>
                </w:div>
                <w:div w:id="828593774">
                  <w:marLeft w:val="0"/>
                  <w:marRight w:val="0"/>
                  <w:marTop w:val="0"/>
                  <w:marBottom w:val="0"/>
                  <w:divBdr>
                    <w:top w:val="none" w:sz="0" w:space="0" w:color="auto"/>
                    <w:left w:val="none" w:sz="0" w:space="0" w:color="auto"/>
                    <w:bottom w:val="none" w:sz="0" w:space="0" w:color="auto"/>
                    <w:right w:val="none" w:sz="0" w:space="0" w:color="auto"/>
                  </w:divBdr>
                </w:div>
                <w:div w:id="1752578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7419867">
      <w:marLeft w:val="0"/>
      <w:marRight w:val="0"/>
      <w:marTop w:val="0"/>
      <w:marBottom w:val="0"/>
      <w:divBdr>
        <w:top w:val="none" w:sz="0" w:space="0" w:color="auto"/>
        <w:left w:val="none" w:sz="0" w:space="0" w:color="auto"/>
        <w:bottom w:val="none" w:sz="0" w:space="0" w:color="auto"/>
        <w:right w:val="none" w:sz="0" w:space="0" w:color="auto"/>
      </w:divBdr>
    </w:div>
    <w:div w:id="2004238025">
      <w:bodyDiv w:val="1"/>
      <w:marLeft w:val="0"/>
      <w:marRight w:val="0"/>
      <w:marTop w:val="0"/>
      <w:marBottom w:val="0"/>
      <w:divBdr>
        <w:top w:val="none" w:sz="0" w:space="0" w:color="auto"/>
        <w:left w:val="none" w:sz="0" w:space="0" w:color="auto"/>
        <w:bottom w:val="none" w:sz="0" w:space="0" w:color="auto"/>
        <w:right w:val="none" w:sz="0" w:space="0" w:color="auto"/>
      </w:divBdr>
      <w:divsChild>
        <w:div w:id="1448818998">
          <w:marLeft w:val="0"/>
          <w:marRight w:val="0"/>
          <w:marTop w:val="0"/>
          <w:marBottom w:val="0"/>
          <w:divBdr>
            <w:top w:val="none" w:sz="0" w:space="0" w:color="auto"/>
            <w:left w:val="none" w:sz="0" w:space="0" w:color="auto"/>
            <w:bottom w:val="none" w:sz="0" w:space="0" w:color="auto"/>
            <w:right w:val="none" w:sz="0" w:space="0" w:color="auto"/>
          </w:divBdr>
          <w:divsChild>
            <w:div w:id="2027361123">
              <w:marLeft w:val="0"/>
              <w:marRight w:val="0"/>
              <w:marTop w:val="0"/>
              <w:marBottom w:val="0"/>
              <w:divBdr>
                <w:top w:val="none" w:sz="0" w:space="0" w:color="auto"/>
                <w:left w:val="none" w:sz="0" w:space="0" w:color="auto"/>
                <w:bottom w:val="none" w:sz="0" w:space="0" w:color="auto"/>
                <w:right w:val="none" w:sz="0" w:space="0" w:color="auto"/>
              </w:divBdr>
              <w:divsChild>
                <w:div w:id="117715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545464">
      <w:bodyDiv w:val="1"/>
      <w:marLeft w:val="0"/>
      <w:marRight w:val="0"/>
      <w:marTop w:val="0"/>
      <w:marBottom w:val="0"/>
      <w:divBdr>
        <w:top w:val="none" w:sz="0" w:space="0" w:color="auto"/>
        <w:left w:val="none" w:sz="0" w:space="0" w:color="auto"/>
        <w:bottom w:val="none" w:sz="0" w:space="0" w:color="auto"/>
        <w:right w:val="none" w:sz="0" w:space="0" w:color="auto"/>
      </w:divBdr>
      <w:divsChild>
        <w:div w:id="1201435079">
          <w:marLeft w:val="0"/>
          <w:marRight w:val="0"/>
          <w:marTop w:val="0"/>
          <w:marBottom w:val="0"/>
          <w:divBdr>
            <w:top w:val="none" w:sz="0" w:space="0" w:color="auto"/>
            <w:left w:val="none" w:sz="0" w:space="0" w:color="auto"/>
            <w:bottom w:val="none" w:sz="0" w:space="0" w:color="auto"/>
            <w:right w:val="none" w:sz="0" w:space="0" w:color="auto"/>
          </w:divBdr>
          <w:divsChild>
            <w:div w:id="856701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80833">
      <w:bodyDiv w:val="1"/>
      <w:marLeft w:val="0"/>
      <w:marRight w:val="0"/>
      <w:marTop w:val="0"/>
      <w:marBottom w:val="0"/>
      <w:divBdr>
        <w:top w:val="none" w:sz="0" w:space="0" w:color="auto"/>
        <w:left w:val="none" w:sz="0" w:space="0" w:color="auto"/>
        <w:bottom w:val="none" w:sz="0" w:space="0" w:color="auto"/>
        <w:right w:val="none" w:sz="0" w:space="0" w:color="auto"/>
      </w:divBdr>
      <w:divsChild>
        <w:div w:id="1823810602">
          <w:marLeft w:val="0"/>
          <w:marRight w:val="0"/>
          <w:marTop w:val="0"/>
          <w:marBottom w:val="0"/>
          <w:divBdr>
            <w:top w:val="none" w:sz="0" w:space="0" w:color="auto"/>
            <w:left w:val="none" w:sz="0" w:space="0" w:color="auto"/>
            <w:bottom w:val="none" w:sz="0" w:space="0" w:color="auto"/>
            <w:right w:val="none" w:sz="0" w:space="0" w:color="auto"/>
          </w:divBdr>
          <w:divsChild>
            <w:div w:id="2125883969">
              <w:marLeft w:val="0"/>
              <w:marRight w:val="0"/>
              <w:marTop w:val="0"/>
              <w:marBottom w:val="0"/>
              <w:divBdr>
                <w:top w:val="none" w:sz="0" w:space="0" w:color="auto"/>
                <w:left w:val="none" w:sz="0" w:space="0" w:color="auto"/>
                <w:bottom w:val="none" w:sz="0" w:space="0" w:color="auto"/>
                <w:right w:val="none" w:sz="0" w:space="0" w:color="auto"/>
              </w:divBdr>
              <w:divsChild>
                <w:div w:id="788931610">
                  <w:marLeft w:val="0"/>
                  <w:marRight w:val="0"/>
                  <w:marTop w:val="0"/>
                  <w:marBottom w:val="0"/>
                  <w:divBdr>
                    <w:top w:val="none" w:sz="0" w:space="0" w:color="auto"/>
                    <w:left w:val="none" w:sz="0" w:space="0" w:color="auto"/>
                    <w:bottom w:val="none" w:sz="0" w:space="0" w:color="auto"/>
                    <w:right w:val="none" w:sz="0" w:space="0" w:color="auto"/>
                  </w:divBdr>
                  <w:divsChild>
                    <w:div w:id="8246631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86604985">
                          <w:marLeft w:val="0"/>
                          <w:marRight w:val="0"/>
                          <w:marTop w:val="0"/>
                          <w:marBottom w:val="0"/>
                          <w:divBdr>
                            <w:top w:val="none" w:sz="0" w:space="0" w:color="auto"/>
                            <w:left w:val="none" w:sz="0" w:space="0" w:color="auto"/>
                            <w:bottom w:val="none" w:sz="0" w:space="0" w:color="auto"/>
                            <w:right w:val="none" w:sz="0" w:space="0" w:color="auto"/>
                          </w:divBdr>
                          <w:divsChild>
                            <w:div w:id="19590264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752744">
                                  <w:marLeft w:val="0"/>
                                  <w:marRight w:val="0"/>
                                  <w:marTop w:val="0"/>
                                  <w:marBottom w:val="0"/>
                                  <w:divBdr>
                                    <w:top w:val="none" w:sz="0" w:space="0" w:color="auto"/>
                                    <w:left w:val="none" w:sz="0" w:space="0" w:color="auto"/>
                                    <w:bottom w:val="none" w:sz="0" w:space="0" w:color="auto"/>
                                    <w:right w:val="none" w:sz="0" w:space="0" w:color="auto"/>
                                  </w:divBdr>
                                  <w:divsChild>
                                    <w:div w:id="19092691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7520836">
                                          <w:marLeft w:val="0"/>
                                          <w:marRight w:val="0"/>
                                          <w:marTop w:val="0"/>
                                          <w:marBottom w:val="0"/>
                                          <w:divBdr>
                                            <w:top w:val="none" w:sz="0" w:space="0" w:color="auto"/>
                                            <w:left w:val="none" w:sz="0" w:space="0" w:color="auto"/>
                                            <w:bottom w:val="none" w:sz="0" w:space="0" w:color="auto"/>
                                            <w:right w:val="none" w:sz="0" w:space="0" w:color="auto"/>
                                          </w:divBdr>
                                          <w:divsChild>
                                            <w:div w:id="799768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47899576">
      <w:bodyDiv w:val="1"/>
      <w:marLeft w:val="0"/>
      <w:marRight w:val="0"/>
      <w:marTop w:val="0"/>
      <w:marBottom w:val="0"/>
      <w:divBdr>
        <w:top w:val="none" w:sz="0" w:space="0" w:color="auto"/>
        <w:left w:val="none" w:sz="0" w:space="0" w:color="auto"/>
        <w:bottom w:val="none" w:sz="0" w:space="0" w:color="auto"/>
        <w:right w:val="none" w:sz="0" w:space="0" w:color="auto"/>
      </w:divBdr>
      <w:divsChild>
        <w:div w:id="796098469">
          <w:marLeft w:val="0"/>
          <w:marRight w:val="0"/>
          <w:marTop w:val="0"/>
          <w:marBottom w:val="0"/>
          <w:divBdr>
            <w:top w:val="none" w:sz="0" w:space="0" w:color="auto"/>
            <w:left w:val="none" w:sz="0" w:space="0" w:color="auto"/>
            <w:bottom w:val="none" w:sz="0" w:space="0" w:color="auto"/>
            <w:right w:val="none" w:sz="0" w:space="0" w:color="auto"/>
          </w:divBdr>
          <w:divsChild>
            <w:div w:id="372508677">
              <w:marLeft w:val="0"/>
              <w:marRight w:val="0"/>
              <w:marTop w:val="0"/>
              <w:marBottom w:val="0"/>
              <w:divBdr>
                <w:top w:val="none" w:sz="0" w:space="0" w:color="auto"/>
                <w:left w:val="none" w:sz="0" w:space="0" w:color="auto"/>
                <w:bottom w:val="none" w:sz="0" w:space="0" w:color="auto"/>
                <w:right w:val="none" w:sz="0" w:space="0" w:color="auto"/>
              </w:divBdr>
              <w:divsChild>
                <w:div w:id="629169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487598">
      <w:bodyDiv w:val="1"/>
      <w:marLeft w:val="0"/>
      <w:marRight w:val="0"/>
      <w:marTop w:val="0"/>
      <w:marBottom w:val="0"/>
      <w:divBdr>
        <w:top w:val="none" w:sz="0" w:space="0" w:color="auto"/>
        <w:left w:val="none" w:sz="0" w:space="0" w:color="auto"/>
        <w:bottom w:val="none" w:sz="0" w:space="0" w:color="auto"/>
        <w:right w:val="none" w:sz="0" w:space="0" w:color="auto"/>
      </w:divBdr>
      <w:divsChild>
        <w:div w:id="2015450840">
          <w:marLeft w:val="0"/>
          <w:marRight w:val="0"/>
          <w:marTop w:val="0"/>
          <w:marBottom w:val="0"/>
          <w:divBdr>
            <w:top w:val="none" w:sz="0" w:space="0" w:color="auto"/>
            <w:left w:val="none" w:sz="0" w:space="0" w:color="auto"/>
            <w:bottom w:val="none" w:sz="0" w:space="0" w:color="auto"/>
            <w:right w:val="none" w:sz="0" w:space="0" w:color="auto"/>
          </w:divBdr>
        </w:div>
        <w:div w:id="1186136589">
          <w:marLeft w:val="0"/>
          <w:marRight w:val="0"/>
          <w:marTop w:val="0"/>
          <w:marBottom w:val="0"/>
          <w:divBdr>
            <w:top w:val="none" w:sz="0" w:space="0" w:color="auto"/>
            <w:left w:val="none" w:sz="0" w:space="0" w:color="auto"/>
            <w:bottom w:val="none" w:sz="0" w:space="0" w:color="auto"/>
            <w:right w:val="none" w:sz="0" w:space="0" w:color="auto"/>
          </w:divBdr>
        </w:div>
        <w:div w:id="1002439852">
          <w:marLeft w:val="0"/>
          <w:marRight w:val="0"/>
          <w:marTop w:val="0"/>
          <w:marBottom w:val="0"/>
          <w:divBdr>
            <w:top w:val="none" w:sz="0" w:space="0" w:color="auto"/>
            <w:left w:val="none" w:sz="0" w:space="0" w:color="auto"/>
            <w:bottom w:val="none" w:sz="0" w:space="0" w:color="auto"/>
            <w:right w:val="none" w:sz="0" w:space="0" w:color="auto"/>
          </w:divBdr>
        </w:div>
        <w:div w:id="1176118573">
          <w:marLeft w:val="0"/>
          <w:marRight w:val="0"/>
          <w:marTop w:val="0"/>
          <w:marBottom w:val="0"/>
          <w:divBdr>
            <w:top w:val="none" w:sz="0" w:space="0" w:color="auto"/>
            <w:left w:val="none" w:sz="0" w:space="0" w:color="auto"/>
            <w:bottom w:val="none" w:sz="0" w:space="0" w:color="auto"/>
            <w:right w:val="none" w:sz="0" w:space="0" w:color="auto"/>
          </w:divBdr>
        </w:div>
        <w:div w:id="1045640354">
          <w:marLeft w:val="0"/>
          <w:marRight w:val="0"/>
          <w:marTop w:val="0"/>
          <w:marBottom w:val="0"/>
          <w:divBdr>
            <w:top w:val="none" w:sz="0" w:space="0" w:color="auto"/>
            <w:left w:val="none" w:sz="0" w:space="0" w:color="auto"/>
            <w:bottom w:val="none" w:sz="0" w:space="0" w:color="auto"/>
            <w:right w:val="none" w:sz="0" w:space="0" w:color="auto"/>
          </w:divBdr>
        </w:div>
        <w:div w:id="1137603724">
          <w:marLeft w:val="0"/>
          <w:marRight w:val="0"/>
          <w:marTop w:val="0"/>
          <w:marBottom w:val="0"/>
          <w:divBdr>
            <w:top w:val="none" w:sz="0" w:space="0" w:color="auto"/>
            <w:left w:val="none" w:sz="0" w:space="0" w:color="auto"/>
            <w:bottom w:val="none" w:sz="0" w:space="0" w:color="auto"/>
            <w:right w:val="none" w:sz="0" w:space="0" w:color="auto"/>
          </w:divBdr>
        </w:div>
        <w:div w:id="1288776586">
          <w:marLeft w:val="0"/>
          <w:marRight w:val="0"/>
          <w:marTop w:val="0"/>
          <w:marBottom w:val="0"/>
          <w:divBdr>
            <w:top w:val="none" w:sz="0" w:space="0" w:color="auto"/>
            <w:left w:val="none" w:sz="0" w:space="0" w:color="auto"/>
            <w:bottom w:val="none" w:sz="0" w:space="0" w:color="auto"/>
            <w:right w:val="none" w:sz="0" w:space="0" w:color="auto"/>
          </w:divBdr>
        </w:div>
        <w:div w:id="1500462912">
          <w:marLeft w:val="0"/>
          <w:marRight w:val="0"/>
          <w:marTop w:val="0"/>
          <w:marBottom w:val="0"/>
          <w:divBdr>
            <w:top w:val="none" w:sz="0" w:space="0" w:color="auto"/>
            <w:left w:val="none" w:sz="0" w:space="0" w:color="auto"/>
            <w:bottom w:val="none" w:sz="0" w:space="0" w:color="auto"/>
            <w:right w:val="none" w:sz="0" w:space="0" w:color="auto"/>
          </w:divBdr>
        </w:div>
        <w:div w:id="407072869">
          <w:marLeft w:val="0"/>
          <w:marRight w:val="0"/>
          <w:marTop w:val="0"/>
          <w:marBottom w:val="0"/>
          <w:divBdr>
            <w:top w:val="none" w:sz="0" w:space="0" w:color="auto"/>
            <w:left w:val="none" w:sz="0" w:space="0" w:color="auto"/>
            <w:bottom w:val="none" w:sz="0" w:space="0" w:color="auto"/>
            <w:right w:val="none" w:sz="0" w:space="0" w:color="auto"/>
          </w:divBdr>
        </w:div>
      </w:divsChild>
    </w:div>
    <w:div w:id="2059669036">
      <w:bodyDiv w:val="1"/>
      <w:marLeft w:val="0"/>
      <w:marRight w:val="0"/>
      <w:marTop w:val="0"/>
      <w:marBottom w:val="0"/>
      <w:divBdr>
        <w:top w:val="none" w:sz="0" w:space="0" w:color="auto"/>
        <w:left w:val="none" w:sz="0" w:space="0" w:color="auto"/>
        <w:bottom w:val="none" w:sz="0" w:space="0" w:color="auto"/>
        <w:right w:val="none" w:sz="0" w:space="0" w:color="auto"/>
      </w:divBdr>
      <w:divsChild>
        <w:div w:id="1148782142">
          <w:marLeft w:val="0"/>
          <w:marRight w:val="0"/>
          <w:marTop w:val="0"/>
          <w:marBottom w:val="0"/>
          <w:divBdr>
            <w:top w:val="none" w:sz="0" w:space="0" w:color="auto"/>
            <w:left w:val="none" w:sz="0" w:space="0" w:color="auto"/>
            <w:bottom w:val="none" w:sz="0" w:space="0" w:color="auto"/>
            <w:right w:val="none" w:sz="0" w:space="0" w:color="auto"/>
          </w:divBdr>
          <w:divsChild>
            <w:div w:id="10837177">
              <w:marLeft w:val="0"/>
              <w:marRight w:val="0"/>
              <w:marTop w:val="0"/>
              <w:marBottom w:val="0"/>
              <w:divBdr>
                <w:top w:val="none" w:sz="0" w:space="0" w:color="auto"/>
                <w:left w:val="none" w:sz="0" w:space="0" w:color="auto"/>
                <w:bottom w:val="none" w:sz="0" w:space="0" w:color="auto"/>
                <w:right w:val="none" w:sz="0" w:space="0" w:color="auto"/>
              </w:divBdr>
              <w:divsChild>
                <w:div w:id="72884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7824735">
      <w:bodyDiv w:val="1"/>
      <w:marLeft w:val="0"/>
      <w:marRight w:val="0"/>
      <w:marTop w:val="0"/>
      <w:marBottom w:val="0"/>
      <w:divBdr>
        <w:top w:val="none" w:sz="0" w:space="0" w:color="auto"/>
        <w:left w:val="none" w:sz="0" w:space="0" w:color="auto"/>
        <w:bottom w:val="none" w:sz="0" w:space="0" w:color="auto"/>
        <w:right w:val="none" w:sz="0" w:space="0" w:color="auto"/>
      </w:divBdr>
      <w:divsChild>
        <w:div w:id="215508448">
          <w:marLeft w:val="0"/>
          <w:marRight w:val="0"/>
          <w:marTop w:val="0"/>
          <w:marBottom w:val="0"/>
          <w:divBdr>
            <w:top w:val="none" w:sz="0" w:space="0" w:color="auto"/>
            <w:left w:val="none" w:sz="0" w:space="0" w:color="auto"/>
            <w:bottom w:val="none" w:sz="0" w:space="0" w:color="auto"/>
            <w:right w:val="none" w:sz="0" w:space="0" w:color="auto"/>
          </w:divBdr>
          <w:divsChild>
            <w:div w:id="548030249">
              <w:marLeft w:val="0"/>
              <w:marRight w:val="0"/>
              <w:marTop w:val="0"/>
              <w:marBottom w:val="0"/>
              <w:divBdr>
                <w:top w:val="none" w:sz="0" w:space="0" w:color="auto"/>
                <w:left w:val="none" w:sz="0" w:space="0" w:color="auto"/>
                <w:bottom w:val="none" w:sz="0" w:space="0" w:color="auto"/>
                <w:right w:val="none" w:sz="0" w:space="0" w:color="auto"/>
              </w:divBdr>
              <w:divsChild>
                <w:div w:id="2111587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475449">
      <w:bodyDiv w:val="1"/>
      <w:marLeft w:val="0"/>
      <w:marRight w:val="0"/>
      <w:marTop w:val="0"/>
      <w:marBottom w:val="0"/>
      <w:divBdr>
        <w:top w:val="none" w:sz="0" w:space="0" w:color="auto"/>
        <w:left w:val="none" w:sz="0" w:space="0" w:color="auto"/>
        <w:bottom w:val="none" w:sz="0" w:space="0" w:color="auto"/>
        <w:right w:val="none" w:sz="0" w:space="0" w:color="auto"/>
      </w:divBdr>
      <w:divsChild>
        <w:div w:id="2077630883">
          <w:marLeft w:val="0"/>
          <w:marRight w:val="0"/>
          <w:marTop w:val="0"/>
          <w:marBottom w:val="0"/>
          <w:divBdr>
            <w:top w:val="none" w:sz="0" w:space="0" w:color="auto"/>
            <w:left w:val="none" w:sz="0" w:space="0" w:color="auto"/>
            <w:bottom w:val="none" w:sz="0" w:space="0" w:color="auto"/>
            <w:right w:val="none" w:sz="0" w:space="0" w:color="auto"/>
          </w:divBdr>
          <w:divsChild>
            <w:div w:id="1361857351">
              <w:marLeft w:val="0"/>
              <w:marRight w:val="0"/>
              <w:marTop w:val="0"/>
              <w:marBottom w:val="0"/>
              <w:divBdr>
                <w:top w:val="none" w:sz="0" w:space="0" w:color="auto"/>
                <w:left w:val="none" w:sz="0" w:space="0" w:color="auto"/>
                <w:bottom w:val="none" w:sz="0" w:space="0" w:color="auto"/>
                <w:right w:val="none" w:sz="0" w:space="0" w:color="auto"/>
              </w:divBdr>
            </w:div>
            <w:div w:id="170032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021933">
      <w:bodyDiv w:val="1"/>
      <w:marLeft w:val="0"/>
      <w:marRight w:val="0"/>
      <w:marTop w:val="0"/>
      <w:marBottom w:val="0"/>
      <w:divBdr>
        <w:top w:val="none" w:sz="0" w:space="0" w:color="auto"/>
        <w:left w:val="none" w:sz="0" w:space="0" w:color="auto"/>
        <w:bottom w:val="none" w:sz="0" w:space="0" w:color="auto"/>
        <w:right w:val="none" w:sz="0" w:space="0" w:color="auto"/>
      </w:divBdr>
      <w:divsChild>
        <w:div w:id="1095859963">
          <w:marLeft w:val="0"/>
          <w:marRight w:val="0"/>
          <w:marTop w:val="0"/>
          <w:marBottom w:val="0"/>
          <w:divBdr>
            <w:top w:val="none" w:sz="0" w:space="0" w:color="auto"/>
            <w:left w:val="none" w:sz="0" w:space="0" w:color="auto"/>
            <w:bottom w:val="none" w:sz="0" w:space="0" w:color="auto"/>
            <w:right w:val="none" w:sz="0" w:space="0" w:color="auto"/>
          </w:divBdr>
          <w:divsChild>
            <w:div w:id="317156421">
              <w:marLeft w:val="0"/>
              <w:marRight w:val="0"/>
              <w:marTop w:val="0"/>
              <w:marBottom w:val="0"/>
              <w:divBdr>
                <w:top w:val="none" w:sz="0" w:space="0" w:color="auto"/>
                <w:left w:val="none" w:sz="0" w:space="0" w:color="auto"/>
                <w:bottom w:val="none" w:sz="0" w:space="0" w:color="auto"/>
                <w:right w:val="none" w:sz="0" w:space="0" w:color="auto"/>
              </w:divBdr>
              <w:divsChild>
                <w:div w:id="1223954330">
                  <w:marLeft w:val="0"/>
                  <w:marRight w:val="0"/>
                  <w:marTop w:val="0"/>
                  <w:marBottom w:val="0"/>
                  <w:divBdr>
                    <w:top w:val="none" w:sz="0" w:space="0" w:color="auto"/>
                    <w:left w:val="none" w:sz="0" w:space="0" w:color="auto"/>
                    <w:bottom w:val="none" w:sz="0" w:space="0" w:color="auto"/>
                    <w:right w:val="none" w:sz="0" w:space="0" w:color="auto"/>
                  </w:divBdr>
                  <w:divsChild>
                    <w:div w:id="2063795255">
                      <w:marLeft w:val="0"/>
                      <w:marRight w:val="0"/>
                      <w:marTop w:val="0"/>
                      <w:marBottom w:val="0"/>
                      <w:divBdr>
                        <w:top w:val="none" w:sz="0" w:space="0" w:color="auto"/>
                        <w:left w:val="none" w:sz="0" w:space="0" w:color="auto"/>
                        <w:bottom w:val="none" w:sz="0" w:space="0" w:color="auto"/>
                        <w:right w:val="none" w:sz="0" w:space="0" w:color="auto"/>
                      </w:divBdr>
                      <w:divsChild>
                        <w:div w:id="1483883825">
                          <w:marLeft w:val="0"/>
                          <w:marRight w:val="0"/>
                          <w:marTop w:val="0"/>
                          <w:marBottom w:val="0"/>
                          <w:divBdr>
                            <w:top w:val="none" w:sz="0" w:space="0" w:color="auto"/>
                            <w:left w:val="none" w:sz="0" w:space="0" w:color="auto"/>
                            <w:bottom w:val="none" w:sz="0" w:space="0" w:color="auto"/>
                            <w:right w:val="none" w:sz="0" w:space="0" w:color="auto"/>
                          </w:divBdr>
                        </w:div>
                        <w:div w:id="2002851604">
                          <w:marLeft w:val="0"/>
                          <w:marRight w:val="0"/>
                          <w:marTop w:val="0"/>
                          <w:marBottom w:val="0"/>
                          <w:divBdr>
                            <w:top w:val="none" w:sz="0" w:space="0" w:color="auto"/>
                            <w:left w:val="none" w:sz="0" w:space="0" w:color="auto"/>
                            <w:bottom w:val="none" w:sz="0" w:space="0" w:color="auto"/>
                            <w:right w:val="none" w:sz="0" w:space="0" w:color="auto"/>
                          </w:divBdr>
                        </w:div>
                        <w:div w:id="2020236015">
                          <w:marLeft w:val="0"/>
                          <w:marRight w:val="0"/>
                          <w:marTop w:val="0"/>
                          <w:marBottom w:val="0"/>
                          <w:divBdr>
                            <w:top w:val="none" w:sz="0" w:space="0" w:color="auto"/>
                            <w:left w:val="none" w:sz="0" w:space="0" w:color="auto"/>
                            <w:bottom w:val="none" w:sz="0" w:space="0" w:color="auto"/>
                            <w:right w:val="none" w:sz="0" w:space="0" w:color="auto"/>
                          </w:divBdr>
                        </w:div>
                        <w:div w:id="679697148">
                          <w:marLeft w:val="0"/>
                          <w:marRight w:val="0"/>
                          <w:marTop w:val="0"/>
                          <w:marBottom w:val="0"/>
                          <w:divBdr>
                            <w:top w:val="none" w:sz="0" w:space="0" w:color="auto"/>
                            <w:left w:val="none" w:sz="0" w:space="0" w:color="auto"/>
                            <w:bottom w:val="none" w:sz="0" w:space="0" w:color="auto"/>
                            <w:right w:val="none" w:sz="0" w:space="0" w:color="auto"/>
                          </w:divBdr>
                        </w:div>
                        <w:div w:id="260650531">
                          <w:marLeft w:val="0"/>
                          <w:marRight w:val="0"/>
                          <w:marTop w:val="0"/>
                          <w:marBottom w:val="0"/>
                          <w:divBdr>
                            <w:top w:val="none" w:sz="0" w:space="0" w:color="auto"/>
                            <w:left w:val="none" w:sz="0" w:space="0" w:color="auto"/>
                            <w:bottom w:val="none" w:sz="0" w:space="0" w:color="auto"/>
                            <w:right w:val="none" w:sz="0" w:space="0" w:color="auto"/>
                          </w:divBdr>
                        </w:div>
                        <w:div w:id="1770932616">
                          <w:marLeft w:val="0"/>
                          <w:marRight w:val="0"/>
                          <w:marTop w:val="0"/>
                          <w:marBottom w:val="0"/>
                          <w:divBdr>
                            <w:top w:val="none" w:sz="0" w:space="0" w:color="auto"/>
                            <w:left w:val="none" w:sz="0" w:space="0" w:color="auto"/>
                            <w:bottom w:val="none" w:sz="0" w:space="0" w:color="auto"/>
                            <w:right w:val="none" w:sz="0" w:space="0" w:color="auto"/>
                          </w:divBdr>
                        </w:div>
                        <w:div w:id="390730816">
                          <w:marLeft w:val="0"/>
                          <w:marRight w:val="0"/>
                          <w:marTop w:val="0"/>
                          <w:marBottom w:val="0"/>
                          <w:divBdr>
                            <w:top w:val="none" w:sz="0" w:space="0" w:color="auto"/>
                            <w:left w:val="none" w:sz="0" w:space="0" w:color="auto"/>
                            <w:bottom w:val="none" w:sz="0" w:space="0" w:color="auto"/>
                            <w:right w:val="none" w:sz="0" w:space="0" w:color="auto"/>
                          </w:divBdr>
                        </w:div>
                        <w:div w:id="1467239285">
                          <w:marLeft w:val="0"/>
                          <w:marRight w:val="0"/>
                          <w:marTop w:val="0"/>
                          <w:marBottom w:val="0"/>
                          <w:divBdr>
                            <w:top w:val="none" w:sz="0" w:space="0" w:color="auto"/>
                            <w:left w:val="none" w:sz="0" w:space="0" w:color="auto"/>
                            <w:bottom w:val="none" w:sz="0" w:space="0" w:color="auto"/>
                            <w:right w:val="none" w:sz="0" w:space="0" w:color="auto"/>
                          </w:divBdr>
                        </w:div>
                        <w:div w:id="148704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6150793">
      <w:bodyDiv w:val="1"/>
      <w:marLeft w:val="0"/>
      <w:marRight w:val="0"/>
      <w:marTop w:val="0"/>
      <w:marBottom w:val="0"/>
      <w:divBdr>
        <w:top w:val="none" w:sz="0" w:space="0" w:color="auto"/>
        <w:left w:val="none" w:sz="0" w:space="0" w:color="auto"/>
        <w:bottom w:val="none" w:sz="0" w:space="0" w:color="auto"/>
        <w:right w:val="none" w:sz="0" w:space="0" w:color="auto"/>
      </w:divBdr>
      <w:divsChild>
        <w:div w:id="1788162435">
          <w:marLeft w:val="0"/>
          <w:marRight w:val="0"/>
          <w:marTop w:val="0"/>
          <w:marBottom w:val="0"/>
          <w:divBdr>
            <w:top w:val="none" w:sz="0" w:space="0" w:color="auto"/>
            <w:left w:val="none" w:sz="0" w:space="0" w:color="auto"/>
            <w:bottom w:val="none" w:sz="0" w:space="0" w:color="auto"/>
            <w:right w:val="none" w:sz="0" w:space="0" w:color="auto"/>
          </w:divBdr>
          <w:divsChild>
            <w:div w:id="84929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427519">
      <w:bodyDiv w:val="1"/>
      <w:marLeft w:val="0"/>
      <w:marRight w:val="0"/>
      <w:marTop w:val="0"/>
      <w:marBottom w:val="0"/>
      <w:divBdr>
        <w:top w:val="none" w:sz="0" w:space="0" w:color="auto"/>
        <w:left w:val="none" w:sz="0" w:space="0" w:color="auto"/>
        <w:bottom w:val="none" w:sz="0" w:space="0" w:color="auto"/>
        <w:right w:val="none" w:sz="0" w:space="0" w:color="auto"/>
      </w:divBdr>
      <w:divsChild>
        <w:div w:id="939291492">
          <w:marLeft w:val="0"/>
          <w:marRight w:val="0"/>
          <w:marTop w:val="0"/>
          <w:marBottom w:val="0"/>
          <w:divBdr>
            <w:top w:val="none" w:sz="0" w:space="0" w:color="auto"/>
            <w:left w:val="none" w:sz="0" w:space="0" w:color="auto"/>
            <w:bottom w:val="none" w:sz="0" w:space="0" w:color="auto"/>
            <w:right w:val="none" w:sz="0" w:space="0" w:color="auto"/>
          </w:divBdr>
          <w:divsChild>
            <w:div w:id="1864783716">
              <w:marLeft w:val="0"/>
              <w:marRight w:val="0"/>
              <w:marTop w:val="0"/>
              <w:marBottom w:val="0"/>
              <w:divBdr>
                <w:top w:val="none" w:sz="0" w:space="0" w:color="auto"/>
                <w:left w:val="none" w:sz="0" w:space="0" w:color="auto"/>
                <w:bottom w:val="none" w:sz="0" w:space="0" w:color="auto"/>
                <w:right w:val="none" w:sz="0" w:space="0" w:color="auto"/>
              </w:divBdr>
            </w:div>
            <w:div w:id="651254015">
              <w:marLeft w:val="0"/>
              <w:marRight w:val="0"/>
              <w:marTop w:val="0"/>
              <w:marBottom w:val="0"/>
              <w:divBdr>
                <w:top w:val="none" w:sz="0" w:space="0" w:color="auto"/>
                <w:left w:val="none" w:sz="0" w:space="0" w:color="auto"/>
                <w:bottom w:val="none" w:sz="0" w:space="0" w:color="auto"/>
                <w:right w:val="none" w:sz="0" w:space="0" w:color="auto"/>
              </w:divBdr>
            </w:div>
            <w:div w:id="1531187543">
              <w:marLeft w:val="0"/>
              <w:marRight w:val="0"/>
              <w:marTop w:val="0"/>
              <w:marBottom w:val="0"/>
              <w:divBdr>
                <w:top w:val="none" w:sz="0" w:space="0" w:color="auto"/>
                <w:left w:val="none" w:sz="0" w:space="0" w:color="auto"/>
                <w:bottom w:val="none" w:sz="0" w:space="0" w:color="auto"/>
                <w:right w:val="none" w:sz="0" w:space="0" w:color="auto"/>
              </w:divBdr>
            </w:div>
            <w:div w:id="841043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flexischools.com.au/" TargetMode="External"/><Relationship Id="rId18" Type="http://schemas.openxmlformats.org/officeDocument/2006/relationships/image" Target="NULL" TargetMode="External"/><Relationship Id="rId26" Type="http://schemas.openxmlformats.org/officeDocument/2006/relationships/hyperlink" Target="http://nsw.us10.list-manage1.com/track/click?u=2bb21aeba5094192c9ace3ecc&amp;id=57425835c7&amp;e=ab5d11f50d" TargetMode="External"/><Relationship Id="rId39" Type="http://schemas.microsoft.com/office/2007/relationships/hdphoto" Target="media/hdphoto3.wdp"/><Relationship Id="rId3" Type="http://schemas.openxmlformats.org/officeDocument/2006/relationships/styles" Target="styles.xml"/><Relationship Id="rId21" Type="http://schemas.openxmlformats.org/officeDocument/2006/relationships/hyperlink" Target="http://nsw.us10.list-manage.com/track/click?u=2bb21aeba5094192c9ace3ecc&amp;id=8eb751022d&amp;e=ab5d11f50d" TargetMode="External"/><Relationship Id="rId34" Type="http://schemas.openxmlformats.org/officeDocument/2006/relationships/image" Target="media/image7.jpeg"/><Relationship Id="rId42" Type="http://schemas.openxmlformats.org/officeDocument/2006/relationships/hyperlink" Target="mailto:suzie@unload.org.au" TargetMode="External"/><Relationship Id="rId47" Type="http://schemas.openxmlformats.org/officeDocument/2006/relationships/header" Target="header1.xml"/><Relationship Id="rId50"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4.png"/><Relationship Id="rId25" Type="http://schemas.openxmlformats.org/officeDocument/2006/relationships/hyperlink" Target="http://www.3psurfboards.com/" TargetMode="External"/><Relationship Id="rId33" Type="http://schemas.microsoft.com/office/2007/relationships/hdphoto" Target="media/hdphoto1.wdp"/><Relationship Id="rId38" Type="http://schemas.openxmlformats.org/officeDocument/2006/relationships/image" Target="media/image10.jpeg"/><Relationship Id="rId46" Type="http://schemas.openxmlformats.org/officeDocument/2006/relationships/hyperlink" Target="mailto:sandra.peachey@lcfclubs.com" TargetMode="External"/><Relationship Id="rId2" Type="http://schemas.openxmlformats.org/officeDocument/2006/relationships/numbering" Target="numbering.xml"/><Relationship Id="rId16" Type="http://schemas.openxmlformats.org/officeDocument/2006/relationships/hyperlink" Target="http://eepurl.com/bfuMlX" TargetMode="External"/><Relationship Id="rId20" Type="http://schemas.openxmlformats.org/officeDocument/2006/relationships/hyperlink" Target="http://nsw.us10.list-manage1.com/track/click?u=2bb21aeba5094192c9ace3ecc&amp;id=57425835c7&amp;e=ab5d11f50d" TargetMode="External"/><Relationship Id="rId29" Type="http://schemas.openxmlformats.org/officeDocument/2006/relationships/hyperlink" Target="http://nsw.us10.list-manage.com/track/click?u=2bb21aeba5094192c9ace3ecc&amp;id=d40bc99363&amp;e=ab5d11f50d" TargetMode="External"/><Relationship Id="rId41" Type="http://schemas.openxmlformats.org/officeDocument/2006/relationships/hyperlink" Target="http://www.unload.org.a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flexischools.com.au/" TargetMode="External"/><Relationship Id="rId24" Type="http://schemas.openxmlformats.org/officeDocument/2006/relationships/hyperlink" Target="http://nsw.us10.list-manage1.com/track/click?u=2bb21aeba5094192c9ace3ecc&amp;id=34f0f2d0b0&amp;e=ab5d11f50d" TargetMode="External"/><Relationship Id="rId32" Type="http://schemas.openxmlformats.org/officeDocument/2006/relationships/image" Target="media/image6.jpeg"/><Relationship Id="rId37" Type="http://schemas.openxmlformats.org/officeDocument/2006/relationships/image" Target="media/image9.jpeg"/><Relationship Id="rId40" Type="http://schemas.openxmlformats.org/officeDocument/2006/relationships/image" Target="media/image11.jpeg"/><Relationship Id="rId45" Type="http://schemas.openxmlformats.org/officeDocument/2006/relationships/hyperlink" Target="mailto:sandra.peachey@lcfclubs.com" TargetMode="External"/><Relationship Id="rId5" Type="http://schemas.openxmlformats.org/officeDocument/2006/relationships/settings" Target="settings.xml"/><Relationship Id="rId15" Type="http://schemas.openxmlformats.org/officeDocument/2006/relationships/hyperlink" Target="http://newcastle.runaustralia.com.au/" TargetMode="External"/><Relationship Id="rId23" Type="http://schemas.openxmlformats.org/officeDocument/2006/relationships/hyperlink" Target="http://nsw.us10.list-manage.com/track/click?u=2bb21aeba5094192c9ace3ecc&amp;id=d40bc99363&amp;e=ab5d11f50d" TargetMode="External"/><Relationship Id="rId28" Type="http://schemas.openxmlformats.org/officeDocument/2006/relationships/hyperlink" Target="http://nsw.us10.list-manage1.com/track/click?u=2bb21aeba5094192c9ace3ecc&amp;id=68f65c4ede&amp;e=ab5d11f50d" TargetMode="External"/><Relationship Id="rId36" Type="http://schemas.openxmlformats.org/officeDocument/2006/relationships/image" Target="media/image8.jpeg"/><Relationship Id="rId49"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5.jpeg"/><Relationship Id="rId31" Type="http://schemas.openxmlformats.org/officeDocument/2006/relationships/hyperlink" Target="http://www.3psurfboards.com/" TargetMode="External"/><Relationship Id="rId44" Type="http://schemas.openxmlformats.org/officeDocument/2006/relationships/hyperlink" Target="mailto:suzie@unload.org.au" TargetMode="Externa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0.jpeg"/><Relationship Id="rId22" Type="http://schemas.openxmlformats.org/officeDocument/2006/relationships/hyperlink" Target="http://nsw.us10.list-manage1.com/track/click?u=2bb21aeba5094192c9ace3ecc&amp;id=68f65c4ede&amp;e=ab5d11f50d" TargetMode="External"/><Relationship Id="rId27" Type="http://schemas.openxmlformats.org/officeDocument/2006/relationships/hyperlink" Target="http://nsw.us10.list-manage.com/track/click?u=2bb21aeba5094192c9ace3ecc&amp;id=8eb751022d&amp;e=ab5d11f50d" TargetMode="External"/><Relationship Id="rId30" Type="http://schemas.openxmlformats.org/officeDocument/2006/relationships/hyperlink" Target="http://nsw.us10.list-manage1.com/track/click?u=2bb21aeba5094192c9ace3ecc&amp;id=34f0f2d0b0&amp;e=ab5d11f50d" TargetMode="External"/><Relationship Id="rId35" Type="http://schemas.microsoft.com/office/2007/relationships/hdphoto" Target="media/hdphoto2.wdp"/><Relationship Id="rId43" Type="http://schemas.openxmlformats.org/officeDocument/2006/relationships/hyperlink" Target="http://www.unload.org.au/" TargetMode="External"/><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2.wmf"/></Relationships>
</file>

<file path=word/_rels/footer2.xml.rels><?xml version="1.0" encoding="UTF-8" standalone="yes"?>
<Relationships xmlns="http://schemas.openxmlformats.org/package/2006/relationships"><Relationship Id="rId1" Type="http://schemas.openxmlformats.org/officeDocument/2006/relationships/image" Target="media/image12.wmf"/></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endy\Documents\Newsletters\2009\Newsletter%20Template\news_highschoo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742A8A-97C1-426D-A304-C5C8F5A0E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news_highschool</Template>
  <TotalTime>14</TotalTime>
  <Pages>6</Pages>
  <Words>2549</Words>
  <Characters>12529</Characters>
  <Application>Microsoft Office Word</Application>
  <DocSecurity>0</DocSecurity>
  <Lines>104</Lines>
  <Paragraphs>30</Paragraphs>
  <ScaleCrop>false</ScaleCrop>
  <HeadingPairs>
    <vt:vector size="2" baseType="variant">
      <vt:variant>
        <vt:lpstr>Title</vt:lpstr>
      </vt:variant>
      <vt:variant>
        <vt:i4>1</vt:i4>
      </vt:variant>
    </vt:vector>
  </HeadingPairs>
  <TitlesOfParts>
    <vt:vector size="1" baseType="lpstr">
      <vt:lpstr>Lore ipsum dolor sit amet, consectetuer adipiscing elit</vt:lpstr>
    </vt:vector>
  </TitlesOfParts>
  <Company>DET NSW</Company>
  <LinksUpToDate>false</LinksUpToDate>
  <CharactersWithSpaces>15048</CharactersWithSpaces>
  <SharedDoc>false</SharedDoc>
  <HLinks>
    <vt:vector size="12" baseType="variant">
      <vt:variant>
        <vt:i4>7602257</vt:i4>
      </vt:variant>
      <vt:variant>
        <vt:i4>3</vt:i4>
      </vt:variant>
      <vt:variant>
        <vt:i4>0</vt:i4>
      </vt:variant>
      <vt:variant>
        <vt:i4>5</vt:i4>
      </vt:variant>
      <vt:variant>
        <vt:lpwstr>mailto:dixonparknippers@ymail.com</vt:lpwstr>
      </vt:variant>
      <vt:variant>
        <vt:lpwstr/>
      </vt:variant>
      <vt:variant>
        <vt:i4>5308497</vt:i4>
      </vt:variant>
      <vt:variant>
        <vt:i4>0</vt:i4>
      </vt:variant>
      <vt:variant>
        <vt:i4>0</vt:i4>
      </vt:variant>
      <vt:variant>
        <vt:i4>5</vt:i4>
      </vt:variant>
      <vt:variant>
        <vt:lpwstr>https://webmail.det.nsw.edu.au/owa/redir.aspx?C=9bcc5b00c8cd4919a40aa4f16f0d80b4&amp;URL=mailto%3ajunctionpandc%40hotmail.com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Lore ipsum dolor sit amet, consectetuer adipiscing elit</dc:title>
  <dc:creator>Wendy</dc:creator>
  <cp:lastModifiedBy>Land, Sharelle</cp:lastModifiedBy>
  <cp:revision>6</cp:revision>
  <cp:lastPrinted>2015-07-28T01:58:00Z</cp:lastPrinted>
  <dcterms:created xsi:type="dcterms:W3CDTF">2015-07-28T02:37:00Z</dcterms:created>
  <dcterms:modified xsi:type="dcterms:W3CDTF">2015-07-28T02:51:00Z</dcterms:modified>
</cp:coreProperties>
</file>